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2"/>
        <w:gridCol w:w="7775"/>
      </w:tblGrid>
      <w:tr w:rsidR="0070183C" w:rsidRPr="00E11762" w14:paraId="7ADF7F3C" w14:textId="77777777" w:rsidTr="00F216AE">
        <w:trPr>
          <w:tblHeader/>
        </w:trPr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3D3E00F" w14:textId="77777777" w:rsidR="0070183C" w:rsidRPr="00E11762" w:rsidRDefault="0070183C" w:rsidP="009704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Hlk619124"/>
            <w:r w:rsidRPr="00E11762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775" w:type="dxa"/>
            <w:tcBorders>
              <w:top w:val="nil"/>
              <w:left w:val="nil"/>
              <w:bottom w:val="nil"/>
              <w:right w:val="nil"/>
            </w:tcBorders>
          </w:tcPr>
          <w:p w14:paraId="32477851" w14:textId="77777777" w:rsidR="0070183C" w:rsidRPr="00E11762" w:rsidRDefault="0070183C" w:rsidP="009704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70183C" w:rsidRPr="00E11762" w14:paraId="56902A64" w14:textId="77777777" w:rsidTr="00F21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62" w:type="dxa"/>
          </w:tcPr>
          <w:p w14:paraId="6B210965" w14:textId="77777777" w:rsidR="0070183C" w:rsidRPr="00E11762" w:rsidRDefault="0070183C" w:rsidP="009704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75" w:type="dxa"/>
          </w:tcPr>
          <w:p w14:paraId="6D725768" w14:textId="77777777" w:rsidR="0070183C" w:rsidRPr="00E11762" w:rsidRDefault="0070183C" w:rsidP="009704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0183C" w:rsidRPr="00E11762" w14:paraId="2901E8B9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73B710AC" w14:textId="4BE79242" w:rsidR="0070183C" w:rsidRPr="00E11762" w:rsidRDefault="0070183C" w:rsidP="00661016">
            <w:pPr>
              <w:pStyle w:val="TOC2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 w:hanging="72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75" w:type="dxa"/>
          </w:tcPr>
          <w:p w14:paraId="5107883A" w14:textId="294DCE16" w:rsidR="00284919" w:rsidRPr="00E11762" w:rsidRDefault="0070183C" w:rsidP="002849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</w:t>
            </w:r>
            <w:r w:rsidR="00284919" w:rsidRPr="00E117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ป </w:t>
            </w:r>
          </w:p>
        </w:tc>
      </w:tr>
      <w:tr w:rsidR="0070183C" w:rsidRPr="00E11762" w14:paraId="0A7D6694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23B86DC6" w14:textId="4DB2FEFE" w:rsidR="00284919" w:rsidRPr="00E11762" w:rsidRDefault="0070183C" w:rsidP="002849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2</w:t>
            </w:r>
          </w:p>
          <w:p w14:paraId="4949B7E8" w14:textId="7E244B8B" w:rsidR="00284919" w:rsidRPr="00E11762" w:rsidRDefault="00284919" w:rsidP="00284919">
            <w:r w:rsidRPr="00E1176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775" w:type="dxa"/>
          </w:tcPr>
          <w:p w14:paraId="4F257CAC" w14:textId="77777777" w:rsidR="00284919" w:rsidRPr="00E11762" w:rsidRDefault="0070183C" w:rsidP="002849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  <w:p w14:paraId="2C2109B0" w14:textId="0E117796" w:rsidR="00284919" w:rsidRPr="00E11762" w:rsidRDefault="00284919" w:rsidP="002849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117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774DE5" w:rsidRPr="00E11762" w14:paraId="3E67FBFE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6E83BD9E" w14:textId="77777777" w:rsidR="00774DE5" w:rsidRPr="00E11762" w:rsidRDefault="00284919" w:rsidP="00774D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  <w:p w14:paraId="07D4F3BE" w14:textId="4F0E3FF9" w:rsidR="00284919" w:rsidRPr="00E11762" w:rsidRDefault="00284919" w:rsidP="0028491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775" w:type="dxa"/>
          </w:tcPr>
          <w:p w14:paraId="16F9E363" w14:textId="77777777" w:rsidR="00774DE5" w:rsidRPr="00E11762" w:rsidRDefault="00774DE5" w:rsidP="00774D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  <w:p w14:paraId="0F976770" w14:textId="53476C32" w:rsidR="00284919" w:rsidRPr="00E11762" w:rsidRDefault="00284919" w:rsidP="00284919"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ผลกระทบจากการแพร่ระบาดของโรคติดเชื้อไวรัสโคโร</w:t>
            </w:r>
            <w:r w:rsidRPr="003C270D">
              <w:rPr>
                <w:rFonts w:ascii="Angsana New" w:hAnsi="Angsana New" w:hint="cs"/>
                <w:sz w:val="30"/>
                <w:szCs w:val="30"/>
                <w:cs/>
              </w:rPr>
              <w:t>นา</w:t>
            </w:r>
            <w:r w:rsidRPr="003C270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270D">
              <w:rPr>
                <w:rFonts w:ascii="Angsana New" w:hAnsi="Angsana New"/>
                <w:sz w:val="30"/>
                <w:szCs w:val="30"/>
              </w:rPr>
              <w:t xml:space="preserve">2019 </w:t>
            </w:r>
            <w:r w:rsidR="003C270D" w:rsidRPr="003C270D">
              <w:rPr>
                <w:rFonts w:asciiTheme="majorBidi" w:hAnsiTheme="majorBidi"/>
                <w:bCs/>
                <w:sz w:val="28"/>
                <w:szCs w:val="28"/>
              </w:rPr>
              <w:t>(Covid-19)</w:t>
            </w:r>
          </w:p>
        </w:tc>
      </w:tr>
      <w:tr w:rsidR="00465555" w:rsidRPr="00E11762" w14:paraId="4F4AA7CA" w14:textId="77777777" w:rsidTr="00CA1B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  <w:shd w:val="clear" w:color="auto" w:fill="auto"/>
          </w:tcPr>
          <w:p w14:paraId="363B23FA" w14:textId="3B0001D9" w:rsidR="00465555" w:rsidRPr="00E11762" w:rsidRDefault="00284919" w:rsidP="0046555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775" w:type="dxa"/>
          </w:tcPr>
          <w:p w14:paraId="15E00C75" w14:textId="43A8036D" w:rsidR="00465555" w:rsidRPr="00E11762" w:rsidRDefault="00465555" w:rsidP="0046555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117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การปรับโครงสร้างธุรกิจ</w:t>
            </w:r>
            <w:r w:rsidR="007243B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ในปี </w:t>
            </w:r>
            <w:r w:rsidR="007243B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2563</w:t>
            </w:r>
            <w:r w:rsidR="00CA7DA4" w:rsidRPr="00E117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="00CA7DA4" w:rsidRPr="00E11762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และการปรับปรุงใหม่ปี</w:t>
            </w:r>
            <w:r w:rsidR="00485721" w:rsidRPr="00E11762">
              <w:rPr>
                <w:rFonts w:ascii="Angsana New" w:hAnsi="Angsana New" w:cs="Cordi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="00CA7DA4" w:rsidRPr="00E1176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256</w:t>
            </w:r>
            <w:r w:rsidR="00284919" w:rsidRPr="00E1176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</w:tr>
      <w:tr w:rsidR="00AB05B4" w:rsidRPr="00E11762" w14:paraId="69256649" w14:textId="77777777" w:rsidTr="00CA1B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  <w:shd w:val="clear" w:color="auto" w:fill="auto"/>
          </w:tcPr>
          <w:p w14:paraId="7E13CE90" w14:textId="47E0B7D7" w:rsidR="00AB05B4" w:rsidRPr="00E11762" w:rsidRDefault="00284919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775" w:type="dxa"/>
          </w:tcPr>
          <w:p w14:paraId="58E876E0" w14:textId="77777777" w:rsidR="00AB05B4" w:rsidRPr="00E11762" w:rsidRDefault="00AB05B4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117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B05B4" w:rsidRPr="00E11762" w14:paraId="71193058" w14:textId="77777777" w:rsidTr="00CA1B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  <w:shd w:val="clear" w:color="auto" w:fill="auto"/>
          </w:tcPr>
          <w:p w14:paraId="5AD1E279" w14:textId="09BDDBCE" w:rsidR="00AB05B4" w:rsidRPr="00E11762" w:rsidRDefault="00284919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775" w:type="dxa"/>
          </w:tcPr>
          <w:p w14:paraId="40EA21A3" w14:textId="77777777" w:rsidR="00AB05B4" w:rsidRPr="00E11762" w:rsidRDefault="00AB05B4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E46D8A" w:rsidRPr="00E11762" w14:paraId="458C777A" w14:textId="77777777" w:rsidTr="00CA1B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  <w:shd w:val="clear" w:color="auto" w:fill="auto"/>
          </w:tcPr>
          <w:p w14:paraId="42017F21" w14:textId="38D06B65" w:rsidR="00E46D8A" w:rsidRPr="00E11762" w:rsidRDefault="00E46D8A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775" w:type="dxa"/>
          </w:tcPr>
          <w:p w14:paraId="4E76FB1D" w14:textId="0F15A0DB" w:rsidR="00E46D8A" w:rsidRPr="00E11762" w:rsidRDefault="00326B7F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117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AB05B4" w:rsidRPr="00E11762" w14:paraId="6C4C3B8E" w14:textId="77777777" w:rsidTr="00E015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62" w:type="dxa"/>
            <w:shd w:val="clear" w:color="auto" w:fill="auto"/>
          </w:tcPr>
          <w:p w14:paraId="63EF880D" w14:textId="23782B5D" w:rsidR="00AB05B4" w:rsidRPr="00E11762" w:rsidRDefault="00E46D8A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10</w:t>
            </w:r>
          </w:p>
        </w:tc>
        <w:tc>
          <w:tcPr>
            <w:tcW w:w="7775" w:type="dxa"/>
          </w:tcPr>
          <w:p w14:paraId="77434F75" w14:textId="77777777" w:rsidR="00AB05B4" w:rsidRPr="00E11762" w:rsidRDefault="00AB05B4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117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AB05B4" w:rsidRPr="00E11762" w14:paraId="1C2F777E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4395A0C2" w14:textId="0E1A557F" w:rsidR="00AB05B4" w:rsidRPr="00E11762" w:rsidRDefault="00A9251D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46D8A"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775" w:type="dxa"/>
          </w:tcPr>
          <w:p w14:paraId="5E451B26" w14:textId="77777777" w:rsidR="00AB05B4" w:rsidRPr="00E11762" w:rsidRDefault="00AB05B4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AB05B4" w:rsidRPr="00E11762" w14:paraId="49AE86E3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5CF7A05B" w14:textId="1D111FB9" w:rsidR="00F9061D" w:rsidRPr="00E11762" w:rsidRDefault="00A9251D" w:rsidP="00F90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46D8A"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  <w:p w14:paraId="6407EBD2" w14:textId="11B98CA9" w:rsidR="00F9061D" w:rsidRPr="00E11762" w:rsidRDefault="00F9061D" w:rsidP="00F9061D">
            <w:pPr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1</w:t>
            </w:r>
            <w:r w:rsidR="00E46D8A" w:rsidRPr="00E1176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775" w:type="dxa"/>
          </w:tcPr>
          <w:p w14:paraId="31F933FC" w14:textId="77777777" w:rsidR="00AB05B4" w:rsidRPr="00E11762" w:rsidRDefault="00AB05B4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  <w:p w14:paraId="1EEEC955" w14:textId="6C38F75B" w:rsidR="00F9061D" w:rsidRPr="00E11762" w:rsidRDefault="00F9061D" w:rsidP="00F90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cs/>
              </w:rPr>
            </w:pPr>
            <w:r w:rsidRPr="00E117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AB05B4" w:rsidRPr="00E11762" w14:paraId="1406EDD4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47799778" w14:textId="7A1AFD97" w:rsidR="00AB05B4" w:rsidRPr="00E11762" w:rsidRDefault="00A9251D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46D8A"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775" w:type="dxa"/>
          </w:tcPr>
          <w:p w14:paraId="1EB4AABE" w14:textId="77777777" w:rsidR="00AB05B4" w:rsidRPr="00E11762" w:rsidRDefault="00AB05B4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117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สิทธิการเช่า</w:t>
            </w:r>
          </w:p>
        </w:tc>
      </w:tr>
      <w:tr w:rsidR="00AB05B4" w:rsidRPr="00E11762" w14:paraId="1A751247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68DE9755" w14:textId="50BAA95E" w:rsidR="00AB05B4" w:rsidRPr="00E11762" w:rsidRDefault="00A9251D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46D8A"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775" w:type="dxa"/>
          </w:tcPr>
          <w:p w14:paraId="3E60965C" w14:textId="77777777" w:rsidR="00AB05B4" w:rsidRPr="00E11762" w:rsidRDefault="00AB05B4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117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สินทรัพย์ไม่มีตัวตนอื่น</w:t>
            </w:r>
          </w:p>
        </w:tc>
      </w:tr>
      <w:tr w:rsidR="00AB05B4" w:rsidRPr="00E11762" w14:paraId="570D915B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184AF2E1" w14:textId="3BD4BF11" w:rsidR="00AB05B4" w:rsidRPr="00E11762" w:rsidRDefault="00AB05B4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46D8A"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775" w:type="dxa"/>
          </w:tcPr>
          <w:p w14:paraId="0E54675A" w14:textId="77777777" w:rsidR="00AB05B4" w:rsidRPr="00E11762" w:rsidRDefault="00AB05B4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117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</w:tr>
      <w:tr w:rsidR="00E46D8A" w:rsidRPr="00E11762" w14:paraId="00D42D6B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1DC6D87E" w14:textId="424CCD5A" w:rsidR="00E46D8A" w:rsidRPr="00E11762" w:rsidRDefault="00E46D8A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7775" w:type="dxa"/>
          </w:tcPr>
          <w:p w14:paraId="706C2BAB" w14:textId="05FC06F0" w:rsidR="00E46D8A" w:rsidRPr="00E11762" w:rsidRDefault="00E46D8A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117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AB05B4" w:rsidRPr="00E11762" w14:paraId="6FE298E5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3E8E2999" w14:textId="12A37ADB" w:rsidR="00AB05B4" w:rsidRPr="00E11762" w:rsidRDefault="00AB05B4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46D8A"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775" w:type="dxa"/>
          </w:tcPr>
          <w:p w14:paraId="6EDEAEBE" w14:textId="5567751C" w:rsidR="00AB05B4" w:rsidRPr="00E11762" w:rsidRDefault="00495330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407367" w:rsidRPr="00E11762" w14:paraId="6A9EC91C" w14:textId="77777777" w:rsidTr="00E46D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"/>
        </w:trPr>
        <w:tc>
          <w:tcPr>
            <w:tcW w:w="1262" w:type="dxa"/>
          </w:tcPr>
          <w:p w14:paraId="229776CB" w14:textId="208F9A4B" w:rsidR="00407367" w:rsidRPr="00E11762" w:rsidRDefault="00407367" w:rsidP="004073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7775" w:type="dxa"/>
          </w:tcPr>
          <w:p w14:paraId="27B52024" w14:textId="67997FB5" w:rsidR="00407367" w:rsidRPr="00E11762" w:rsidRDefault="00407367" w:rsidP="004073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117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407367" w:rsidRPr="00E11762" w14:paraId="6C201D3A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45D72B24" w14:textId="7C73D5CD" w:rsidR="00407367" w:rsidRPr="00E11762" w:rsidRDefault="00407367" w:rsidP="004073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7775" w:type="dxa"/>
          </w:tcPr>
          <w:p w14:paraId="6A9EE0BA" w14:textId="202612DB" w:rsidR="00407367" w:rsidRPr="00E11762" w:rsidRDefault="00407367" w:rsidP="004073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117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การจ่ายโดยใช้หุ้นเป็นเกณฑ์</w:t>
            </w: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</w:tr>
      <w:tr w:rsidR="00407367" w:rsidRPr="00E11762" w14:paraId="0C699CDE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270E3C39" w14:textId="4D252233" w:rsidR="00407367" w:rsidRPr="00E11762" w:rsidRDefault="00407367" w:rsidP="004073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7775" w:type="dxa"/>
          </w:tcPr>
          <w:p w14:paraId="68291DD0" w14:textId="77777777" w:rsidR="00407367" w:rsidRPr="00E11762" w:rsidRDefault="00407367" w:rsidP="004073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407367" w:rsidRPr="00E11762" w14:paraId="3AEAF2BF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4AB39E21" w14:textId="7FCC82AB" w:rsidR="00407367" w:rsidRPr="00E11762" w:rsidRDefault="00407367" w:rsidP="004073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7775" w:type="dxa"/>
          </w:tcPr>
          <w:p w14:paraId="67C63BA4" w14:textId="77777777" w:rsidR="00407367" w:rsidRPr="00E11762" w:rsidRDefault="00407367" w:rsidP="004073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117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</w:tr>
      <w:tr w:rsidR="00407367" w:rsidRPr="00E11762" w14:paraId="7FFD7E1C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626F6001" w14:textId="4F04F831" w:rsidR="00407367" w:rsidRPr="00E11762" w:rsidRDefault="00407367" w:rsidP="004073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7775" w:type="dxa"/>
          </w:tcPr>
          <w:p w14:paraId="65C2DF4D" w14:textId="7D048EBB" w:rsidR="00407367" w:rsidRPr="00E11762" w:rsidRDefault="00407367" w:rsidP="00407367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1176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ส่วนงานดำเนินงาน </w:t>
            </w:r>
          </w:p>
        </w:tc>
      </w:tr>
      <w:tr w:rsidR="00407367" w:rsidRPr="00E11762" w14:paraId="4D9B0C98" w14:textId="77777777" w:rsidTr="00D00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3ADC0304" w14:textId="4B2B2385" w:rsidR="00407367" w:rsidRPr="00E11762" w:rsidRDefault="00407367" w:rsidP="004073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7775" w:type="dxa"/>
          </w:tcPr>
          <w:p w14:paraId="256C7A42" w14:textId="77777777" w:rsidR="00407367" w:rsidRPr="00E11762" w:rsidRDefault="00407367" w:rsidP="004073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117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407367" w:rsidRPr="00E11762" w14:paraId="460159F7" w14:textId="77777777" w:rsidTr="004140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503EFC28" w14:textId="4D587F1A" w:rsidR="00407367" w:rsidRPr="00E11762" w:rsidRDefault="00407367" w:rsidP="004073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7775" w:type="dxa"/>
          </w:tcPr>
          <w:p w14:paraId="1B5C7BAD" w14:textId="77777777" w:rsidR="00407367" w:rsidRPr="00E11762" w:rsidRDefault="00407367" w:rsidP="004073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117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407367" w:rsidRPr="00E11762" w14:paraId="36A1D73D" w14:textId="77777777" w:rsidTr="004140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0CF8D7F9" w14:textId="535C7E3C" w:rsidR="00407367" w:rsidRPr="00E11762" w:rsidRDefault="00407367" w:rsidP="004073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7775" w:type="dxa"/>
          </w:tcPr>
          <w:p w14:paraId="41821664" w14:textId="61A2F8C7" w:rsidR="00407367" w:rsidRPr="00E11762" w:rsidRDefault="00407367" w:rsidP="004073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117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407367" w:rsidRPr="00E11762" w14:paraId="53EA1D03" w14:textId="77777777" w:rsidTr="004140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3CE52276" w14:textId="71CDE36A" w:rsidR="00407367" w:rsidRPr="00E11762" w:rsidRDefault="00407367" w:rsidP="004073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7775" w:type="dxa"/>
          </w:tcPr>
          <w:p w14:paraId="3D67D884" w14:textId="77777777" w:rsidR="00407367" w:rsidRPr="00E11762" w:rsidRDefault="00407367" w:rsidP="004073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117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407367" w:rsidRPr="00E11762" w14:paraId="3208CD49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5767ECDB" w14:textId="74B00109" w:rsidR="00407367" w:rsidRPr="00E11762" w:rsidRDefault="00407367" w:rsidP="004073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7775" w:type="dxa"/>
          </w:tcPr>
          <w:p w14:paraId="48F6758F" w14:textId="33136047" w:rsidR="00407367" w:rsidRPr="00E11762" w:rsidRDefault="00407367" w:rsidP="004073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117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</w:t>
            </w:r>
            <w:r w:rsidR="00707F6F"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(</w:t>
            </w:r>
            <w:r w:rsidR="00707F6F" w:rsidRPr="00E117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707F6F"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  <w:r w:rsidR="00707F6F" w:rsidRPr="00E117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E117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407367" w:rsidRPr="00E11762" w14:paraId="25D3DE54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550D51A7" w14:textId="5E0ECD7E" w:rsidR="00407367" w:rsidRPr="00E11762" w:rsidRDefault="00407367" w:rsidP="004073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7775" w:type="dxa"/>
          </w:tcPr>
          <w:p w14:paraId="7B02646F" w14:textId="610EC36E" w:rsidR="00407367" w:rsidRPr="00E11762" w:rsidRDefault="00407367" w:rsidP="004073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117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407367" w:rsidRPr="00E11762" w14:paraId="6997C3B6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16B8374C" w14:textId="6A561101" w:rsidR="00407367" w:rsidRPr="00E11762" w:rsidRDefault="00407367" w:rsidP="004073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30</w:t>
            </w:r>
          </w:p>
        </w:tc>
        <w:tc>
          <w:tcPr>
            <w:tcW w:w="7775" w:type="dxa"/>
          </w:tcPr>
          <w:p w14:paraId="342E26EB" w14:textId="77777777" w:rsidR="00407367" w:rsidRPr="00E11762" w:rsidRDefault="00407367" w:rsidP="004073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117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07367" w:rsidRPr="00E11762" w14:paraId="53A1CD63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7E3BFBC0" w14:textId="3BBC8BCF" w:rsidR="00407367" w:rsidRPr="00E11762" w:rsidRDefault="00407367" w:rsidP="004073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lastRenderedPageBreak/>
              <w:t>31</w:t>
            </w:r>
          </w:p>
        </w:tc>
        <w:tc>
          <w:tcPr>
            <w:tcW w:w="7775" w:type="dxa"/>
          </w:tcPr>
          <w:p w14:paraId="5E35DE66" w14:textId="2D3F26D3" w:rsidR="00407367" w:rsidRPr="00E11762" w:rsidRDefault="00067FB5" w:rsidP="004073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67FB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067FB5" w:rsidRPr="00E11762" w14:paraId="73EADC3D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0151431C" w14:textId="4B505C59" w:rsidR="00067FB5" w:rsidRPr="00E11762" w:rsidRDefault="00067FB5" w:rsidP="00067FB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32</w:t>
            </w:r>
          </w:p>
        </w:tc>
        <w:tc>
          <w:tcPr>
            <w:tcW w:w="7775" w:type="dxa"/>
          </w:tcPr>
          <w:p w14:paraId="25882B1E" w14:textId="01495F5D" w:rsidR="00067FB5" w:rsidRPr="00E11762" w:rsidRDefault="00067FB5" w:rsidP="00067FB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067FB5" w:rsidRPr="00E11762" w14:paraId="1CEC8DE7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140FFA4D" w14:textId="3ECF4101" w:rsidR="00067FB5" w:rsidRPr="00E11762" w:rsidRDefault="00067FB5" w:rsidP="00067FB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775" w:type="dxa"/>
          </w:tcPr>
          <w:p w14:paraId="440207A8" w14:textId="4EC6B934" w:rsidR="00067FB5" w:rsidRPr="00E11762" w:rsidRDefault="00067FB5" w:rsidP="00067FB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117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bookmarkEnd w:id="0"/>
    </w:tbl>
    <w:p w14:paraId="3A0C908A" w14:textId="77777777" w:rsidR="00AB3746" w:rsidRPr="00E11762" w:rsidRDefault="009F3F72" w:rsidP="00D76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jc w:val="both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br w:type="page"/>
      </w:r>
      <w:r w:rsidR="005208F4" w:rsidRPr="00E11762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F11CBC3" w14:textId="77777777" w:rsidR="00AB3746" w:rsidRPr="00E11762" w:rsidRDefault="00AB3746" w:rsidP="00D76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rPr>
          <w:rFonts w:ascii="Angsana New" w:hAnsi="Angsana New"/>
          <w:sz w:val="22"/>
          <w:szCs w:val="22"/>
        </w:rPr>
      </w:pPr>
    </w:p>
    <w:p w14:paraId="38C2B236" w14:textId="1F2BF459" w:rsidR="000A25F0" w:rsidRPr="00E11762" w:rsidRDefault="005208F4" w:rsidP="00D76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51"/>
        <w:jc w:val="both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งบการเงิน</w:t>
      </w:r>
      <w:r w:rsidRPr="00E11762">
        <w:rPr>
          <w:rFonts w:ascii="Angsana New" w:hAnsi="Angsana New" w:hint="cs"/>
          <w:sz w:val="30"/>
          <w:szCs w:val="30"/>
          <w:cs/>
        </w:rPr>
        <w:t>นี้</w:t>
      </w:r>
      <w:r w:rsidRPr="00E11762">
        <w:rPr>
          <w:rFonts w:ascii="Angsana New" w:hAnsi="Angsana New"/>
          <w:sz w:val="30"/>
          <w:szCs w:val="30"/>
          <w:cs/>
        </w:rPr>
        <w:t>ได้รับอนุมัติ</w:t>
      </w:r>
      <w:r w:rsidRPr="00E11762">
        <w:rPr>
          <w:rFonts w:ascii="Angsana New" w:hAnsi="Angsana New" w:hint="cs"/>
          <w:sz w:val="30"/>
          <w:szCs w:val="30"/>
          <w:cs/>
        </w:rPr>
        <w:t>ให้ออกงบการเงิน</w:t>
      </w:r>
      <w:r w:rsidRPr="00E11762">
        <w:rPr>
          <w:rFonts w:ascii="Angsana New" w:hAnsi="Angsana New"/>
          <w:sz w:val="30"/>
          <w:szCs w:val="30"/>
          <w:cs/>
        </w:rPr>
        <w:t>จาก</w:t>
      </w:r>
      <w:r w:rsidR="00442BC6" w:rsidRPr="00E11762">
        <w:rPr>
          <w:rFonts w:ascii="Angsana New" w:hAnsi="Angsana New" w:hint="cs"/>
          <w:sz w:val="30"/>
          <w:szCs w:val="30"/>
          <w:cs/>
        </w:rPr>
        <w:t>คณะ</w:t>
      </w:r>
      <w:r w:rsidRPr="00E11762">
        <w:rPr>
          <w:rFonts w:ascii="Angsana New" w:hAnsi="Angsana New"/>
          <w:sz w:val="30"/>
          <w:szCs w:val="30"/>
          <w:cs/>
        </w:rPr>
        <w:t>กรรมการเมื่อ</w:t>
      </w:r>
      <w:r w:rsidRPr="00E11762">
        <w:rPr>
          <w:rFonts w:ascii="Angsana New" w:hAnsi="Angsana New" w:hint="cs"/>
          <w:sz w:val="30"/>
          <w:szCs w:val="30"/>
          <w:cs/>
        </w:rPr>
        <w:t>วันที่</w:t>
      </w:r>
      <w:r w:rsidR="00CB27CB" w:rsidRPr="00E11762">
        <w:rPr>
          <w:rFonts w:ascii="Angsana New" w:hAnsi="Angsana New"/>
          <w:sz w:val="30"/>
          <w:szCs w:val="30"/>
        </w:rPr>
        <w:t xml:space="preserve"> </w:t>
      </w:r>
      <w:r w:rsidR="00076188" w:rsidRPr="00E11762">
        <w:rPr>
          <w:rFonts w:ascii="Angsana New" w:hAnsi="Angsana New"/>
          <w:sz w:val="30"/>
          <w:szCs w:val="30"/>
        </w:rPr>
        <w:t>15</w:t>
      </w:r>
      <w:r w:rsidR="00D1763C" w:rsidRPr="00E11762">
        <w:rPr>
          <w:rFonts w:ascii="Angsana New" w:hAnsi="Angsana New"/>
          <w:sz w:val="30"/>
          <w:szCs w:val="30"/>
        </w:rPr>
        <w:t xml:space="preserve"> </w:t>
      </w:r>
      <w:r w:rsidR="00CB27CB" w:rsidRPr="00E11762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BA4932" w:rsidRPr="00E11762">
        <w:rPr>
          <w:rFonts w:ascii="Angsana New" w:hAnsi="Angsana New"/>
          <w:sz w:val="30"/>
          <w:szCs w:val="30"/>
        </w:rPr>
        <w:t>256</w:t>
      </w:r>
      <w:r w:rsidR="0062728A" w:rsidRPr="00E11762">
        <w:rPr>
          <w:rFonts w:ascii="Angsana New" w:hAnsi="Angsana New"/>
          <w:sz w:val="30"/>
          <w:szCs w:val="30"/>
        </w:rPr>
        <w:t>4</w:t>
      </w:r>
    </w:p>
    <w:p w14:paraId="203B8834" w14:textId="77777777" w:rsidR="00AB3746" w:rsidRPr="00E11762" w:rsidRDefault="00AB3746" w:rsidP="00D76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b/>
          <w:bCs/>
          <w:sz w:val="22"/>
          <w:szCs w:val="22"/>
          <w:cs/>
        </w:rPr>
      </w:pPr>
    </w:p>
    <w:p w14:paraId="26E4EA6A" w14:textId="77777777" w:rsidR="00AB3746" w:rsidRPr="00E11762" w:rsidRDefault="00AB3746" w:rsidP="00E576D7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3701AED6" w14:textId="77777777" w:rsidR="00AB3746" w:rsidRPr="00E11762" w:rsidRDefault="00AB3746" w:rsidP="00D76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both"/>
        <w:rPr>
          <w:rFonts w:ascii="Angsana New" w:hAnsi="Angsana New"/>
          <w:sz w:val="22"/>
          <w:szCs w:val="22"/>
        </w:rPr>
      </w:pPr>
    </w:p>
    <w:p w14:paraId="569D28C6" w14:textId="1631715B" w:rsidR="00AB3746" w:rsidRPr="00E11762" w:rsidRDefault="00F76704" w:rsidP="00D255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บริษัท แอสเสท เวิรด์</w:t>
      </w:r>
      <w:r w:rsidR="00F55551" w:rsidRPr="00E11762">
        <w:rPr>
          <w:rFonts w:ascii="Angsana New" w:hAnsi="Angsana New"/>
          <w:sz w:val="30"/>
          <w:szCs w:val="30"/>
          <w:cs/>
        </w:rPr>
        <w:t xml:space="preserve"> </w:t>
      </w:r>
      <w:r w:rsidR="0039136C" w:rsidRPr="00E11762">
        <w:rPr>
          <w:rFonts w:ascii="Angsana New" w:hAnsi="Angsana New" w:hint="cs"/>
          <w:sz w:val="30"/>
          <w:szCs w:val="30"/>
          <w:cs/>
        </w:rPr>
        <w:t xml:space="preserve">คอร์ป </w:t>
      </w:r>
      <w:r w:rsidR="00F55551" w:rsidRPr="00E11762">
        <w:rPr>
          <w:rFonts w:ascii="Angsana New" w:hAnsi="Angsana New"/>
          <w:sz w:val="30"/>
          <w:szCs w:val="30"/>
          <w:cs/>
        </w:rPr>
        <w:t>จำกัด</w:t>
      </w:r>
      <w:r w:rsidR="00442BC6" w:rsidRPr="00E11762">
        <w:rPr>
          <w:rFonts w:ascii="Angsana New" w:hAnsi="Angsana New"/>
          <w:sz w:val="30"/>
          <w:szCs w:val="30"/>
        </w:rPr>
        <w:t xml:space="preserve"> (</w:t>
      </w:r>
      <w:r w:rsidR="00442BC6" w:rsidRPr="00E11762">
        <w:rPr>
          <w:rFonts w:ascii="Angsana New" w:hAnsi="Angsana New" w:hint="cs"/>
          <w:sz w:val="30"/>
          <w:szCs w:val="30"/>
          <w:cs/>
        </w:rPr>
        <w:t>มหาชน)</w:t>
      </w:r>
      <w:r w:rsidR="001600DF" w:rsidRPr="00E11762">
        <w:rPr>
          <w:rFonts w:ascii="Angsana New" w:hAnsi="Angsana New"/>
          <w:sz w:val="30"/>
          <w:szCs w:val="30"/>
        </w:rPr>
        <w:t xml:space="preserve"> </w:t>
      </w:r>
      <w:r w:rsidR="00D62A78" w:rsidRPr="00E11762">
        <w:rPr>
          <w:rFonts w:ascii="Angsana New" w:hAnsi="Angsana New"/>
          <w:sz w:val="30"/>
          <w:szCs w:val="30"/>
        </w:rPr>
        <w:t>“</w:t>
      </w:r>
      <w:r w:rsidR="00D62A78" w:rsidRPr="00E11762">
        <w:rPr>
          <w:rFonts w:ascii="Angsana New" w:hAnsi="Angsana New"/>
          <w:sz w:val="30"/>
          <w:szCs w:val="30"/>
          <w:cs/>
        </w:rPr>
        <w:t>บริษัท</w:t>
      </w:r>
      <w:r w:rsidR="00D62A78" w:rsidRPr="00E11762">
        <w:rPr>
          <w:rFonts w:ascii="Angsana New" w:hAnsi="Angsana New"/>
          <w:sz w:val="30"/>
          <w:szCs w:val="30"/>
        </w:rPr>
        <w:t xml:space="preserve">” </w:t>
      </w:r>
      <w:r w:rsidR="00D62A78" w:rsidRPr="00E11762">
        <w:rPr>
          <w:rFonts w:ascii="Angsana New" w:hAnsi="Angsana New" w:hint="cs"/>
          <w:sz w:val="30"/>
          <w:szCs w:val="30"/>
          <w:cs/>
        </w:rPr>
        <w:t>เป็นนิติบุคคลที่จัดตั้ง</w:t>
      </w:r>
      <w:r w:rsidR="00592A73" w:rsidRPr="00E11762">
        <w:rPr>
          <w:rFonts w:ascii="Angsana New" w:hAnsi="Angsana New" w:hint="cs"/>
          <w:sz w:val="30"/>
          <w:szCs w:val="30"/>
          <w:cs/>
        </w:rPr>
        <w:t>ขึ้น</w:t>
      </w:r>
      <w:r w:rsidR="00D62A78" w:rsidRPr="00E11762">
        <w:rPr>
          <w:rFonts w:ascii="Angsana New" w:hAnsi="Angsana New"/>
          <w:sz w:val="30"/>
          <w:szCs w:val="30"/>
          <w:cs/>
        </w:rPr>
        <w:t>ในประเทศ</w:t>
      </w:r>
      <w:r w:rsidR="001D2D67" w:rsidRPr="00E11762">
        <w:rPr>
          <w:rFonts w:ascii="Angsana New" w:hAnsi="Angsana New" w:hint="cs"/>
          <w:sz w:val="30"/>
          <w:szCs w:val="30"/>
          <w:cs/>
        </w:rPr>
        <w:t>ไทย</w:t>
      </w:r>
      <w:r w:rsidR="00A70076" w:rsidRPr="00E11762">
        <w:rPr>
          <w:rFonts w:ascii="Angsana New" w:hAnsi="Angsana New"/>
          <w:sz w:val="30"/>
          <w:szCs w:val="30"/>
        </w:rPr>
        <w:t xml:space="preserve"> </w:t>
      </w:r>
      <w:r w:rsidR="00A86A23" w:rsidRPr="00E11762">
        <w:rPr>
          <w:rFonts w:ascii="Angsana New" w:hAnsi="Angsana New"/>
          <w:sz w:val="30"/>
          <w:szCs w:val="30"/>
          <w:cs/>
        </w:rPr>
        <w:t>และจดทะเบียนกับตลาดหลักทรัพย์แห่งประเทศไทย</w:t>
      </w:r>
      <w:r w:rsidR="00A86A23" w:rsidRPr="00E11762">
        <w:rPr>
          <w:rFonts w:ascii="Angsana New" w:hAnsi="Angsana New" w:hint="cs"/>
          <w:sz w:val="30"/>
          <w:szCs w:val="30"/>
          <w:cs/>
        </w:rPr>
        <w:t xml:space="preserve"> </w:t>
      </w:r>
      <w:bookmarkStart w:id="1" w:name="_Hlk24672387"/>
      <w:r w:rsidR="0015042B" w:rsidRPr="00E1176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2728A" w:rsidRPr="00E11762">
        <w:rPr>
          <w:rFonts w:ascii="Angsana New" w:hAnsi="Angsana New"/>
          <w:sz w:val="30"/>
          <w:szCs w:val="30"/>
        </w:rPr>
        <w:t>10</w:t>
      </w:r>
      <w:r w:rsidR="0015042B" w:rsidRPr="00E11762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15042B" w:rsidRPr="00E11762">
        <w:rPr>
          <w:rFonts w:ascii="Angsana New" w:hAnsi="Angsana New"/>
          <w:sz w:val="30"/>
          <w:szCs w:val="30"/>
        </w:rPr>
        <w:t>25</w:t>
      </w:r>
      <w:r w:rsidR="0062728A" w:rsidRPr="00E11762">
        <w:rPr>
          <w:rFonts w:ascii="Angsana New" w:hAnsi="Angsana New"/>
          <w:sz w:val="30"/>
          <w:szCs w:val="30"/>
        </w:rPr>
        <w:t>62</w:t>
      </w:r>
      <w:r w:rsidR="006361A1" w:rsidRPr="00E11762">
        <w:rPr>
          <w:rFonts w:ascii="Angsana New" w:hAnsi="Angsana New"/>
          <w:sz w:val="30"/>
          <w:szCs w:val="30"/>
        </w:rPr>
        <w:t xml:space="preserve"> </w:t>
      </w:r>
      <w:r w:rsidR="00A86A23" w:rsidRPr="00E11762">
        <w:rPr>
          <w:rFonts w:ascii="Angsana New" w:hAnsi="Angsana New"/>
          <w:sz w:val="30"/>
          <w:szCs w:val="30"/>
          <w:cs/>
        </w:rPr>
        <w:t>โดยมีที่อยู่จดทะเบียน</w:t>
      </w:r>
      <w:bookmarkStart w:id="2" w:name="_Hlk24672360"/>
      <w:r w:rsidR="00A86A23" w:rsidRPr="00E11762">
        <w:rPr>
          <w:rFonts w:ascii="Angsana New" w:hAnsi="Angsana New"/>
          <w:sz w:val="30"/>
          <w:szCs w:val="30"/>
          <w:cs/>
        </w:rPr>
        <w:t>ของบริษัท</w:t>
      </w:r>
      <w:bookmarkEnd w:id="1"/>
      <w:bookmarkEnd w:id="2"/>
      <w:r w:rsidR="00A86A23" w:rsidRPr="00E11762">
        <w:rPr>
          <w:rFonts w:ascii="Angsana New" w:hAnsi="Angsana New"/>
          <w:sz w:val="30"/>
          <w:szCs w:val="30"/>
          <w:cs/>
        </w:rPr>
        <w:t>ตั้งอยู่</w:t>
      </w:r>
      <w:r w:rsidR="0062728A" w:rsidRPr="00E11762">
        <w:rPr>
          <w:rFonts w:ascii="Angsana New" w:hAnsi="Angsana New" w:hint="cs"/>
          <w:sz w:val="30"/>
          <w:szCs w:val="30"/>
          <w:cs/>
        </w:rPr>
        <w:t>เลขที่</w:t>
      </w:r>
      <w:r w:rsidR="0062728A" w:rsidRPr="00E11762">
        <w:rPr>
          <w:rFonts w:ascii="Angsana New" w:hAnsi="Angsana New"/>
          <w:sz w:val="30"/>
          <w:szCs w:val="30"/>
          <w:cs/>
        </w:rPr>
        <w:t xml:space="preserve"> </w:t>
      </w:r>
      <w:r w:rsidR="0062728A" w:rsidRPr="00E11762">
        <w:rPr>
          <w:rFonts w:ascii="Angsana New" w:hAnsi="Angsana New"/>
          <w:sz w:val="30"/>
          <w:szCs w:val="30"/>
        </w:rPr>
        <w:t>1</w:t>
      </w:r>
      <w:r w:rsidR="0062728A" w:rsidRPr="00E11762">
        <w:rPr>
          <w:rFonts w:ascii="Angsana New" w:hAnsi="Angsana New"/>
          <w:sz w:val="30"/>
          <w:szCs w:val="30"/>
          <w:cs/>
        </w:rPr>
        <w:t xml:space="preserve">  </w:t>
      </w:r>
      <w:r w:rsidR="0062728A" w:rsidRPr="00E11762">
        <w:rPr>
          <w:rFonts w:ascii="Angsana New" w:hAnsi="Angsana New" w:hint="cs"/>
          <w:sz w:val="30"/>
          <w:szCs w:val="30"/>
          <w:cs/>
        </w:rPr>
        <w:t>อาคารเอ็มไพร์ทาวเวอร์</w:t>
      </w:r>
      <w:r w:rsidR="0062728A" w:rsidRPr="00E11762">
        <w:rPr>
          <w:rFonts w:ascii="Angsana New" w:hAnsi="Angsana New"/>
          <w:sz w:val="30"/>
          <w:szCs w:val="30"/>
          <w:cs/>
        </w:rPr>
        <w:t xml:space="preserve"> </w:t>
      </w:r>
      <w:r w:rsidR="0062728A" w:rsidRPr="00E11762">
        <w:rPr>
          <w:rFonts w:ascii="Angsana New" w:hAnsi="Angsana New" w:hint="cs"/>
          <w:sz w:val="30"/>
          <w:szCs w:val="30"/>
          <w:cs/>
        </w:rPr>
        <w:t>ชั้น</w:t>
      </w:r>
      <w:r w:rsidR="0062728A" w:rsidRPr="00E11762">
        <w:rPr>
          <w:rFonts w:ascii="Angsana New" w:hAnsi="Angsana New"/>
          <w:sz w:val="30"/>
          <w:szCs w:val="30"/>
          <w:cs/>
        </w:rPr>
        <w:t xml:space="preserve"> </w:t>
      </w:r>
      <w:r w:rsidR="0062728A" w:rsidRPr="00E11762">
        <w:rPr>
          <w:rFonts w:ascii="Angsana New" w:hAnsi="Angsana New"/>
          <w:sz w:val="30"/>
          <w:szCs w:val="30"/>
        </w:rPr>
        <w:t>54</w:t>
      </w:r>
      <w:r w:rsidR="0062728A" w:rsidRPr="00E11762">
        <w:rPr>
          <w:rFonts w:ascii="Angsana New" w:hAnsi="Angsana New"/>
          <w:sz w:val="30"/>
          <w:szCs w:val="30"/>
          <w:cs/>
        </w:rPr>
        <w:t xml:space="preserve"> </w:t>
      </w:r>
      <w:r w:rsidR="0062728A" w:rsidRPr="00E11762">
        <w:rPr>
          <w:rFonts w:ascii="Angsana New" w:hAnsi="Angsana New" w:hint="cs"/>
          <w:sz w:val="30"/>
          <w:szCs w:val="30"/>
          <w:cs/>
        </w:rPr>
        <w:t>ถนนสาทรใต้</w:t>
      </w:r>
      <w:r w:rsidR="0062728A" w:rsidRPr="00E11762">
        <w:rPr>
          <w:rFonts w:ascii="Angsana New" w:hAnsi="Angsana New"/>
          <w:sz w:val="30"/>
          <w:szCs w:val="30"/>
          <w:cs/>
        </w:rPr>
        <w:t xml:space="preserve"> </w:t>
      </w:r>
      <w:r w:rsidR="0062728A" w:rsidRPr="00E11762">
        <w:rPr>
          <w:rFonts w:ascii="Angsana New" w:hAnsi="Angsana New" w:hint="cs"/>
          <w:sz w:val="30"/>
          <w:szCs w:val="30"/>
          <w:cs/>
        </w:rPr>
        <w:t>แขวงยานนาวา</w:t>
      </w:r>
      <w:r w:rsidR="0062728A" w:rsidRPr="00E11762">
        <w:rPr>
          <w:rFonts w:ascii="Angsana New" w:hAnsi="Angsana New"/>
          <w:sz w:val="30"/>
          <w:szCs w:val="30"/>
          <w:cs/>
        </w:rPr>
        <w:t xml:space="preserve"> </w:t>
      </w:r>
      <w:r w:rsidR="0062728A" w:rsidRPr="00E11762">
        <w:rPr>
          <w:rFonts w:ascii="Angsana New" w:hAnsi="Angsana New" w:hint="cs"/>
          <w:sz w:val="30"/>
          <w:szCs w:val="30"/>
          <w:cs/>
        </w:rPr>
        <w:t>เขตสาทร</w:t>
      </w:r>
      <w:r w:rsidR="0062728A" w:rsidRPr="00E11762">
        <w:rPr>
          <w:rFonts w:ascii="Angsana New" w:hAnsi="Angsana New"/>
          <w:sz w:val="30"/>
          <w:szCs w:val="30"/>
          <w:cs/>
        </w:rPr>
        <w:t xml:space="preserve"> </w:t>
      </w:r>
      <w:r w:rsidR="0062728A" w:rsidRPr="00E11762">
        <w:rPr>
          <w:rFonts w:ascii="Angsana New" w:hAnsi="Angsana New" w:hint="cs"/>
          <w:sz w:val="30"/>
          <w:szCs w:val="30"/>
          <w:cs/>
        </w:rPr>
        <w:t>กรุงเทพมหานคร</w:t>
      </w:r>
      <w:r w:rsidR="0062728A" w:rsidRPr="00E11762">
        <w:rPr>
          <w:rFonts w:ascii="Angsana New" w:hAnsi="Angsana New"/>
          <w:sz w:val="30"/>
          <w:szCs w:val="30"/>
          <w:cs/>
        </w:rPr>
        <w:t xml:space="preserve"> </w:t>
      </w:r>
      <w:r w:rsidR="00C94B7C">
        <w:rPr>
          <w:rFonts w:ascii="Angsana New" w:hAnsi="Angsana New"/>
          <w:sz w:val="30"/>
          <w:szCs w:val="30"/>
        </w:rPr>
        <w:t>(</w:t>
      </w:r>
      <w:r w:rsidR="0062728A" w:rsidRPr="00E11762">
        <w:rPr>
          <w:rFonts w:ascii="Angsana New" w:hAnsi="Angsana New" w:hint="cs"/>
          <w:sz w:val="30"/>
          <w:szCs w:val="30"/>
          <w:cs/>
        </w:rPr>
        <w:t>เดิมตั้งอยู่</w:t>
      </w:r>
      <w:r w:rsidR="0062728A" w:rsidRPr="00E11762">
        <w:rPr>
          <w:rFonts w:ascii="Angsana New" w:hAnsi="Angsana New"/>
          <w:sz w:val="30"/>
          <w:szCs w:val="30"/>
          <w:cs/>
        </w:rPr>
        <w:t xml:space="preserve"> </w:t>
      </w:r>
      <w:r w:rsidR="0062728A" w:rsidRPr="00E11762">
        <w:rPr>
          <w:rFonts w:ascii="Angsana New" w:hAnsi="Angsana New" w:hint="cs"/>
          <w:sz w:val="30"/>
          <w:szCs w:val="30"/>
          <w:cs/>
        </w:rPr>
        <w:t>เลขที่</w:t>
      </w:r>
      <w:r w:rsidR="0062728A" w:rsidRPr="00E11762">
        <w:rPr>
          <w:rFonts w:ascii="Angsana New" w:hAnsi="Angsana New"/>
          <w:sz w:val="30"/>
          <w:szCs w:val="30"/>
          <w:cs/>
        </w:rPr>
        <w:t xml:space="preserve"> </w:t>
      </w:r>
      <w:r w:rsidR="0062728A" w:rsidRPr="00E11762">
        <w:rPr>
          <w:rFonts w:ascii="Angsana New" w:hAnsi="Angsana New"/>
          <w:sz w:val="30"/>
          <w:szCs w:val="30"/>
        </w:rPr>
        <w:t>1</w:t>
      </w:r>
      <w:r w:rsidR="0062728A" w:rsidRPr="00E11762">
        <w:rPr>
          <w:rFonts w:ascii="Angsana New" w:hAnsi="Angsana New"/>
          <w:sz w:val="30"/>
          <w:szCs w:val="30"/>
          <w:cs/>
        </w:rPr>
        <w:t xml:space="preserve">  </w:t>
      </w:r>
      <w:r w:rsidR="0062728A" w:rsidRPr="00E11762">
        <w:rPr>
          <w:rFonts w:ascii="Angsana New" w:hAnsi="Angsana New" w:hint="cs"/>
          <w:sz w:val="30"/>
          <w:szCs w:val="30"/>
          <w:cs/>
        </w:rPr>
        <w:t>อาคารเอ็มไพร์ทาวเวอร์</w:t>
      </w:r>
      <w:r w:rsidR="0062728A" w:rsidRPr="00E11762">
        <w:rPr>
          <w:rFonts w:ascii="Angsana New" w:hAnsi="Angsana New"/>
          <w:sz w:val="30"/>
          <w:szCs w:val="30"/>
          <w:cs/>
        </w:rPr>
        <w:t xml:space="preserve"> </w:t>
      </w:r>
      <w:r w:rsidR="0062728A" w:rsidRPr="00E11762">
        <w:rPr>
          <w:rFonts w:ascii="Angsana New" w:hAnsi="Angsana New" w:hint="cs"/>
          <w:sz w:val="30"/>
          <w:szCs w:val="30"/>
          <w:cs/>
        </w:rPr>
        <w:t>ชั้น</w:t>
      </w:r>
      <w:r w:rsidR="0062728A" w:rsidRPr="00E11762">
        <w:rPr>
          <w:rFonts w:ascii="Angsana New" w:hAnsi="Angsana New"/>
          <w:sz w:val="30"/>
          <w:szCs w:val="30"/>
          <w:cs/>
        </w:rPr>
        <w:t xml:space="preserve"> </w:t>
      </w:r>
      <w:r w:rsidR="0062728A" w:rsidRPr="00E11762">
        <w:rPr>
          <w:rFonts w:ascii="Angsana New" w:hAnsi="Angsana New"/>
          <w:sz w:val="30"/>
          <w:szCs w:val="30"/>
        </w:rPr>
        <w:t>56</w:t>
      </w:r>
      <w:r w:rsidR="0062728A" w:rsidRPr="00E11762">
        <w:rPr>
          <w:rFonts w:ascii="Angsana New" w:hAnsi="Angsana New"/>
          <w:sz w:val="30"/>
          <w:szCs w:val="30"/>
          <w:cs/>
        </w:rPr>
        <w:t xml:space="preserve"> </w:t>
      </w:r>
      <w:r w:rsidR="0062728A" w:rsidRPr="00E11762">
        <w:rPr>
          <w:rFonts w:ascii="Angsana New" w:hAnsi="Angsana New" w:hint="cs"/>
          <w:sz w:val="30"/>
          <w:szCs w:val="30"/>
          <w:cs/>
        </w:rPr>
        <w:t>ถนนสาทรใต้</w:t>
      </w:r>
      <w:r w:rsidR="0062728A" w:rsidRPr="00E11762">
        <w:rPr>
          <w:rFonts w:ascii="Angsana New" w:hAnsi="Angsana New"/>
          <w:sz w:val="30"/>
          <w:szCs w:val="30"/>
          <w:cs/>
        </w:rPr>
        <w:t xml:space="preserve"> </w:t>
      </w:r>
      <w:r w:rsidR="0062728A" w:rsidRPr="00E11762">
        <w:rPr>
          <w:rFonts w:ascii="Angsana New" w:hAnsi="Angsana New" w:hint="cs"/>
          <w:sz w:val="30"/>
          <w:szCs w:val="30"/>
          <w:cs/>
        </w:rPr>
        <w:t>แขวงยานนาวา</w:t>
      </w:r>
      <w:r w:rsidR="0062728A" w:rsidRPr="00E11762">
        <w:rPr>
          <w:rFonts w:ascii="Angsana New" w:hAnsi="Angsana New"/>
          <w:sz w:val="30"/>
          <w:szCs w:val="30"/>
          <w:cs/>
        </w:rPr>
        <w:t xml:space="preserve"> </w:t>
      </w:r>
      <w:r w:rsidR="0062728A" w:rsidRPr="00E11762">
        <w:rPr>
          <w:rFonts w:ascii="Angsana New" w:hAnsi="Angsana New" w:hint="cs"/>
          <w:sz w:val="30"/>
          <w:szCs w:val="30"/>
          <w:cs/>
        </w:rPr>
        <w:t>เขตสาทร</w:t>
      </w:r>
      <w:r w:rsidR="0062728A" w:rsidRPr="00E11762">
        <w:rPr>
          <w:rFonts w:ascii="Angsana New" w:hAnsi="Angsana New"/>
          <w:sz w:val="30"/>
          <w:szCs w:val="30"/>
          <w:cs/>
        </w:rPr>
        <w:t xml:space="preserve"> </w:t>
      </w:r>
      <w:r w:rsidR="0062728A" w:rsidRPr="00E11762">
        <w:rPr>
          <w:rFonts w:ascii="Angsana New" w:hAnsi="Angsana New" w:hint="cs"/>
          <w:sz w:val="30"/>
          <w:szCs w:val="30"/>
          <w:cs/>
        </w:rPr>
        <w:t>กรุงเทพมหานคร</w:t>
      </w:r>
      <w:r w:rsidR="00C94B7C">
        <w:rPr>
          <w:rFonts w:ascii="Angsana New" w:hAnsi="Angsana New"/>
          <w:sz w:val="30"/>
          <w:szCs w:val="30"/>
        </w:rPr>
        <w:t>)</w:t>
      </w:r>
      <w:r w:rsidR="0062728A" w:rsidRPr="00E11762">
        <w:rPr>
          <w:rFonts w:ascii="Angsana New" w:hAnsi="Angsana New"/>
          <w:sz w:val="30"/>
          <w:szCs w:val="30"/>
          <w:cs/>
        </w:rPr>
        <w:t xml:space="preserve"> </w:t>
      </w:r>
      <w:r w:rsidR="0062728A" w:rsidRPr="00E11762">
        <w:rPr>
          <w:rFonts w:ascii="Angsana New" w:hAnsi="Angsana New" w:hint="cs"/>
          <w:sz w:val="30"/>
          <w:szCs w:val="30"/>
          <w:cs/>
        </w:rPr>
        <w:t>บริษัทได้จดทะเบียน</w:t>
      </w:r>
      <w:r w:rsidR="006361A1" w:rsidRPr="00E11762">
        <w:rPr>
          <w:rFonts w:ascii="Angsana New" w:hAnsi="Angsana New"/>
          <w:sz w:val="30"/>
          <w:szCs w:val="30"/>
        </w:rPr>
        <w:br/>
      </w:r>
      <w:r w:rsidR="0062728A" w:rsidRPr="00E11762">
        <w:rPr>
          <w:rFonts w:ascii="Angsana New" w:hAnsi="Angsana New" w:hint="cs"/>
          <w:sz w:val="30"/>
          <w:szCs w:val="30"/>
          <w:cs/>
        </w:rPr>
        <w:t>การเปลี่ยนที่อยู่ดังกล่าวกับกระทรวงพาณิชย์แล้วเมื่อวันที่</w:t>
      </w:r>
      <w:r w:rsidR="0062728A" w:rsidRPr="00E11762">
        <w:rPr>
          <w:rFonts w:ascii="Angsana New" w:hAnsi="Angsana New"/>
          <w:sz w:val="30"/>
          <w:szCs w:val="30"/>
          <w:cs/>
        </w:rPr>
        <w:t xml:space="preserve"> </w:t>
      </w:r>
      <w:r w:rsidR="0062728A" w:rsidRPr="00E11762">
        <w:rPr>
          <w:rFonts w:ascii="Angsana New" w:hAnsi="Angsana New"/>
          <w:sz w:val="30"/>
          <w:szCs w:val="30"/>
        </w:rPr>
        <w:t>1</w:t>
      </w:r>
      <w:r w:rsidR="0062728A" w:rsidRPr="00E11762">
        <w:rPr>
          <w:rFonts w:ascii="Angsana New" w:hAnsi="Angsana New"/>
          <w:sz w:val="30"/>
          <w:szCs w:val="30"/>
          <w:cs/>
        </w:rPr>
        <w:t xml:space="preserve"> </w:t>
      </w:r>
      <w:r w:rsidR="0062728A" w:rsidRPr="00E11762">
        <w:rPr>
          <w:rFonts w:ascii="Angsana New" w:hAnsi="Angsana New" w:hint="cs"/>
          <w:sz w:val="30"/>
          <w:szCs w:val="30"/>
          <w:cs/>
        </w:rPr>
        <w:t>ตุลาคม</w:t>
      </w:r>
      <w:r w:rsidR="0062728A" w:rsidRPr="00E11762">
        <w:rPr>
          <w:rFonts w:ascii="Angsana New" w:hAnsi="Angsana New"/>
          <w:sz w:val="30"/>
          <w:szCs w:val="30"/>
          <w:cs/>
        </w:rPr>
        <w:t xml:space="preserve"> </w:t>
      </w:r>
      <w:r w:rsidR="0062728A" w:rsidRPr="00E11762">
        <w:rPr>
          <w:rFonts w:ascii="Angsana New" w:hAnsi="Angsana New"/>
          <w:sz w:val="30"/>
          <w:szCs w:val="30"/>
        </w:rPr>
        <w:t>2563</w:t>
      </w:r>
    </w:p>
    <w:p w14:paraId="66321662" w14:textId="77777777" w:rsidR="00464295" w:rsidRPr="00E11762" w:rsidRDefault="00464295" w:rsidP="00464295">
      <w:pPr>
        <w:spacing w:line="240" w:lineRule="auto"/>
        <w:ind w:left="567" w:hanging="27"/>
        <w:jc w:val="thaiDistribute"/>
        <w:rPr>
          <w:rFonts w:ascii="Angsana New" w:hAnsi="Angsana New"/>
          <w:sz w:val="22"/>
          <w:szCs w:val="22"/>
        </w:rPr>
      </w:pPr>
    </w:p>
    <w:p w14:paraId="7BE12C8E" w14:textId="369D0649" w:rsidR="00BF6754" w:rsidRPr="00E11762" w:rsidRDefault="003B1824" w:rsidP="00BF6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  <w:cs/>
        </w:rPr>
      </w:pPr>
      <w:bookmarkStart w:id="3" w:name="_Hlk32174630"/>
      <w:r>
        <w:rPr>
          <w:rFonts w:ascii="Angsana New" w:hAnsi="Angsana New" w:hint="cs"/>
          <w:sz w:val="30"/>
          <w:szCs w:val="30"/>
          <w:cs/>
        </w:rPr>
        <w:t xml:space="preserve">ในเดือนธันวาคม </w:t>
      </w:r>
      <w:r>
        <w:rPr>
          <w:rFonts w:ascii="Angsana New" w:hAnsi="Angsana New"/>
          <w:sz w:val="30"/>
          <w:szCs w:val="30"/>
        </w:rPr>
        <w:t>2563</w:t>
      </w:r>
      <w:r w:rsidR="00BF6754" w:rsidRPr="00E11762">
        <w:rPr>
          <w:rFonts w:ascii="Angsana New" w:hAnsi="Angsana New"/>
          <w:sz w:val="30"/>
          <w:szCs w:val="30"/>
          <w:cs/>
        </w:rPr>
        <w:t xml:space="preserve"> </w:t>
      </w:r>
      <w:r w:rsidR="00BF6754" w:rsidRPr="00E11762">
        <w:rPr>
          <w:rFonts w:ascii="Angsana New" w:hAnsi="Angsana New" w:hint="cs"/>
          <w:sz w:val="30"/>
          <w:szCs w:val="30"/>
          <w:cs/>
        </w:rPr>
        <w:t>กลุ่มสิริวัฒนภักดี</w:t>
      </w:r>
      <w:r w:rsidR="00BF6754" w:rsidRPr="00E11762">
        <w:rPr>
          <w:rFonts w:ascii="Angsana New" w:hAnsi="Angsana New"/>
          <w:sz w:val="30"/>
          <w:szCs w:val="30"/>
          <w:cs/>
        </w:rPr>
        <w:t xml:space="preserve"> </w:t>
      </w:r>
      <w:r w:rsidR="00BF6754" w:rsidRPr="00E11762">
        <w:rPr>
          <w:rFonts w:ascii="Angsana New" w:hAnsi="Angsana New" w:hint="cs"/>
          <w:sz w:val="30"/>
          <w:szCs w:val="30"/>
          <w:cs/>
        </w:rPr>
        <w:t>และบริษัท</w:t>
      </w:r>
      <w:r w:rsidR="00BF6754" w:rsidRPr="00E11762">
        <w:rPr>
          <w:rFonts w:ascii="Angsana New" w:hAnsi="Angsana New"/>
          <w:sz w:val="30"/>
          <w:szCs w:val="30"/>
          <w:cs/>
        </w:rPr>
        <w:t xml:space="preserve"> </w:t>
      </w:r>
      <w:r w:rsidR="00BF6754" w:rsidRPr="00E11762">
        <w:rPr>
          <w:rFonts w:ascii="Angsana New" w:hAnsi="Angsana New" w:hint="cs"/>
          <w:sz w:val="30"/>
          <w:szCs w:val="30"/>
          <w:cs/>
        </w:rPr>
        <w:t>ทีซีซี</w:t>
      </w:r>
      <w:r w:rsidR="00BF6754" w:rsidRPr="00E11762">
        <w:rPr>
          <w:rFonts w:ascii="Angsana New" w:hAnsi="Angsana New"/>
          <w:sz w:val="30"/>
          <w:szCs w:val="30"/>
          <w:cs/>
        </w:rPr>
        <w:t xml:space="preserve"> </w:t>
      </w:r>
      <w:r w:rsidR="00BF6754" w:rsidRPr="00E11762">
        <w:rPr>
          <w:rFonts w:ascii="Angsana New" w:hAnsi="Angsana New" w:hint="cs"/>
          <w:sz w:val="30"/>
          <w:szCs w:val="30"/>
          <w:cs/>
        </w:rPr>
        <w:t>กรุ๊ปอินเตอร์เนชั่นแนล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F6754" w:rsidRPr="00E11762">
        <w:rPr>
          <w:rFonts w:ascii="Angsana New" w:hAnsi="Angsana New" w:hint="cs"/>
          <w:sz w:val="30"/>
          <w:szCs w:val="30"/>
          <w:cs/>
        </w:rPr>
        <w:t>ลิมิเต็ด</w:t>
      </w:r>
      <w:r w:rsidR="00BF6754" w:rsidRPr="00E11762">
        <w:rPr>
          <w:rFonts w:ascii="Angsana New" w:hAnsi="Angsana New"/>
          <w:sz w:val="30"/>
          <w:szCs w:val="30"/>
          <w:cs/>
        </w:rPr>
        <w:t xml:space="preserve"> </w:t>
      </w:r>
      <w:r w:rsidR="00BF6754" w:rsidRPr="00E11762">
        <w:rPr>
          <w:rFonts w:ascii="Angsana New" w:hAnsi="Angsana New" w:hint="cs"/>
          <w:sz w:val="30"/>
          <w:szCs w:val="30"/>
          <w:cs/>
        </w:rPr>
        <w:t>ซึ่งเป็นนิติบุคคลที่จัดตั้งขึ้นในหมู่เกาะบริติชเวอร์จิน</w:t>
      </w:r>
      <w:r w:rsidR="00BF6754" w:rsidRPr="00E1176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ซึ่งเป็นผู้ถือหุ้นรายใหญ่ของบริษัท</w:t>
      </w:r>
      <w:r w:rsidR="00BF6754" w:rsidRPr="00E11762">
        <w:rPr>
          <w:rFonts w:ascii="Angsana New" w:hAnsi="Angsana New" w:hint="cs"/>
          <w:sz w:val="30"/>
          <w:szCs w:val="30"/>
          <w:cs/>
        </w:rPr>
        <w:t>ได้โอนหุ้นทั้งหมดที่ถืออยู่ในบริษัทให้กับ</w:t>
      </w:r>
      <w:r w:rsidR="00E57C74">
        <w:rPr>
          <w:rFonts w:ascii="Angsana New" w:hAnsi="Angsana New"/>
          <w:sz w:val="30"/>
          <w:szCs w:val="30"/>
        </w:rPr>
        <w:br/>
      </w:r>
      <w:r w:rsidR="00BF6754" w:rsidRPr="00E11762">
        <w:rPr>
          <w:rFonts w:ascii="Angsana New" w:hAnsi="Angsana New" w:hint="cs"/>
          <w:sz w:val="30"/>
          <w:szCs w:val="30"/>
          <w:cs/>
        </w:rPr>
        <w:t>บริษัท ทีซีซี</w:t>
      </w:r>
      <w:r w:rsidR="00BF6754" w:rsidRPr="00E11762">
        <w:rPr>
          <w:rFonts w:ascii="Angsana New" w:hAnsi="Angsana New"/>
          <w:sz w:val="30"/>
          <w:szCs w:val="30"/>
          <w:cs/>
        </w:rPr>
        <w:t xml:space="preserve"> </w:t>
      </w:r>
      <w:r w:rsidR="00BF6754" w:rsidRPr="00E11762">
        <w:rPr>
          <w:rFonts w:ascii="Angsana New" w:hAnsi="Angsana New" w:hint="cs"/>
          <w:sz w:val="30"/>
          <w:szCs w:val="30"/>
          <w:cs/>
        </w:rPr>
        <w:t>บริหารธุรกิจ</w:t>
      </w:r>
      <w:r w:rsidR="00BF6754" w:rsidRPr="00E11762">
        <w:rPr>
          <w:rFonts w:ascii="Angsana New" w:hAnsi="Angsana New"/>
          <w:sz w:val="30"/>
          <w:szCs w:val="30"/>
          <w:cs/>
        </w:rPr>
        <w:t xml:space="preserve"> </w:t>
      </w:r>
      <w:r w:rsidR="00BF6754" w:rsidRPr="00E11762">
        <w:rPr>
          <w:rFonts w:ascii="Angsana New" w:hAnsi="Angsana New" w:hint="cs"/>
          <w:sz w:val="30"/>
          <w:szCs w:val="30"/>
          <w:cs/>
        </w:rPr>
        <w:t>จำกัด และ บริษัท ทีซีซี</w:t>
      </w:r>
      <w:r w:rsidR="00BF6754" w:rsidRPr="00E11762">
        <w:rPr>
          <w:rFonts w:ascii="Angsana New" w:hAnsi="Angsana New"/>
          <w:sz w:val="30"/>
          <w:szCs w:val="30"/>
          <w:cs/>
        </w:rPr>
        <w:t xml:space="preserve"> </w:t>
      </w:r>
      <w:r w:rsidR="00BF6754" w:rsidRPr="00E11762">
        <w:rPr>
          <w:rFonts w:ascii="Angsana New" w:hAnsi="Angsana New" w:hint="cs"/>
          <w:sz w:val="30"/>
          <w:szCs w:val="30"/>
          <w:cs/>
        </w:rPr>
        <w:t>คอร์ปอเรชั่น</w:t>
      </w:r>
      <w:r w:rsidR="00BF6754" w:rsidRPr="00E11762">
        <w:rPr>
          <w:rFonts w:ascii="Angsana New" w:hAnsi="Angsana New"/>
          <w:sz w:val="30"/>
          <w:szCs w:val="30"/>
          <w:cs/>
        </w:rPr>
        <w:t xml:space="preserve"> </w:t>
      </w:r>
      <w:r w:rsidR="00BF6754" w:rsidRPr="00E11762">
        <w:rPr>
          <w:rFonts w:ascii="Angsana New" w:hAnsi="Angsana New" w:hint="cs"/>
          <w:sz w:val="30"/>
          <w:szCs w:val="30"/>
          <w:cs/>
        </w:rPr>
        <w:t xml:space="preserve">จำกัด </w:t>
      </w:r>
      <w:r>
        <w:rPr>
          <w:rFonts w:ascii="Angsana New" w:hAnsi="Angsana New" w:hint="cs"/>
          <w:sz w:val="30"/>
          <w:szCs w:val="30"/>
          <w:cs/>
        </w:rPr>
        <w:t xml:space="preserve">ซึ่งเป็นนิติบุคคลที่จัดตั้งขึ้นในประเทศไทย </w:t>
      </w:r>
      <w:r w:rsidR="00BF6754" w:rsidRPr="00E11762">
        <w:rPr>
          <w:rFonts w:ascii="Angsana New" w:hAnsi="Angsana New" w:hint="cs"/>
          <w:sz w:val="30"/>
          <w:szCs w:val="30"/>
          <w:cs/>
        </w:rPr>
        <w:t>ตามลำดับ ส่งผลให้บริษัททั้งสองเป็นผู้ถือหุ้นรายใหญ่ของบริษัท</w:t>
      </w:r>
      <w:r>
        <w:rPr>
          <w:rFonts w:ascii="Angsana New" w:hAnsi="Angsana New" w:hint="cs"/>
          <w:sz w:val="30"/>
          <w:szCs w:val="30"/>
          <w:cs/>
        </w:rPr>
        <w:t xml:space="preserve"> โดยถือหุ้นร้อยละ </w:t>
      </w:r>
      <w:r>
        <w:rPr>
          <w:rFonts w:ascii="Angsana New" w:hAnsi="Angsana New"/>
          <w:sz w:val="30"/>
          <w:szCs w:val="30"/>
        </w:rPr>
        <w:t xml:space="preserve">46.69 </w:t>
      </w:r>
      <w:r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>
        <w:rPr>
          <w:rFonts w:ascii="Angsana New" w:hAnsi="Angsana New"/>
          <w:sz w:val="30"/>
          <w:szCs w:val="30"/>
        </w:rPr>
        <w:t xml:space="preserve">28.31 </w:t>
      </w:r>
      <w:r>
        <w:rPr>
          <w:rFonts w:ascii="Angsana New" w:hAnsi="Angsana New" w:hint="cs"/>
          <w:sz w:val="30"/>
          <w:szCs w:val="30"/>
          <w:cs/>
        </w:rPr>
        <w:t>ตามลำดับ</w:t>
      </w:r>
    </w:p>
    <w:bookmarkEnd w:id="3"/>
    <w:p w14:paraId="4811BECD" w14:textId="77777777" w:rsidR="00DB2C83" w:rsidRPr="00E11762" w:rsidRDefault="00DB2C83" w:rsidP="00DB2C83">
      <w:pPr>
        <w:spacing w:line="240" w:lineRule="auto"/>
        <w:ind w:left="567" w:hanging="27"/>
        <w:jc w:val="thaiDistribute"/>
        <w:rPr>
          <w:rFonts w:ascii="Angsana New" w:hAnsi="Angsana New"/>
          <w:sz w:val="22"/>
          <w:szCs w:val="22"/>
        </w:rPr>
      </w:pPr>
    </w:p>
    <w:p w14:paraId="21216D26" w14:textId="7418C1AF" w:rsidR="00D255BF" w:rsidRPr="00E11762" w:rsidRDefault="00D255BF" w:rsidP="00044156">
      <w:pPr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t>บริษัทดำเนินธุรกิจหลักเกี่ยวกับกิจกรรมลงทุน และ</w:t>
      </w:r>
      <w:r w:rsidR="00DB2C83" w:rsidRPr="00E11762">
        <w:rPr>
          <w:rFonts w:ascii="Angsana New" w:hAnsi="Angsana New"/>
          <w:sz w:val="30"/>
          <w:szCs w:val="30"/>
          <w:cs/>
        </w:rPr>
        <w:t>การให้บริการการบริหารงาน</w:t>
      </w:r>
      <w:r w:rsidRPr="00E11762">
        <w:rPr>
          <w:rFonts w:ascii="Angsana New" w:hAnsi="Angsana New" w:hint="cs"/>
          <w:sz w:val="30"/>
          <w:szCs w:val="30"/>
          <w:cs/>
        </w:rPr>
        <w:t xml:space="preserve"> กลุ่มบริษัทดำเนินธุรกิจหลักเกี่ยวกับโรงแรม และบริการที่เกี่ยวข้อง และการ</w:t>
      </w:r>
      <w:r w:rsidR="00DB2C83" w:rsidRPr="00E11762">
        <w:rPr>
          <w:rFonts w:ascii="Angsana New" w:hAnsi="Angsana New"/>
          <w:sz w:val="30"/>
          <w:szCs w:val="30"/>
          <w:cs/>
        </w:rPr>
        <w:t>ให้เช่าและให้บริการอาคารพาณิชยกรรม</w:t>
      </w:r>
      <w:r w:rsidR="00DB2C83" w:rsidRPr="00E11762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โดยรายละเอียดของ</w:t>
      </w:r>
      <w:r w:rsidR="00E47A69" w:rsidRPr="00E11762">
        <w:rPr>
          <w:rFonts w:ascii="Angsana New" w:hAnsi="Angsana New"/>
          <w:sz w:val="30"/>
          <w:szCs w:val="30"/>
        </w:rPr>
        <w:br/>
      </w:r>
      <w:r w:rsidRPr="00E11762">
        <w:rPr>
          <w:rFonts w:ascii="Angsana New" w:hAnsi="Angsana New" w:hint="cs"/>
          <w:sz w:val="30"/>
          <w:szCs w:val="30"/>
          <w:cs/>
        </w:rPr>
        <w:t xml:space="preserve">บริษัทย่อย ณ วันที่ </w:t>
      </w:r>
      <w:r w:rsidRPr="00E11762">
        <w:rPr>
          <w:rFonts w:ascii="Angsana New" w:hAnsi="Angsana New"/>
          <w:sz w:val="30"/>
          <w:szCs w:val="30"/>
        </w:rPr>
        <w:t xml:space="preserve">31 </w:t>
      </w:r>
      <w:r w:rsidRPr="00E1176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F5748" w:rsidRPr="00E11762">
        <w:rPr>
          <w:rFonts w:ascii="Angsana New" w:hAnsi="Angsana New"/>
          <w:sz w:val="30"/>
          <w:szCs w:val="30"/>
        </w:rPr>
        <w:t>25</w:t>
      </w:r>
      <w:r w:rsidRPr="00E11762">
        <w:rPr>
          <w:rFonts w:ascii="Angsana New" w:hAnsi="Angsana New"/>
          <w:sz w:val="30"/>
          <w:szCs w:val="30"/>
        </w:rPr>
        <w:t>6</w:t>
      </w:r>
      <w:r w:rsidR="0062728A" w:rsidRPr="00E11762">
        <w:rPr>
          <w:rFonts w:ascii="Angsana New" w:hAnsi="Angsana New"/>
          <w:sz w:val="30"/>
          <w:szCs w:val="30"/>
        </w:rPr>
        <w:t>3</w:t>
      </w:r>
      <w:r w:rsidRPr="00E11762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E11762">
        <w:rPr>
          <w:rFonts w:ascii="Angsana New" w:hAnsi="Angsana New"/>
          <w:sz w:val="30"/>
          <w:szCs w:val="30"/>
        </w:rPr>
        <w:t>256</w:t>
      </w:r>
      <w:r w:rsidR="0062728A" w:rsidRPr="00E11762">
        <w:rPr>
          <w:rFonts w:ascii="Angsana New" w:hAnsi="Angsana New"/>
          <w:sz w:val="30"/>
          <w:szCs w:val="30"/>
        </w:rPr>
        <w:t>2</w:t>
      </w:r>
      <w:r w:rsidRPr="00E11762">
        <w:rPr>
          <w:rFonts w:ascii="Angsana New" w:hAnsi="Angsana New" w:hint="cs"/>
          <w:sz w:val="30"/>
          <w:szCs w:val="30"/>
          <w:cs/>
        </w:rPr>
        <w:t xml:space="preserve"> ได้เปิดเผยไว้ในหมายเหตุ</w:t>
      </w:r>
      <w:r w:rsidR="00BF0C77" w:rsidRPr="00E11762">
        <w:rPr>
          <w:rFonts w:ascii="Angsana New" w:hAnsi="Angsana New" w:hint="cs"/>
          <w:sz w:val="30"/>
          <w:szCs w:val="30"/>
          <w:cs/>
        </w:rPr>
        <w:t>ข้อ</w:t>
      </w:r>
      <w:r w:rsidRPr="00E11762">
        <w:rPr>
          <w:rFonts w:ascii="Angsana New" w:hAnsi="Angsana New"/>
          <w:sz w:val="30"/>
          <w:szCs w:val="30"/>
        </w:rPr>
        <w:t xml:space="preserve"> </w:t>
      </w:r>
      <w:r w:rsidR="005F5748" w:rsidRPr="00E11762">
        <w:rPr>
          <w:rFonts w:ascii="Angsana New" w:hAnsi="Angsana New"/>
          <w:sz w:val="30"/>
          <w:szCs w:val="30"/>
        </w:rPr>
        <w:t>10</w:t>
      </w:r>
    </w:p>
    <w:p w14:paraId="6C36A411" w14:textId="77777777" w:rsidR="00044156" w:rsidRPr="00E11762" w:rsidRDefault="00044156" w:rsidP="00044156">
      <w:pPr>
        <w:spacing w:line="240" w:lineRule="auto"/>
        <w:ind w:left="567" w:hanging="27"/>
        <w:jc w:val="thaiDistribute"/>
        <w:rPr>
          <w:rFonts w:ascii="Angsana New" w:hAnsi="Angsana New"/>
          <w:sz w:val="22"/>
          <w:szCs w:val="22"/>
        </w:rPr>
      </w:pPr>
    </w:p>
    <w:p w14:paraId="688623BC" w14:textId="77777777" w:rsidR="00C9411A" w:rsidRPr="00E11762" w:rsidRDefault="00AB3746" w:rsidP="00E47A69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E11762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7D15CCDE" w14:textId="77777777" w:rsidR="007847D5" w:rsidRPr="00E11762" w:rsidRDefault="007847D5" w:rsidP="007847D5">
      <w:pPr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48615E3A" w14:textId="77777777" w:rsidR="0025044D" w:rsidRPr="00E11762" w:rsidRDefault="0025044D" w:rsidP="00695707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E11762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5A68C164" w14:textId="77777777" w:rsidR="0025044D" w:rsidRPr="00E11762" w:rsidRDefault="0025044D" w:rsidP="002504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7FD00FDC" w14:textId="313ABF3E" w:rsidR="00663760" w:rsidRPr="00E11762" w:rsidRDefault="0025044D" w:rsidP="00EA1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งบการเงิน</w:t>
      </w:r>
      <w:r w:rsidRPr="00E11762">
        <w:rPr>
          <w:rFonts w:ascii="Angsana New" w:hAnsi="Angsana New" w:hint="cs"/>
          <w:sz w:val="30"/>
          <w:szCs w:val="30"/>
          <w:cs/>
        </w:rPr>
        <w:t>นี้</w:t>
      </w:r>
      <w:r w:rsidRPr="00E11762">
        <w:rPr>
          <w:rFonts w:ascii="Angsana New" w:hAnsi="Angsana New"/>
          <w:sz w:val="30"/>
          <w:szCs w:val="30"/>
          <w:cs/>
        </w:rPr>
        <w:t>จัดทำขึ้นตาม</w:t>
      </w:r>
      <w:r w:rsidRPr="00E11762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E11762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="002D1714" w:rsidRPr="00E11762">
        <w:rPr>
          <w:rFonts w:ascii="Angsana New" w:hAnsi="Angsana New"/>
          <w:sz w:val="30"/>
          <w:szCs w:val="30"/>
        </w:rPr>
        <w:br/>
      </w:r>
      <w:r w:rsidRPr="00E11762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E11762">
        <w:rPr>
          <w:rFonts w:ascii="Angsana New" w:hAnsi="Angsana New" w:hint="cs"/>
          <w:sz w:val="30"/>
          <w:szCs w:val="30"/>
          <w:cs/>
        </w:rPr>
        <w:t xml:space="preserve">ฯ </w:t>
      </w:r>
      <w:r w:rsidR="00663760" w:rsidRPr="00E11762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3CBC82D0" w14:textId="77777777" w:rsidR="001C215B" w:rsidRPr="00E11762" w:rsidRDefault="001C215B" w:rsidP="0062728A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16DA5A02" w14:textId="07516735" w:rsidR="0062728A" w:rsidRPr="00E11762" w:rsidRDefault="0062728A" w:rsidP="0062728A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11762">
        <w:rPr>
          <w:rFonts w:asciiTheme="majorBidi" w:hAnsiTheme="majorBidi" w:cstheme="majorBidi"/>
          <w:sz w:val="30"/>
          <w:szCs w:val="30"/>
          <w:cs/>
          <w:lang w:bidi="th-TH"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Pr="00E11762">
        <w:rPr>
          <w:rFonts w:asciiTheme="majorBidi" w:hAnsiTheme="majorBidi" w:cstheme="majorBidi"/>
          <w:sz w:val="30"/>
          <w:szCs w:val="30"/>
          <w:rtl/>
          <w:cs/>
        </w:rPr>
        <w:t xml:space="preserve">1 </w:t>
      </w:r>
      <w:r w:rsidRPr="00E1176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E1176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มกราคม </w:t>
      </w:r>
      <w:r w:rsidRPr="00E11762">
        <w:rPr>
          <w:rFonts w:asciiTheme="majorBidi" w:hAnsiTheme="majorBidi" w:cstheme="majorBidi"/>
          <w:sz w:val="30"/>
          <w:szCs w:val="30"/>
          <w:lang w:bidi="th-TH"/>
        </w:rPr>
        <w:t>2563</w:t>
      </w:r>
      <w:r w:rsidRPr="00E1176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</w:p>
    <w:p w14:paraId="51BBC861" w14:textId="77777777" w:rsidR="0062728A" w:rsidRPr="00E11762" w:rsidRDefault="0062728A" w:rsidP="0062728A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5D0A4F10" w14:textId="77777777" w:rsidR="0078023D" w:rsidRDefault="00780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z w:val="30"/>
          <w:szCs w:val="30"/>
          <w:cs/>
          <w:lang w:val="en-GB"/>
        </w:rPr>
        <w:br w:type="page"/>
      </w:r>
    </w:p>
    <w:p w14:paraId="2C032049" w14:textId="2A1E0749" w:rsidR="0062728A" w:rsidRPr="00E11762" w:rsidRDefault="0062728A" w:rsidP="006272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E11762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>กลุ่มบริษัทถือปฏิบัติตามมาตรฐานการรายงานทางการเงินกลุ่มเครื่องมือทางการเงิน</w:t>
      </w:r>
      <w:r w:rsidRPr="00E11762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ซึ่งประกอบด้วยมาตรฐานการรายงานทางการเงิน ฉบับที่ </w:t>
      </w:r>
      <w:r w:rsidRPr="00E11762">
        <w:rPr>
          <w:rFonts w:asciiTheme="majorBidi" w:hAnsiTheme="majorBidi" w:cstheme="majorBidi"/>
          <w:sz w:val="30"/>
          <w:szCs w:val="30"/>
          <w:lang w:val="en-GB"/>
        </w:rPr>
        <w:t xml:space="preserve">9 </w:t>
      </w:r>
      <w:r w:rsidRPr="00E11762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เรื่อง </w:t>
      </w:r>
      <w:r w:rsidRPr="0010101C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เครื่องมือทางการเงิน</w:t>
      </w:r>
      <w:r w:rsidRPr="00E11762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(</w:t>
      </w:r>
      <w:r w:rsidRPr="00E11762">
        <w:rPr>
          <w:rFonts w:asciiTheme="majorBidi" w:hAnsiTheme="majorBidi" w:cstheme="majorBidi"/>
          <w:sz w:val="30"/>
          <w:szCs w:val="30"/>
          <w:lang w:val="en-GB"/>
        </w:rPr>
        <w:t xml:space="preserve">TFRS 9) </w:t>
      </w:r>
      <w:r w:rsidRPr="00E11762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รวมถึงมาตรฐานและการตีความมาตรฐานที่เกี่ยวข้อง </w:t>
      </w:r>
      <w:r w:rsidRPr="00E11762">
        <w:rPr>
          <w:rFonts w:asciiTheme="majorBidi" w:hAnsiTheme="majorBidi" w:cstheme="majorBidi"/>
          <w:sz w:val="30"/>
          <w:szCs w:val="30"/>
          <w:cs/>
          <w:lang w:val="en-GB"/>
        </w:rPr>
        <w:t>และมาตรฐานการรายงานทางการเงิน</w:t>
      </w:r>
      <w:r w:rsidRPr="00E11762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E11762">
        <w:rPr>
          <w:rFonts w:asciiTheme="majorBidi" w:hAnsiTheme="majorBidi" w:cstheme="majorBidi"/>
          <w:sz w:val="30"/>
          <w:szCs w:val="30"/>
          <w:cs/>
          <w:lang w:val="en-GB"/>
        </w:rPr>
        <w:t xml:space="preserve">ฉบับที่ </w:t>
      </w:r>
      <w:r w:rsidRPr="00E11762">
        <w:rPr>
          <w:rFonts w:asciiTheme="majorBidi" w:hAnsiTheme="majorBidi" w:cstheme="majorBidi"/>
          <w:sz w:val="30"/>
          <w:szCs w:val="30"/>
          <w:lang w:val="en-GB"/>
        </w:rPr>
        <w:t xml:space="preserve">16 </w:t>
      </w:r>
      <w:r w:rsidRPr="00E11762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เรื่อง </w:t>
      </w:r>
      <w:r w:rsidRPr="006A0C0F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สัญญาเช่า</w:t>
      </w:r>
      <w:r w:rsidRPr="00E11762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E11762">
        <w:rPr>
          <w:rFonts w:asciiTheme="majorBidi" w:hAnsiTheme="majorBidi" w:cstheme="majorBidi"/>
          <w:sz w:val="30"/>
          <w:szCs w:val="30"/>
          <w:cs/>
          <w:lang w:val="en-GB"/>
        </w:rPr>
        <w:t>(</w:t>
      </w:r>
      <w:r w:rsidRPr="00E11762">
        <w:rPr>
          <w:rFonts w:asciiTheme="majorBidi" w:hAnsiTheme="majorBidi" w:cstheme="majorBidi"/>
          <w:sz w:val="30"/>
          <w:szCs w:val="30"/>
          <w:lang w:val="en-GB"/>
        </w:rPr>
        <w:t>TFRS 16</w:t>
      </w:r>
      <w:r w:rsidRPr="00E11762">
        <w:rPr>
          <w:rFonts w:asciiTheme="majorBidi" w:hAnsiTheme="majorBidi" w:cstheme="majorBidi"/>
          <w:sz w:val="30"/>
          <w:szCs w:val="30"/>
          <w:cs/>
          <w:lang w:val="en-GB"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Pr="00E11762">
        <w:rPr>
          <w:rFonts w:asciiTheme="majorBidi" w:hAnsiTheme="majorBidi" w:cstheme="majorBidi"/>
          <w:sz w:val="30"/>
          <w:szCs w:val="30"/>
          <w:lang w:val="en-GB"/>
        </w:rPr>
        <w:t>3</w:t>
      </w:r>
    </w:p>
    <w:p w14:paraId="669975B4" w14:textId="77777777" w:rsidR="0062728A" w:rsidRPr="00E11762" w:rsidRDefault="0062728A" w:rsidP="00EA1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25D96F5" w14:textId="5C3FEE34" w:rsidR="001C215B" w:rsidRDefault="004F3738" w:rsidP="004F37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F3738">
        <w:rPr>
          <w:rFonts w:ascii="Angsana New" w:hAnsi="Angsana New" w:hint="cs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4F3738">
        <w:rPr>
          <w:rFonts w:ascii="Angsana New" w:hAnsi="Angsana New"/>
          <w:sz w:val="30"/>
          <w:szCs w:val="30"/>
          <w:cs/>
        </w:rPr>
        <w:t xml:space="preserve"> </w:t>
      </w:r>
      <w:r w:rsidRPr="004F3738">
        <w:rPr>
          <w:rFonts w:ascii="Angsana New" w:hAnsi="Angsana New" w:hint="cs"/>
          <w:sz w:val="30"/>
          <w:szCs w:val="30"/>
          <w:cs/>
        </w:rPr>
        <w:t>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</w:t>
      </w:r>
      <w:r w:rsidRPr="004F3738">
        <w:rPr>
          <w:rFonts w:ascii="Angsana New" w:hAnsi="Angsana New"/>
          <w:sz w:val="30"/>
          <w:szCs w:val="30"/>
          <w:cs/>
        </w:rPr>
        <w:t xml:space="preserve"> </w:t>
      </w:r>
      <w:r w:rsidRPr="004F3738">
        <w:rPr>
          <w:rFonts w:ascii="Angsana New" w:hAnsi="Angsana New" w:hint="cs"/>
          <w:sz w:val="30"/>
          <w:szCs w:val="30"/>
          <w:cs/>
        </w:rPr>
        <w:t>ซึ่งคาดว่าไม่มีผลกระทบที่มีสาระสำคัญต่องบการเงินในงวดที่ถือปฏิบัติ</w:t>
      </w:r>
    </w:p>
    <w:p w14:paraId="51032D08" w14:textId="77777777" w:rsidR="004F3738" w:rsidRPr="00E11762" w:rsidRDefault="004F3738" w:rsidP="001C21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50CBE88A" w14:textId="6A693D32" w:rsidR="005C0213" w:rsidRPr="00E11762" w:rsidRDefault="005C0213" w:rsidP="00695707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11762">
        <w:rPr>
          <w:rFonts w:ascii="Angsana New" w:hAnsi="Angsana New"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  <w:r w:rsidRPr="00E11762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39A4D538" w14:textId="77777777" w:rsidR="005C0213" w:rsidRPr="009A5BBF" w:rsidRDefault="005C0213" w:rsidP="005C0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14:paraId="03948C14" w14:textId="7C4AE632" w:rsidR="008F0CD9" w:rsidRPr="00E11762" w:rsidRDefault="005C0213" w:rsidP="005C021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งบการเงินนี้</w:t>
      </w:r>
      <w:r w:rsidR="00A56C9E" w:rsidRPr="00E11762">
        <w:rPr>
          <w:rFonts w:ascii="Angsana New" w:hAnsi="Angsana New" w:hint="cs"/>
          <w:sz w:val="30"/>
          <w:szCs w:val="30"/>
          <w:cs/>
        </w:rPr>
        <w:t>นำเสนอ</w:t>
      </w:r>
      <w:r w:rsidRPr="00E11762">
        <w:rPr>
          <w:rFonts w:ascii="Angsana New" w:hAnsi="Angsana New"/>
          <w:sz w:val="30"/>
          <w:szCs w:val="30"/>
          <w:cs/>
        </w:rPr>
        <w:t>เป็นเงินบาท</w:t>
      </w:r>
      <w:r w:rsidRPr="00E11762">
        <w:rPr>
          <w:rFonts w:ascii="Angsana New" w:hAnsi="Angsana New" w:hint="cs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</w:p>
    <w:p w14:paraId="74CEA0B9" w14:textId="77777777" w:rsidR="00D952C5" w:rsidRPr="00E11762" w:rsidRDefault="00D952C5" w:rsidP="005C021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5F8C1A8" w14:textId="514BEBB2" w:rsidR="007A3204" w:rsidRPr="00E11762" w:rsidRDefault="007A3204" w:rsidP="007A320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40" w:hanging="540"/>
        <w:jc w:val="both"/>
        <w:rPr>
          <w:rFonts w:ascii="Angsana New" w:hAnsi="Angsana New"/>
          <w:i/>
          <w:iCs/>
          <w:color w:val="0000FF"/>
          <w:sz w:val="30"/>
          <w:szCs w:val="30"/>
        </w:rPr>
      </w:pPr>
      <w:r w:rsidRPr="00E11762">
        <w:rPr>
          <w:rFonts w:ascii="Angsana New" w:hAnsi="Angsana New"/>
          <w:i/>
          <w:iCs/>
          <w:sz w:val="30"/>
          <w:szCs w:val="30"/>
          <w:cs/>
        </w:rPr>
        <w:t>(</w:t>
      </w:r>
      <w:r w:rsidR="00DB2C83" w:rsidRPr="00E11762"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E11762">
        <w:rPr>
          <w:rFonts w:ascii="Angsana New" w:hAnsi="Angsana New"/>
          <w:i/>
          <w:iCs/>
          <w:sz w:val="30"/>
          <w:szCs w:val="30"/>
          <w:cs/>
        </w:rPr>
        <w:t>)</w:t>
      </w:r>
      <w:r w:rsidRPr="00E11762">
        <w:rPr>
          <w:rFonts w:ascii="Angsana New" w:hAnsi="Angsana New"/>
          <w:i/>
          <w:iCs/>
          <w:sz w:val="30"/>
          <w:szCs w:val="30"/>
          <w:cs/>
        </w:rPr>
        <w:tab/>
        <w:t xml:space="preserve">การใช้วิจารณญาณและการประมาณการ </w:t>
      </w:r>
    </w:p>
    <w:p w14:paraId="232A2BF7" w14:textId="77777777" w:rsidR="007A3204" w:rsidRPr="00E11762" w:rsidRDefault="007A3204" w:rsidP="007A3204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Angsana New" w:hAnsi="Angsana New"/>
          <w:sz w:val="24"/>
          <w:szCs w:val="24"/>
        </w:rPr>
      </w:pPr>
    </w:p>
    <w:p w14:paraId="5B04FCDA" w14:textId="5BD844A2" w:rsidR="007A3204" w:rsidRPr="00E11762" w:rsidRDefault="00DF1F1D" w:rsidP="007A320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E11762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/>
          <w:sz w:val="30"/>
          <w:szCs w:val="30"/>
          <w:cs/>
        </w:rPr>
        <w:t>การประมาณการและข้อสมมติหลายประการ ซึ่งมีผลกระทบต่อการ</w:t>
      </w:r>
      <w:r w:rsidR="00DB2C83" w:rsidRPr="00E11762">
        <w:rPr>
          <w:rFonts w:ascii="Angsana New" w:hAnsi="Angsana New" w:hint="cs"/>
          <w:sz w:val="30"/>
          <w:szCs w:val="30"/>
          <w:cs/>
        </w:rPr>
        <w:t>ปฏิบัติตาม</w:t>
      </w:r>
      <w:r w:rsidRPr="00E11762">
        <w:rPr>
          <w:rFonts w:ascii="Angsana New" w:hAnsi="Angsana New"/>
          <w:sz w:val="30"/>
          <w:szCs w:val="30"/>
          <w:cs/>
        </w:rPr>
        <w:t>นโยบายการบัญชีของ</w:t>
      </w:r>
      <w:bookmarkStart w:id="4" w:name="_Hlk24673043"/>
      <w:r w:rsidR="00505E3C" w:rsidRPr="00E11762">
        <w:rPr>
          <w:rFonts w:ascii="Angsana New" w:hAnsi="Angsana New"/>
          <w:sz w:val="30"/>
          <w:szCs w:val="30"/>
          <w:cs/>
        </w:rPr>
        <w:t>กลุ่มบริษัท</w:t>
      </w:r>
      <w:r w:rsidR="00AC0D92" w:rsidRPr="00E11762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E11762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ผลที่เกิดขึ้นจริงอาจแตกต่างจากที่ประมาณการไว้</w:t>
      </w:r>
      <w:bookmarkEnd w:id="4"/>
      <w:r w:rsidR="00E47A69" w:rsidRPr="00E11762">
        <w:rPr>
          <w:rFonts w:ascii="Angsana New" w:hAnsi="Angsana New"/>
          <w:sz w:val="30"/>
          <w:szCs w:val="30"/>
        </w:rPr>
        <w:t xml:space="preserve"> </w:t>
      </w:r>
      <w:r w:rsidR="007A3204" w:rsidRPr="00E11762">
        <w:rPr>
          <w:rFonts w:ascii="Angsana New" w:hAnsi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12CDE04F" w14:textId="7F22E7EC" w:rsidR="00440B3A" w:rsidRPr="00E11762" w:rsidRDefault="00440B3A" w:rsidP="007A320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B743A7D" w14:textId="5B8DB8B8" w:rsidR="00440B3A" w:rsidRPr="00E11762" w:rsidRDefault="00440B3A" w:rsidP="00661016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E11762">
        <w:rPr>
          <w:rFonts w:asciiTheme="majorBidi" w:hAnsiTheme="majorBidi" w:cstheme="majorBidi"/>
          <w:sz w:val="30"/>
          <w:szCs w:val="30"/>
          <w:cs/>
        </w:rPr>
        <w:t>การใช้วิจารณญาณ</w:t>
      </w:r>
      <w:r w:rsidRPr="00E11762">
        <w:rPr>
          <w:rFonts w:asciiTheme="majorBidi" w:hAnsiTheme="majorBidi" w:cstheme="majorBidi"/>
          <w:sz w:val="30"/>
          <w:szCs w:val="30"/>
        </w:rPr>
        <w:t xml:space="preserve"> </w:t>
      </w:r>
    </w:p>
    <w:p w14:paraId="54F49078" w14:textId="77777777" w:rsidR="00440B3A" w:rsidRPr="00E11762" w:rsidRDefault="00440B3A" w:rsidP="00440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5573B3D" w14:textId="3D9E4363" w:rsidR="00440B3A" w:rsidRPr="00E11762" w:rsidRDefault="00440B3A" w:rsidP="00440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E11762">
        <w:rPr>
          <w:rFonts w:asciiTheme="majorBidi" w:hAnsiTheme="majorBidi" w:cstheme="majorBidi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E11762">
        <w:rPr>
          <w:rFonts w:asciiTheme="majorBidi" w:hAnsiTheme="majorBidi" w:cstheme="majorBidi"/>
          <w:sz w:val="30"/>
          <w:szCs w:val="30"/>
        </w:rPr>
        <w:t xml:space="preserve"> </w:t>
      </w:r>
      <w:r w:rsidRPr="00E11762">
        <w:rPr>
          <w:rFonts w:asciiTheme="majorBidi" w:hAnsiTheme="majorBidi" w:cstheme="majorBidi"/>
          <w:sz w:val="30"/>
          <w:szCs w:val="30"/>
          <w:cs/>
        </w:rPr>
        <w:t>ประกอบด้วยหมายเหตุข้อต่อไปนี้</w:t>
      </w:r>
    </w:p>
    <w:p w14:paraId="3E885F5D" w14:textId="1357A7AF" w:rsidR="00440B3A" w:rsidRPr="00E11762" w:rsidRDefault="00440B3A" w:rsidP="00440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1962"/>
        <w:gridCol w:w="7218"/>
      </w:tblGrid>
      <w:tr w:rsidR="00905ABF" w:rsidRPr="00E11762" w14:paraId="6BB47EEF" w14:textId="77777777" w:rsidTr="003C270D">
        <w:tc>
          <w:tcPr>
            <w:tcW w:w="1962" w:type="dxa"/>
          </w:tcPr>
          <w:p w14:paraId="529E0FF8" w14:textId="7C995786" w:rsidR="00905ABF" w:rsidRPr="00E11762" w:rsidRDefault="00905ABF" w:rsidP="00905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4(</w:t>
            </w:r>
            <w:r w:rsidR="00230632">
              <w:rPr>
                <w:rFonts w:asciiTheme="majorBidi" w:hAnsiTheme="majorBidi" w:cstheme="majorBidi" w:hint="cs"/>
                <w:sz w:val="30"/>
                <w:szCs w:val="30"/>
                <w:cs/>
              </w:rPr>
              <w:t>ฏ</w:t>
            </w:r>
            <w:r w:rsidRPr="00E11762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E117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="002236BB" w:rsidRPr="00E11762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  <w:p w14:paraId="1EBD7703" w14:textId="77777777" w:rsidR="00905ABF" w:rsidRPr="00E11762" w:rsidRDefault="00905ABF" w:rsidP="00905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2FAF0366" w14:textId="77777777" w:rsidR="00905ABF" w:rsidRPr="00E11762" w:rsidRDefault="00905ABF" w:rsidP="00905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0458D4C3" w14:textId="77777777" w:rsidR="00905ABF" w:rsidRPr="00E11762" w:rsidRDefault="00905ABF" w:rsidP="00905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2B10F9E9" w14:textId="77777777" w:rsidR="007F31BE" w:rsidRDefault="007F31BE" w:rsidP="007F4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ind w:left="540" w:hanging="1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20344E44" w14:textId="2A44C39C" w:rsidR="00905ABF" w:rsidRPr="00E11762" w:rsidRDefault="00905ABF" w:rsidP="007F4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ind w:left="540" w:hanging="1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5</w:t>
            </w:r>
          </w:p>
          <w:p w14:paraId="069A8C00" w14:textId="3806B790" w:rsidR="00905ABF" w:rsidRDefault="00905ABF" w:rsidP="007F4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ind w:left="540" w:hanging="1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lastRenderedPageBreak/>
              <w:t>6</w:t>
            </w:r>
          </w:p>
          <w:p w14:paraId="17CB31C1" w14:textId="06C9CBC2" w:rsidR="0078023D" w:rsidRPr="00E11762" w:rsidRDefault="0078023D" w:rsidP="007F4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ind w:left="540" w:hanging="1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8" w:type="dxa"/>
          </w:tcPr>
          <w:p w14:paraId="701CA363" w14:textId="6393AE42" w:rsidR="00905ABF" w:rsidRPr="00E11762" w:rsidRDefault="00905ABF" w:rsidP="00905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สัญญาเช่า</w:t>
            </w:r>
          </w:p>
          <w:p w14:paraId="5FD731B1" w14:textId="6AD69DAF" w:rsidR="00905ABF" w:rsidRPr="00E11762" w:rsidRDefault="00905ABF" w:rsidP="00905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  <w:p w14:paraId="3E5402B2" w14:textId="791D9DC1" w:rsidR="00905ABF" w:rsidRPr="0078023D" w:rsidRDefault="00905ABF" w:rsidP="003C2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7" w:hanging="26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023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8023D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  <w:r w:rsidRPr="0078023D">
              <w:rPr>
                <w:rFonts w:ascii="Angsana New" w:hAnsi="Angsana New" w:hint="cs"/>
                <w:sz w:val="30"/>
                <w:szCs w:val="30"/>
                <w:cs/>
              </w:rPr>
              <w:t>พิจารณาถึง</w:t>
            </w:r>
            <w:r w:rsidRPr="0078023D">
              <w:rPr>
                <w:rFonts w:ascii="Angsana New" w:hAnsi="Angsana New"/>
                <w:sz w:val="30"/>
                <w:szCs w:val="30"/>
                <w:cs/>
              </w:rPr>
              <w:t>ความแน่นอนอย่างสมเหตุสมผลที่จะใช้สิทธิ</w:t>
            </w:r>
            <w:r w:rsidRPr="0078023D">
              <w:rPr>
                <w:rFonts w:ascii="Angsana New" w:hAnsi="Angsana New" w:hint="cs"/>
                <w:sz w:val="30"/>
                <w:szCs w:val="30"/>
                <w:cs/>
              </w:rPr>
              <w:t>ต่อ</w:t>
            </w:r>
            <w:r w:rsidRPr="0078023D">
              <w:rPr>
                <w:rFonts w:ascii="Angsana New" w:hAnsi="Angsana New"/>
                <w:sz w:val="30"/>
                <w:szCs w:val="30"/>
                <w:cs/>
              </w:rPr>
              <w:t>อายุสัญญาเช่า</w:t>
            </w:r>
            <w:r w:rsidRPr="0078023D">
              <w:rPr>
                <w:rFonts w:ascii="Angsana New" w:hAnsi="Angsana New" w:hint="cs"/>
                <w:sz w:val="30"/>
                <w:szCs w:val="30"/>
                <w:cs/>
              </w:rPr>
              <w:t>หรือไม่</w:t>
            </w:r>
          </w:p>
          <w:p w14:paraId="37F83AE2" w14:textId="1C23BF8C" w:rsidR="00905ABF" w:rsidRPr="0078023D" w:rsidRDefault="00905ABF" w:rsidP="00905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023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8023D">
              <w:rPr>
                <w:rFonts w:ascii="Angsana New" w:hAnsi="Angsana New"/>
                <w:sz w:val="30"/>
                <w:szCs w:val="30"/>
                <w:cs/>
              </w:rPr>
              <w:t>กลุ่มบริษัทจะใช้สิทธิยกเลิกสัญญา</w:t>
            </w:r>
            <w:r w:rsidRPr="0078023D">
              <w:rPr>
                <w:rFonts w:ascii="Angsana New" w:hAnsi="Angsana New" w:hint="cs"/>
                <w:sz w:val="30"/>
                <w:szCs w:val="30"/>
                <w:cs/>
              </w:rPr>
              <w:t>เช่าหรือไม่</w:t>
            </w:r>
          </w:p>
          <w:p w14:paraId="3F9E06CE" w14:textId="71C1177C" w:rsidR="00905ABF" w:rsidRDefault="00905ABF" w:rsidP="00905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hint="cs"/>
                <w:sz w:val="30"/>
                <w:szCs w:val="30"/>
                <w:cs/>
              </w:rPr>
              <w:t>ผลกระทบจากการแพร่ระบาดของโรคติดเชื้อไวรัสโคโรนา</w:t>
            </w:r>
            <w:r w:rsidRPr="00E1176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11762">
              <w:rPr>
                <w:rFonts w:asciiTheme="majorBidi" w:hAnsiTheme="majorBidi" w:cstheme="majorBidi"/>
                <w:sz w:val="30"/>
                <w:szCs w:val="30"/>
              </w:rPr>
              <w:t>2019</w:t>
            </w:r>
            <w:r w:rsidR="003C270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C270D" w:rsidRPr="003C270D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proofErr w:type="spellStart"/>
            <w:r w:rsidR="003C270D" w:rsidRPr="003C270D">
              <w:rPr>
                <w:rFonts w:asciiTheme="majorBidi" w:hAnsiTheme="majorBidi" w:cstheme="majorBidi"/>
                <w:sz w:val="30"/>
                <w:szCs w:val="30"/>
              </w:rPr>
              <w:t>Covid</w:t>
            </w:r>
            <w:proofErr w:type="spellEnd"/>
            <w:r w:rsidR="003C270D" w:rsidRPr="003C270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3C270D" w:rsidRPr="003C270D">
              <w:rPr>
                <w:rFonts w:asciiTheme="majorBidi" w:hAnsiTheme="majorBidi"/>
                <w:sz w:val="30"/>
                <w:szCs w:val="30"/>
                <w:cs/>
              </w:rPr>
              <w:t>19)</w:t>
            </w:r>
          </w:p>
          <w:p w14:paraId="69408829" w14:textId="17AEE191" w:rsidR="002236BB" w:rsidRPr="00E11762" w:rsidRDefault="00905ABF" w:rsidP="0078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Theme="majorBidi" w:hAnsiTheme="majorBidi" w:hint="cs"/>
                <w:sz w:val="30"/>
                <w:szCs w:val="30"/>
                <w:cs/>
              </w:rPr>
              <w:lastRenderedPageBreak/>
              <w:t>การรวมธุรกิจ</w:t>
            </w:r>
            <w:r w:rsidR="00CF5D76" w:rsidRPr="00E11762">
              <w:rPr>
                <w:rFonts w:asciiTheme="majorBidi" w:hAnsiTheme="majorBidi" w:hint="cs"/>
                <w:sz w:val="30"/>
                <w:szCs w:val="30"/>
                <w:cs/>
              </w:rPr>
              <w:t>ภายใต้การควบคุมเดียวกัน</w:t>
            </w:r>
            <w:r w:rsidRPr="00E1176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11762">
              <w:rPr>
                <w:rFonts w:asciiTheme="majorBidi" w:hAnsiTheme="majorBidi" w:hint="cs"/>
                <w:sz w:val="30"/>
                <w:szCs w:val="30"/>
                <w:cs/>
              </w:rPr>
              <w:t>การพิจารณาว่าวันใดเป็นวันซื้อธุรกิจ</w:t>
            </w:r>
            <w:r w:rsidRPr="00E1176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11762">
              <w:rPr>
                <w:rFonts w:asciiTheme="majorBidi" w:hAnsiTheme="majorBidi" w:hint="cs"/>
                <w:sz w:val="30"/>
                <w:szCs w:val="30"/>
                <w:cs/>
              </w:rPr>
              <w:t>พิจารณาว่ากลุ่มบริษัทมีอำนาจควบคุมกิจการที่ซื้อมาหรือไม่</w:t>
            </w:r>
            <w:r w:rsidR="00831CBC" w:rsidRPr="00E11762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831CBC" w:rsidRPr="00E11762">
              <w:rPr>
                <w:rFonts w:asciiTheme="majorBidi" w:hAnsiTheme="majorBidi" w:hint="cs"/>
                <w:sz w:val="30"/>
                <w:szCs w:val="30"/>
                <w:cs/>
              </w:rPr>
              <w:t>และการพิจารณาความสัมพันธ์ระหว่างกลุ่มบริษัท</w:t>
            </w:r>
            <w:r w:rsidR="00831CBC" w:rsidRPr="00E1176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831CBC" w:rsidRPr="00E11762">
              <w:rPr>
                <w:rFonts w:asciiTheme="majorBidi" w:hAnsiTheme="majorBidi" w:hint="cs"/>
                <w:sz w:val="30"/>
                <w:szCs w:val="30"/>
                <w:cs/>
              </w:rPr>
              <w:t>และธุรกิจที่ถูกซื้อเป็นกิจการที่อยู่ภายใต้การควบคุมเดียวกันตามแนวปฏิบัติทางบัญชีที่ประกาศใช้โดยสภาวิชาชีพบัญชีฯหรือไม่</w:t>
            </w:r>
          </w:p>
        </w:tc>
      </w:tr>
    </w:tbl>
    <w:p w14:paraId="4B01CA7D" w14:textId="77777777" w:rsidR="0078023D" w:rsidRDefault="0078023D" w:rsidP="0078023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6D2859" w14:textId="0DC7F4AA" w:rsidR="007A3204" w:rsidRPr="00E11762" w:rsidRDefault="007A3204" w:rsidP="00661016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E11762">
        <w:rPr>
          <w:rFonts w:asciiTheme="majorBidi" w:hAnsiTheme="majorBidi" w:cstheme="majorBidi"/>
          <w:sz w:val="30"/>
          <w:szCs w:val="30"/>
          <w:cs/>
        </w:rPr>
        <w:t xml:space="preserve">ข้อสมมติและความไม่แน่นอนของการประมาณการ </w:t>
      </w:r>
    </w:p>
    <w:p w14:paraId="1BB1C9B5" w14:textId="77777777" w:rsidR="007A3204" w:rsidRPr="00E11762" w:rsidRDefault="007A3204" w:rsidP="007A320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A876DD6" w14:textId="6B85FC29" w:rsidR="00F524D6" w:rsidRPr="00E11762" w:rsidRDefault="00A143A8" w:rsidP="00CF5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1530"/>
        </w:tabs>
        <w:ind w:left="108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Pr="00E11762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11762">
        <w:rPr>
          <w:rFonts w:ascii="Angsana New" w:hAnsi="Angsana New"/>
          <w:sz w:val="30"/>
          <w:szCs w:val="30"/>
        </w:rPr>
        <w:t xml:space="preserve">31 </w:t>
      </w:r>
      <w:r w:rsidRPr="00E1176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11762">
        <w:rPr>
          <w:rFonts w:ascii="Angsana New" w:hAnsi="Angsana New"/>
          <w:sz w:val="30"/>
          <w:szCs w:val="30"/>
        </w:rPr>
        <w:t>256</w:t>
      </w:r>
      <w:r w:rsidR="00905ABF" w:rsidRPr="00E11762">
        <w:rPr>
          <w:rFonts w:ascii="Angsana New" w:hAnsi="Angsana New"/>
          <w:sz w:val="30"/>
          <w:szCs w:val="30"/>
        </w:rPr>
        <w:t>3</w:t>
      </w:r>
      <w:r w:rsidRPr="00E11762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/>
          <w:sz w:val="30"/>
          <w:szCs w:val="30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E11762">
        <w:rPr>
          <w:rFonts w:ascii="Angsana New" w:hAnsi="Angsana New"/>
          <w:sz w:val="30"/>
          <w:szCs w:val="30"/>
          <w:rtl/>
          <w:cs/>
        </w:rPr>
        <w:t xml:space="preserve"> </w:t>
      </w:r>
      <w:r w:rsidRPr="00E11762">
        <w:rPr>
          <w:rFonts w:ascii="Angsana New" w:hAnsi="Angsana New"/>
          <w:sz w:val="30"/>
          <w:szCs w:val="30"/>
          <w:cs/>
        </w:rPr>
        <w:t>ได้เปิดเผยในหมายเหตุ</w:t>
      </w:r>
      <w:r w:rsidR="00DB2C83" w:rsidRPr="00E11762">
        <w:rPr>
          <w:rFonts w:ascii="Angsana New" w:hAnsi="Angsana New" w:hint="cs"/>
          <w:sz w:val="30"/>
          <w:szCs w:val="30"/>
          <w:cs/>
        </w:rPr>
        <w:t>ข้อ</w:t>
      </w:r>
      <w:r w:rsidRPr="00E11762">
        <w:rPr>
          <w:rFonts w:ascii="Angsana New" w:hAnsi="Angsana New"/>
          <w:sz w:val="30"/>
          <w:szCs w:val="30"/>
          <w:cs/>
        </w:rPr>
        <w:t>ต่อไปนี้</w:t>
      </w:r>
    </w:p>
    <w:p w14:paraId="0E279ED1" w14:textId="77777777" w:rsidR="00905ABF" w:rsidRPr="00E11762" w:rsidRDefault="00905ABF" w:rsidP="00905A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612" w:type="dxa"/>
        <w:tblInd w:w="450" w:type="dxa"/>
        <w:tblLook w:val="04A0" w:firstRow="1" w:lastRow="0" w:firstColumn="1" w:lastColumn="0" w:noHBand="0" w:noVBand="1"/>
      </w:tblPr>
      <w:tblGrid>
        <w:gridCol w:w="1872"/>
        <w:gridCol w:w="7740"/>
      </w:tblGrid>
      <w:tr w:rsidR="00864B2B" w:rsidRPr="00E11762" w14:paraId="0B84EDDA" w14:textId="77777777" w:rsidTr="00CF5D76">
        <w:tc>
          <w:tcPr>
            <w:tcW w:w="1872" w:type="dxa"/>
          </w:tcPr>
          <w:p w14:paraId="5E9C7532" w14:textId="4F10C233" w:rsidR="00905ABF" w:rsidRPr="00E11762" w:rsidRDefault="00905ABF" w:rsidP="0073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4(</w:t>
            </w:r>
            <w:r w:rsidR="00230632">
              <w:rPr>
                <w:rFonts w:ascii="Angsana New" w:hAnsi="Angsana New" w:hint="cs"/>
                <w:sz w:val="30"/>
                <w:szCs w:val="30"/>
                <w:cs/>
              </w:rPr>
              <w:t>ฏ</w:t>
            </w:r>
            <w:r w:rsidRPr="00E11762">
              <w:rPr>
                <w:rFonts w:ascii="Angsana New" w:hAnsi="Angsana New"/>
                <w:sz w:val="30"/>
                <w:szCs w:val="30"/>
              </w:rPr>
              <w:t>)</w:t>
            </w:r>
          </w:p>
          <w:p w14:paraId="188D83E9" w14:textId="3C8D38F2" w:rsidR="00864B2B" w:rsidRPr="00E11762" w:rsidRDefault="002C3FFF" w:rsidP="0078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740" w:type="dxa"/>
          </w:tcPr>
          <w:p w14:paraId="0C5AF14E" w14:textId="58285B81" w:rsidR="00905ABF" w:rsidRPr="00E11762" w:rsidRDefault="00905ABF" w:rsidP="00C3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  <w:p w14:paraId="080A3AF8" w14:textId="679A227D" w:rsidR="00864B2B" w:rsidRPr="00A25438" w:rsidRDefault="002C3FFF" w:rsidP="0078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ผลกระทบจากการแพร่ระบาดของโรคติดเชื้อไวรัสโคโรนา </w:t>
            </w:r>
            <w:r w:rsidRPr="00E11762">
              <w:rPr>
                <w:rFonts w:ascii="Angsana New" w:hAnsi="Angsana New"/>
                <w:sz w:val="30"/>
                <w:szCs w:val="30"/>
              </w:rPr>
              <w:t>2019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C270D" w:rsidRPr="003C270D">
              <w:rPr>
                <w:rFonts w:ascii="Angsana New" w:hAnsi="Angsana New"/>
                <w:sz w:val="30"/>
                <w:szCs w:val="30"/>
                <w:cs/>
              </w:rPr>
              <w:t>(</w:t>
            </w:r>
            <w:proofErr w:type="spellStart"/>
            <w:r w:rsidR="003C270D" w:rsidRPr="003C270D">
              <w:rPr>
                <w:rFonts w:ascii="Angsana New" w:hAnsi="Angsana New"/>
                <w:sz w:val="30"/>
                <w:szCs w:val="30"/>
              </w:rPr>
              <w:t>Covid</w:t>
            </w:r>
            <w:proofErr w:type="spellEnd"/>
            <w:r w:rsidR="003C270D" w:rsidRPr="003C270D">
              <w:rPr>
                <w:rFonts w:ascii="Angsana New" w:hAnsi="Angsana New"/>
                <w:sz w:val="30"/>
                <w:szCs w:val="30"/>
              </w:rPr>
              <w:t>-</w:t>
            </w:r>
            <w:r w:rsidR="003C270D" w:rsidRPr="003C270D">
              <w:rPr>
                <w:rFonts w:ascii="Angsana New" w:hAnsi="Angsana New"/>
                <w:sz w:val="30"/>
                <w:szCs w:val="30"/>
                <w:cs/>
              </w:rPr>
              <w:t>19)</w:t>
            </w:r>
          </w:p>
        </w:tc>
      </w:tr>
      <w:tr w:rsidR="0078023D" w:rsidRPr="00E11762" w14:paraId="66C54C0C" w14:textId="77777777" w:rsidTr="00CF5D76">
        <w:tc>
          <w:tcPr>
            <w:tcW w:w="1872" w:type="dxa"/>
          </w:tcPr>
          <w:p w14:paraId="2566243A" w14:textId="77777777" w:rsidR="0078023D" w:rsidRPr="00E11762" w:rsidRDefault="0078023D" w:rsidP="0078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Pr="00E11762">
              <w:rPr>
                <w:rFonts w:ascii="Angsana New" w:hAnsi="Angsana New"/>
                <w:sz w:val="30"/>
                <w:szCs w:val="30"/>
              </w:rPr>
              <w:t>30</w:t>
            </w:r>
          </w:p>
          <w:p w14:paraId="198C0913" w14:textId="77777777" w:rsidR="0078023D" w:rsidRPr="00E11762" w:rsidRDefault="0078023D" w:rsidP="0078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40" w:type="dxa"/>
          </w:tcPr>
          <w:p w14:paraId="2C44CEFB" w14:textId="4886EA02" w:rsidR="0078023D" w:rsidRPr="00E11762" w:rsidRDefault="0078023D" w:rsidP="0078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ค่าเผื่อผลขาดทุนจากการด้อยค่าของลูกหนี้การค้าเกี่ยวกับข้อสมมติที่สำคัญที่ใช้ในการกำหนดอัตราสูญเสียถัวเฉลี่ยถ่วงน้ำหนัก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E11762">
              <w:rPr>
                <w:rFonts w:ascii="Angsana New" w:hAnsi="Angsana New"/>
                <w:sz w:val="30"/>
                <w:szCs w:val="30"/>
              </w:rPr>
              <w:t>Weighted-average loss rate)</w:t>
            </w:r>
          </w:p>
        </w:tc>
      </w:tr>
      <w:tr w:rsidR="0078023D" w:rsidRPr="00E11762" w14:paraId="228733F9" w14:textId="77777777" w:rsidTr="00CF5D76">
        <w:tc>
          <w:tcPr>
            <w:tcW w:w="1872" w:type="dxa"/>
          </w:tcPr>
          <w:p w14:paraId="544CFF86" w14:textId="6725103F" w:rsidR="0078023D" w:rsidRPr="00E11762" w:rsidRDefault="0078023D" w:rsidP="0078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7740" w:type="dxa"/>
          </w:tcPr>
          <w:p w14:paraId="28F38D79" w14:textId="24E5C9E4" w:rsidR="0078023D" w:rsidRPr="00E11762" w:rsidRDefault="0078023D" w:rsidP="0078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3B8F">
              <w:rPr>
                <w:rFonts w:ascii="Angsana New" w:eastAsia="Times New Roman" w:hAnsi="Angsana New"/>
                <w:sz w:val="30"/>
                <w:szCs w:val="30"/>
                <w:cs/>
              </w:rPr>
              <w:t>การทดสอบการด้อยค่าของอสังหาริมทรัพย์เพื่อการลงทุน</w:t>
            </w:r>
            <w:r w:rsidR="00D51215">
              <w:rPr>
                <w:rFonts w:ascii="Angsana New" w:eastAsia="Times New Roman" w:hAnsi="Angsana New" w:hint="cs"/>
                <w:sz w:val="30"/>
                <w:szCs w:val="30"/>
                <w:cs/>
              </w:rPr>
              <w:t>และ</w:t>
            </w:r>
            <w:r w:rsidRPr="00733B8F">
              <w:rPr>
                <w:rFonts w:ascii="Angsana New" w:eastAsia="Times New Roman" w:hAnsi="Angsana New"/>
                <w:sz w:val="30"/>
                <w:szCs w:val="30"/>
                <w:cs/>
              </w:rPr>
              <w:t>ที่ดิน อาคารและอุปกรณ์เกี่ยวกับการใช้ข้อสมมติที่สำคัญในการประมาณมูลค่าที่คาดว่าจะได้รับคืน</w:t>
            </w:r>
          </w:p>
        </w:tc>
      </w:tr>
      <w:tr w:rsidR="0078023D" w:rsidRPr="00E11762" w14:paraId="12823863" w14:textId="77777777" w:rsidTr="00CF5D76">
        <w:tc>
          <w:tcPr>
            <w:tcW w:w="1872" w:type="dxa"/>
          </w:tcPr>
          <w:p w14:paraId="24738E96" w14:textId="0CA45B05" w:rsidR="0078023D" w:rsidRPr="00E11762" w:rsidRDefault="0078023D" w:rsidP="0078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7740" w:type="dxa"/>
          </w:tcPr>
          <w:p w14:paraId="0031D342" w14:textId="0679B41A" w:rsidR="0078023D" w:rsidRPr="00E11762" w:rsidRDefault="0078023D" w:rsidP="0078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การกำหนดมูลค่ายุติธรรมของ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>โดยใช้ข้อมูลที่ไม่สามารถสังเกตได้ที่มีนัยสำคัญ</w:t>
            </w:r>
          </w:p>
        </w:tc>
      </w:tr>
      <w:tr w:rsidR="0078023D" w:rsidRPr="00E11762" w14:paraId="2BFC8E0F" w14:textId="77777777" w:rsidTr="00CF5D76">
        <w:tc>
          <w:tcPr>
            <w:tcW w:w="1872" w:type="dxa"/>
          </w:tcPr>
          <w:p w14:paraId="600D12AA" w14:textId="7FC4BDC5" w:rsidR="0078023D" w:rsidRPr="00E11762" w:rsidRDefault="005B064F" w:rsidP="0078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7740" w:type="dxa"/>
          </w:tcPr>
          <w:p w14:paraId="7091FF50" w14:textId="37221663" w:rsidR="0078023D" w:rsidRPr="00E11762" w:rsidRDefault="0078023D" w:rsidP="0078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>ข้อสมมติหลักใน</w:t>
            </w:r>
            <w:r w:rsidRPr="00E11762">
              <w:rPr>
                <w:rFonts w:ascii="Angsana New" w:hAnsi="Angsana New"/>
                <w:sz w:val="30"/>
                <w:szCs w:val="30"/>
              </w:rPr>
              <w:br/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การประมาณการตามหลักคณิตศาสตร์ประกันภัย </w:t>
            </w:r>
          </w:p>
        </w:tc>
      </w:tr>
      <w:tr w:rsidR="0078023D" w:rsidRPr="00E11762" w14:paraId="6ADAD9A2" w14:textId="77777777" w:rsidTr="00CF5D76">
        <w:tc>
          <w:tcPr>
            <w:tcW w:w="1872" w:type="dxa"/>
          </w:tcPr>
          <w:p w14:paraId="6761DEF5" w14:textId="27BB25E2" w:rsidR="0078023D" w:rsidRPr="00E11762" w:rsidRDefault="0078023D" w:rsidP="0078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7740" w:type="dxa"/>
          </w:tcPr>
          <w:p w14:paraId="30B35544" w14:textId="11F4E49D" w:rsidR="0078023D" w:rsidRPr="00E11762" w:rsidRDefault="0078023D" w:rsidP="0078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</w:t>
            </w:r>
            <w:r w:rsidRPr="00E11762">
              <w:rPr>
                <w:rFonts w:ascii="Angsana New" w:hAnsi="Angsana New"/>
                <w:sz w:val="30"/>
                <w:szCs w:val="30"/>
              </w:rPr>
              <w:br/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>ที่ใช้หักภาษีและขาดทุนทางภาษีไปใช้ประโยชน์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</w:tr>
      <w:tr w:rsidR="0078023D" w:rsidRPr="00E11762" w14:paraId="7E4CA007" w14:textId="77777777" w:rsidTr="00CF5D76">
        <w:tc>
          <w:tcPr>
            <w:tcW w:w="1872" w:type="dxa"/>
          </w:tcPr>
          <w:p w14:paraId="3E5D5927" w14:textId="2ADA1085" w:rsidR="0078023D" w:rsidRPr="00E11762" w:rsidRDefault="0078023D" w:rsidP="0078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7740" w:type="dxa"/>
          </w:tcPr>
          <w:p w14:paraId="1E31F9E6" w14:textId="03C57AA8" w:rsidR="0078023D" w:rsidRPr="00E11762" w:rsidRDefault="0078023D" w:rsidP="0078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การวัดมูลค่ายุติธรรมของเครื่องมือทางการเงินที่นำข้อมูลที่ไม่สามารถสังเกตได้มาใช้</w:t>
            </w:r>
          </w:p>
        </w:tc>
      </w:tr>
    </w:tbl>
    <w:p w14:paraId="493C85FF" w14:textId="77777777" w:rsidR="00497A39" w:rsidRPr="00E11762" w:rsidRDefault="00497A39" w:rsidP="00D91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4FDEB89D" w14:textId="77777777" w:rsidR="0078023D" w:rsidRDefault="004B25EE" w:rsidP="0078023D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78023D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488144E0" w14:textId="77777777" w:rsidR="0078023D" w:rsidRDefault="0078023D" w:rsidP="00780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2FC4E5DF" w14:textId="2E5D332E" w:rsidR="0048018E" w:rsidRPr="0078023D" w:rsidRDefault="0048018E" w:rsidP="00780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8023D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78023D">
        <w:rPr>
          <w:rFonts w:ascii="Angsana New" w:hAnsi="Angsana New"/>
          <w:sz w:val="30"/>
          <w:szCs w:val="30"/>
        </w:rPr>
        <w:t xml:space="preserve">1 </w:t>
      </w:r>
      <w:r w:rsidRPr="0078023D">
        <w:rPr>
          <w:rFonts w:ascii="Angsana New" w:hAnsi="Angsana New"/>
          <w:sz w:val="30"/>
          <w:szCs w:val="30"/>
          <w:cs/>
        </w:rPr>
        <w:t xml:space="preserve">มกราคม </w:t>
      </w:r>
      <w:r w:rsidRPr="0078023D">
        <w:rPr>
          <w:rFonts w:ascii="Angsana New" w:hAnsi="Angsana New"/>
          <w:sz w:val="30"/>
          <w:szCs w:val="30"/>
        </w:rPr>
        <w:t xml:space="preserve">2563 </w:t>
      </w:r>
      <w:r w:rsidRPr="0078023D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78023D">
        <w:rPr>
          <w:rFonts w:ascii="Angsana New" w:hAnsi="Angsana New"/>
          <w:sz w:val="30"/>
          <w:szCs w:val="30"/>
        </w:rPr>
        <w:t xml:space="preserve">TFRS 16 </w:t>
      </w:r>
      <w:r w:rsidRPr="0078023D">
        <w:rPr>
          <w:rFonts w:ascii="Angsana New" w:hAnsi="Angsana New"/>
          <w:sz w:val="30"/>
          <w:szCs w:val="30"/>
          <w:cs/>
        </w:rPr>
        <w:t xml:space="preserve">เป็นครั้งแรก </w:t>
      </w:r>
    </w:p>
    <w:tbl>
      <w:tblPr>
        <w:tblW w:w="10070" w:type="dxa"/>
        <w:tblInd w:w="4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0"/>
        <w:gridCol w:w="990"/>
        <w:gridCol w:w="1080"/>
        <w:gridCol w:w="180"/>
        <w:gridCol w:w="1350"/>
        <w:gridCol w:w="180"/>
        <w:gridCol w:w="990"/>
        <w:gridCol w:w="180"/>
        <w:gridCol w:w="1350"/>
      </w:tblGrid>
      <w:tr w:rsidR="0048018E" w:rsidRPr="00E11762" w14:paraId="0D17E18E" w14:textId="77777777" w:rsidTr="009B3424">
        <w:trPr>
          <w:cantSplit/>
          <w:trHeight w:val="299"/>
          <w:tblHeader/>
        </w:trPr>
        <w:tc>
          <w:tcPr>
            <w:tcW w:w="3770" w:type="dxa"/>
            <w:vAlign w:val="bottom"/>
          </w:tcPr>
          <w:p w14:paraId="54ECF7F5" w14:textId="77777777" w:rsidR="0048018E" w:rsidRPr="00E11762" w:rsidRDefault="0048018E" w:rsidP="009B3424">
            <w:pPr>
              <w:spacing w:line="228" w:lineRule="auto"/>
              <w:ind w:left="175" w:right="8" w:hanging="17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F15476" w14:textId="77777777" w:rsidR="0048018E" w:rsidRPr="00E11762" w:rsidRDefault="0048018E" w:rsidP="009B342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28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2420045" w14:textId="77777777" w:rsidR="0048018E" w:rsidRPr="00E11762" w:rsidRDefault="0048018E" w:rsidP="009B3424">
            <w:pPr>
              <w:spacing w:line="228" w:lineRule="auto"/>
              <w:ind w:left="175" w:right="8" w:hanging="175"/>
              <w:jc w:val="center"/>
              <w:rPr>
                <w:rFonts w:ascii="Angsana New" w:hAnsi="Angsana New"/>
                <w:color w:val="FF0000"/>
                <w:sz w:val="30"/>
                <w:szCs w:val="30"/>
                <w:shd w:val="clear" w:color="auto" w:fill="FFFFFF"/>
                <w:cs/>
              </w:rPr>
            </w:pPr>
            <w:r w:rsidRPr="00E1176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91122E4" w14:textId="77777777" w:rsidR="0048018E" w:rsidRPr="00E11762" w:rsidRDefault="0048018E" w:rsidP="009B3424">
            <w:pPr>
              <w:pStyle w:val="acctfourfigures"/>
              <w:tabs>
                <w:tab w:val="clear" w:pos="765"/>
                <w:tab w:val="decimal" w:pos="1181"/>
              </w:tabs>
              <w:spacing w:line="228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21747E24" w14:textId="77777777" w:rsidR="0048018E" w:rsidRPr="00E11762" w:rsidRDefault="0048018E" w:rsidP="009B3424">
            <w:pPr>
              <w:spacing w:line="228" w:lineRule="auto"/>
              <w:ind w:left="175" w:right="8" w:hanging="175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018E" w:rsidRPr="00E11762" w14:paraId="5B1CA34F" w14:textId="77777777" w:rsidTr="009B3424">
        <w:trPr>
          <w:cantSplit/>
          <w:trHeight w:val="20"/>
          <w:tblHeader/>
        </w:trPr>
        <w:tc>
          <w:tcPr>
            <w:tcW w:w="3770" w:type="dxa"/>
            <w:vAlign w:val="bottom"/>
          </w:tcPr>
          <w:p w14:paraId="6834BA15" w14:textId="31F1714B" w:rsidR="0048018E" w:rsidRPr="00E11762" w:rsidRDefault="006507D6" w:rsidP="009B3424">
            <w:pPr>
              <w:spacing w:line="228" w:lineRule="auto"/>
              <w:ind w:left="175" w:right="8" w:hanging="17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ผลกระทบจากการเปลี่ยนแปลงนโยบาย</w:t>
            </w:r>
            <w:r w:rsidRPr="00E117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E117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การบัญชี</w:t>
            </w:r>
          </w:p>
        </w:tc>
        <w:tc>
          <w:tcPr>
            <w:tcW w:w="990" w:type="dxa"/>
            <w:vAlign w:val="bottom"/>
          </w:tcPr>
          <w:p w14:paraId="49D3ABFE" w14:textId="77777777" w:rsidR="0048018E" w:rsidRPr="00E11762" w:rsidRDefault="0048018E" w:rsidP="009B3424">
            <w:pPr>
              <w:pStyle w:val="acctfourfigures"/>
              <w:tabs>
                <w:tab w:val="clear" w:pos="765"/>
                <w:tab w:val="decimal" w:pos="657"/>
              </w:tabs>
              <w:spacing w:line="228" w:lineRule="auto"/>
              <w:ind w:left="-77" w:right="-8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E117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080" w:type="dxa"/>
            <w:vAlign w:val="bottom"/>
          </w:tcPr>
          <w:p w14:paraId="587A0C7C" w14:textId="77777777" w:rsidR="0048018E" w:rsidRPr="00E11762" w:rsidRDefault="0048018E" w:rsidP="009B3424">
            <w:pPr>
              <w:pStyle w:val="acctfourfigures"/>
              <w:tabs>
                <w:tab w:val="clear" w:pos="765"/>
                <w:tab w:val="decimal" w:pos="657"/>
              </w:tabs>
              <w:spacing w:line="228" w:lineRule="auto"/>
              <w:ind w:left="-77" w:right="-8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กำไรสะสม</w:t>
            </w:r>
          </w:p>
          <w:p w14:paraId="5D3DC963" w14:textId="77777777" w:rsidR="0048018E" w:rsidRPr="00E11762" w:rsidRDefault="0048018E" w:rsidP="009B3424">
            <w:pPr>
              <w:pStyle w:val="acctfourfigures"/>
              <w:tabs>
                <w:tab w:val="clear" w:pos="765"/>
                <w:tab w:val="decimal" w:pos="657"/>
              </w:tabs>
              <w:spacing w:line="228" w:lineRule="auto"/>
              <w:ind w:left="-77" w:right="-8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- </w:t>
            </w:r>
            <w:r w:rsidRPr="00E1176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ยังไม่ได้จัดสรร</w:t>
            </w:r>
          </w:p>
        </w:tc>
        <w:tc>
          <w:tcPr>
            <w:tcW w:w="180" w:type="dxa"/>
            <w:vAlign w:val="bottom"/>
          </w:tcPr>
          <w:p w14:paraId="2663BABA" w14:textId="77777777" w:rsidR="0048018E" w:rsidRPr="00E11762" w:rsidRDefault="0048018E" w:rsidP="009B3424">
            <w:pPr>
              <w:pStyle w:val="acctfourfigures"/>
              <w:spacing w:line="228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AFF2A4A" w14:textId="77777777" w:rsidR="0048018E" w:rsidRPr="00E11762" w:rsidRDefault="0048018E" w:rsidP="009B3424">
            <w:pPr>
              <w:pStyle w:val="acctfourfigures"/>
              <w:tabs>
                <w:tab w:val="clear" w:pos="765"/>
              </w:tabs>
              <w:spacing w:line="228" w:lineRule="auto"/>
              <w:ind w:left="-84" w:right="-7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14:paraId="0A0645FB" w14:textId="77777777" w:rsidR="0048018E" w:rsidRPr="00E11762" w:rsidRDefault="0048018E" w:rsidP="009B3424">
            <w:pPr>
              <w:pStyle w:val="acctfourfigures"/>
              <w:tabs>
                <w:tab w:val="clear" w:pos="765"/>
              </w:tabs>
              <w:spacing w:line="228" w:lineRule="auto"/>
              <w:ind w:left="-84" w:right="-7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ของส่วน</w:t>
            </w:r>
          </w:p>
          <w:p w14:paraId="2DB773A5" w14:textId="77777777" w:rsidR="0048018E" w:rsidRPr="00E11762" w:rsidRDefault="0048018E" w:rsidP="009B3424">
            <w:pPr>
              <w:pStyle w:val="acctfourfigures"/>
              <w:tabs>
                <w:tab w:val="clear" w:pos="765"/>
              </w:tabs>
              <w:spacing w:line="228" w:lineRule="auto"/>
              <w:ind w:left="-84" w:right="-7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ของผู้ถือหุ้น</w:t>
            </w: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Pr="00E1176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11762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ผลขาดทุนจากการป้องกัน</w:t>
            </w:r>
            <w:r w:rsidRPr="00E11762">
              <w:rPr>
                <w:rFonts w:ascii="Angsana New" w:hAnsi="Angsana New" w:hint="cs"/>
                <w:sz w:val="30"/>
                <w:szCs w:val="30"/>
              </w:rPr>
              <w:br/>
            </w:r>
            <w:r w:rsidRPr="00E11762">
              <w:rPr>
                <w:rFonts w:ascii="Angsana New" w:hAnsi="Angsana New" w:cs="Angsana New" w:hint="cs"/>
                <w:sz w:val="30"/>
                <w:szCs w:val="30"/>
                <w:cs/>
              </w:rPr>
              <w:t>ความเสี่ยง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11762">
              <w:rPr>
                <w:rFonts w:ascii="Angsana New" w:hAnsi="Angsana New" w:cs="Angsana New" w:hint="cs"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180" w:type="dxa"/>
          </w:tcPr>
          <w:p w14:paraId="71DC4307" w14:textId="77777777" w:rsidR="0048018E" w:rsidRPr="00E11762" w:rsidRDefault="0048018E" w:rsidP="009B3424">
            <w:pPr>
              <w:pStyle w:val="acctfourfigures"/>
              <w:tabs>
                <w:tab w:val="clear" w:pos="765"/>
                <w:tab w:val="decimal" w:pos="1181"/>
              </w:tabs>
              <w:spacing w:line="228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A044553" w14:textId="77777777" w:rsidR="0048018E" w:rsidRPr="00E11762" w:rsidRDefault="0048018E" w:rsidP="009B3424">
            <w:pPr>
              <w:pStyle w:val="acctfourfigures"/>
              <w:tabs>
                <w:tab w:val="clear" w:pos="765"/>
                <w:tab w:val="decimal" w:pos="657"/>
              </w:tabs>
              <w:spacing w:line="228" w:lineRule="auto"/>
              <w:ind w:left="-77" w:right="-8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กำไรสะสม</w:t>
            </w:r>
          </w:p>
          <w:p w14:paraId="00E45CA5" w14:textId="77777777" w:rsidR="0048018E" w:rsidRPr="00E11762" w:rsidRDefault="0048018E" w:rsidP="009B3424">
            <w:pPr>
              <w:pStyle w:val="acctfourfigures"/>
              <w:tabs>
                <w:tab w:val="clear" w:pos="765"/>
              </w:tabs>
              <w:spacing w:line="228" w:lineRule="auto"/>
              <w:ind w:left="-85" w:right="-8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- </w:t>
            </w:r>
            <w:r w:rsidRPr="00E1176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ยังไม่ได้จัดสรร</w:t>
            </w:r>
          </w:p>
        </w:tc>
        <w:tc>
          <w:tcPr>
            <w:tcW w:w="180" w:type="dxa"/>
            <w:vAlign w:val="bottom"/>
          </w:tcPr>
          <w:p w14:paraId="53C2D119" w14:textId="77777777" w:rsidR="0048018E" w:rsidRPr="00E11762" w:rsidRDefault="0048018E" w:rsidP="009B3424">
            <w:pPr>
              <w:pStyle w:val="acctfourfigures"/>
              <w:tabs>
                <w:tab w:val="decimal" w:pos="731"/>
                <w:tab w:val="decimal" w:pos="1642"/>
              </w:tabs>
              <w:spacing w:line="228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3DC9DE5" w14:textId="77777777" w:rsidR="0048018E" w:rsidRPr="00E11762" w:rsidRDefault="0048018E" w:rsidP="009B3424">
            <w:pPr>
              <w:pStyle w:val="acctfourfigures"/>
              <w:tabs>
                <w:tab w:val="clear" w:pos="765"/>
              </w:tabs>
              <w:spacing w:line="228" w:lineRule="auto"/>
              <w:ind w:left="-78" w:right="-8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14:paraId="71A2627C" w14:textId="77777777" w:rsidR="0048018E" w:rsidRPr="00E11762" w:rsidRDefault="0048018E" w:rsidP="009B3424">
            <w:pPr>
              <w:pStyle w:val="acctfourfigures"/>
              <w:tabs>
                <w:tab w:val="clear" w:pos="765"/>
              </w:tabs>
              <w:spacing w:line="228" w:lineRule="auto"/>
              <w:ind w:left="-78" w:right="-8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ของส่วน</w:t>
            </w:r>
          </w:p>
          <w:p w14:paraId="7DA91878" w14:textId="77777777" w:rsidR="0048018E" w:rsidRPr="00E11762" w:rsidRDefault="0048018E" w:rsidP="009B3424">
            <w:pPr>
              <w:pStyle w:val="acctfourfigures"/>
              <w:tabs>
                <w:tab w:val="clear" w:pos="765"/>
              </w:tabs>
              <w:spacing w:line="228" w:lineRule="auto"/>
              <w:ind w:left="-78" w:right="-8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ของผู้ถือหุ้น</w:t>
            </w: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E11762">
              <w:rPr>
                <w:rFonts w:ascii="Angsana New" w:hAnsi="Angsana New"/>
                <w:sz w:val="30"/>
                <w:szCs w:val="30"/>
              </w:rPr>
              <w:t>-</w:t>
            </w:r>
            <w:r w:rsidRPr="00E1176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11762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ผลขาดทุนจากการป้องกัน</w:t>
            </w:r>
            <w:r w:rsidRPr="00E11762">
              <w:rPr>
                <w:rFonts w:ascii="Angsana New" w:hAnsi="Angsana New" w:hint="cs"/>
                <w:sz w:val="30"/>
                <w:szCs w:val="30"/>
              </w:rPr>
              <w:br/>
            </w:r>
            <w:r w:rsidRPr="00E11762">
              <w:rPr>
                <w:rFonts w:ascii="Angsana New" w:hAnsi="Angsana New" w:cs="Angsana New" w:hint="cs"/>
                <w:sz w:val="30"/>
                <w:szCs w:val="30"/>
                <w:cs/>
              </w:rPr>
              <w:t>ความเสี่ยง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11762">
              <w:rPr>
                <w:rFonts w:ascii="Angsana New" w:hAnsi="Angsana New" w:cs="Angsana New" w:hint="cs"/>
                <w:sz w:val="30"/>
                <w:szCs w:val="30"/>
                <w:cs/>
              </w:rPr>
              <w:t>กระแสเงินสด</w:t>
            </w:r>
          </w:p>
        </w:tc>
      </w:tr>
      <w:tr w:rsidR="0048018E" w:rsidRPr="00E11762" w14:paraId="5FB32715" w14:textId="77777777" w:rsidTr="009B3424">
        <w:trPr>
          <w:cantSplit/>
          <w:trHeight w:val="20"/>
          <w:tblHeader/>
        </w:trPr>
        <w:tc>
          <w:tcPr>
            <w:tcW w:w="3770" w:type="dxa"/>
          </w:tcPr>
          <w:p w14:paraId="74B2074E" w14:textId="77777777" w:rsidR="0048018E" w:rsidRPr="00E11762" w:rsidRDefault="0048018E" w:rsidP="009B3424">
            <w:pPr>
              <w:spacing w:line="228" w:lineRule="auto"/>
              <w:ind w:left="175" w:hanging="1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CCF33F8" w14:textId="77777777" w:rsidR="0048018E" w:rsidRPr="00E11762" w:rsidRDefault="0048018E" w:rsidP="009B3424">
            <w:pPr>
              <w:pStyle w:val="acctfourfigures"/>
              <w:tabs>
                <w:tab w:val="decimal" w:pos="731"/>
                <w:tab w:val="decimal" w:pos="1642"/>
              </w:tabs>
              <w:spacing w:line="228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64099C04" w14:textId="77777777" w:rsidR="0048018E" w:rsidRPr="00E11762" w:rsidRDefault="0048018E" w:rsidP="009B3424">
            <w:pPr>
              <w:pStyle w:val="acctfourfigures"/>
              <w:tabs>
                <w:tab w:val="clear" w:pos="765"/>
                <w:tab w:val="decimal" w:pos="283"/>
              </w:tabs>
              <w:spacing w:line="228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E1176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117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8018E" w:rsidRPr="00E11762" w14:paraId="0D43272A" w14:textId="77777777" w:rsidTr="009B3424">
        <w:trPr>
          <w:cantSplit/>
          <w:trHeight w:val="20"/>
        </w:trPr>
        <w:tc>
          <w:tcPr>
            <w:tcW w:w="3770" w:type="dxa"/>
          </w:tcPr>
          <w:p w14:paraId="76EF4477" w14:textId="77777777" w:rsidR="0048018E" w:rsidRPr="00E11762" w:rsidRDefault="0048018E" w:rsidP="009B3424">
            <w:pPr>
              <w:spacing w:line="228" w:lineRule="auto"/>
              <w:ind w:left="175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sz w:val="30"/>
                <w:szCs w:val="30"/>
              </w:rPr>
              <w:t>2562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990" w:type="dxa"/>
            <w:vAlign w:val="bottom"/>
          </w:tcPr>
          <w:p w14:paraId="54228263" w14:textId="77777777" w:rsidR="0048018E" w:rsidRPr="00E11762" w:rsidRDefault="0048018E" w:rsidP="009B3424">
            <w:pPr>
              <w:pStyle w:val="acctfourfigures"/>
              <w:tabs>
                <w:tab w:val="decimal" w:pos="731"/>
                <w:tab w:val="decimal" w:pos="1642"/>
              </w:tabs>
              <w:spacing w:line="228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AF1053A" w14:textId="4E82F107" w:rsidR="0048018E" w:rsidRPr="008C57C3" w:rsidRDefault="0048018E" w:rsidP="009B3424">
            <w:pPr>
              <w:pStyle w:val="acctfourfigures"/>
              <w:tabs>
                <w:tab w:val="clear" w:pos="765"/>
                <w:tab w:val="decimal" w:pos="910"/>
              </w:tabs>
              <w:spacing w:line="228" w:lineRule="auto"/>
              <w:ind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C5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</w:t>
            </w:r>
            <w:r w:rsidR="00246A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432,690</w:t>
            </w:r>
          </w:p>
        </w:tc>
        <w:tc>
          <w:tcPr>
            <w:tcW w:w="180" w:type="dxa"/>
            <w:vAlign w:val="bottom"/>
          </w:tcPr>
          <w:p w14:paraId="1B62662D" w14:textId="77777777" w:rsidR="0048018E" w:rsidRPr="00E11762" w:rsidRDefault="0048018E" w:rsidP="009B3424">
            <w:pPr>
              <w:pStyle w:val="acctfourfigures"/>
              <w:spacing w:line="228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8F6999A" w14:textId="77777777" w:rsidR="0048018E" w:rsidRPr="00E11762" w:rsidRDefault="0048018E" w:rsidP="00A420B3">
            <w:pPr>
              <w:pStyle w:val="acctfourfigures"/>
              <w:tabs>
                <w:tab w:val="clear" w:pos="765"/>
                <w:tab w:val="decimal" w:pos="831"/>
              </w:tabs>
              <w:spacing w:line="228" w:lineRule="auto"/>
              <w:ind w:firstLine="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76F66D7" w14:textId="77777777" w:rsidR="0048018E" w:rsidRPr="00E11762" w:rsidRDefault="0048018E" w:rsidP="009B3424">
            <w:pPr>
              <w:pStyle w:val="acctfourfigures"/>
              <w:tabs>
                <w:tab w:val="clear" w:pos="765"/>
                <w:tab w:val="decimal" w:pos="1181"/>
              </w:tabs>
              <w:spacing w:line="228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7C8FAEF" w14:textId="77777777" w:rsidR="0048018E" w:rsidRPr="00E11762" w:rsidRDefault="0048018E" w:rsidP="009B3424">
            <w:pPr>
              <w:pStyle w:val="acctfourfigures"/>
              <w:tabs>
                <w:tab w:val="clear" w:pos="765"/>
                <w:tab w:val="decimal" w:pos="910"/>
              </w:tabs>
              <w:spacing w:line="228" w:lineRule="auto"/>
              <w:ind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169</w:t>
            </w: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180" w:type="dxa"/>
            <w:vAlign w:val="bottom"/>
          </w:tcPr>
          <w:p w14:paraId="644F5879" w14:textId="77777777" w:rsidR="0048018E" w:rsidRPr="00E11762" w:rsidRDefault="0048018E" w:rsidP="009B3424">
            <w:pPr>
              <w:pStyle w:val="acctfourfigures"/>
              <w:tabs>
                <w:tab w:val="clear" w:pos="765"/>
                <w:tab w:val="decimal" w:pos="1181"/>
              </w:tabs>
              <w:spacing w:line="228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301F5E5" w14:textId="77777777" w:rsidR="0048018E" w:rsidRPr="00E11762" w:rsidRDefault="0048018E" w:rsidP="00A420B3">
            <w:pPr>
              <w:pStyle w:val="acctfourfigures"/>
              <w:tabs>
                <w:tab w:val="clear" w:pos="765"/>
                <w:tab w:val="decimal" w:pos="831"/>
              </w:tabs>
              <w:spacing w:line="228" w:lineRule="auto"/>
              <w:ind w:firstLine="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48018E" w:rsidRPr="00E11762" w14:paraId="78B258B7" w14:textId="77777777" w:rsidTr="009B3424">
        <w:trPr>
          <w:cantSplit/>
          <w:trHeight w:val="254"/>
        </w:trPr>
        <w:tc>
          <w:tcPr>
            <w:tcW w:w="3770" w:type="dxa"/>
          </w:tcPr>
          <w:p w14:paraId="644228FB" w14:textId="77777777" w:rsidR="0048018E" w:rsidRPr="00E11762" w:rsidRDefault="0048018E" w:rsidP="009B3424">
            <w:pPr>
              <w:spacing w:line="228" w:lineRule="auto"/>
              <w:ind w:left="175" w:right="8" w:hanging="175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117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990" w:type="dxa"/>
            <w:vAlign w:val="bottom"/>
          </w:tcPr>
          <w:p w14:paraId="592B2443" w14:textId="77777777" w:rsidR="0048018E" w:rsidRPr="00E11762" w:rsidRDefault="0048018E" w:rsidP="009B3424">
            <w:pPr>
              <w:pStyle w:val="acctfourfigures"/>
              <w:tabs>
                <w:tab w:val="decimal" w:pos="731"/>
                <w:tab w:val="decimal" w:pos="1642"/>
              </w:tabs>
              <w:spacing w:line="228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71AFA93" w14:textId="77777777" w:rsidR="0048018E" w:rsidRPr="008C57C3" w:rsidRDefault="0048018E" w:rsidP="009B3424">
            <w:pPr>
              <w:pStyle w:val="acctfourfigures"/>
              <w:tabs>
                <w:tab w:val="decimal" w:pos="731"/>
                <w:tab w:val="decimal" w:pos="1642"/>
              </w:tabs>
              <w:spacing w:line="228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10BCA3F" w14:textId="77777777" w:rsidR="0048018E" w:rsidRPr="00E11762" w:rsidRDefault="0048018E" w:rsidP="009B3424">
            <w:pPr>
              <w:pStyle w:val="acctfourfigures"/>
              <w:spacing w:line="228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C5A9B7F" w14:textId="77777777" w:rsidR="0048018E" w:rsidRPr="00E11762" w:rsidRDefault="0048018E" w:rsidP="009B3424">
            <w:pPr>
              <w:pStyle w:val="acctfourfigures"/>
              <w:spacing w:line="228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B0C0AFE" w14:textId="77777777" w:rsidR="0048018E" w:rsidRPr="00E11762" w:rsidRDefault="0048018E" w:rsidP="009B3424">
            <w:pPr>
              <w:pStyle w:val="acctfourfigures"/>
              <w:tabs>
                <w:tab w:val="clear" w:pos="765"/>
                <w:tab w:val="decimal" w:pos="1181"/>
              </w:tabs>
              <w:spacing w:line="228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80E5A0F" w14:textId="77777777" w:rsidR="0048018E" w:rsidRPr="00E11762" w:rsidRDefault="0048018E" w:rsidP="009B3424">
            <w:pPr>
              <w:pStyle w:val="acctfourfigures"/>
              <w:tabs>
                <w:tab w:val="decimal" w:pos="731"/>
                <w:tab w:val="decimal" w:pos="1642"/>
              </w:tabs>
              <w:spacing w:line="228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9A1DC9A" w14:textId="77777777" w:rsidR="0048018E" w:rsidRPr="00E11762" w:rsidRDefault="0048018E" w:rsidP="009B3424">
            <w:pPr>
              <w:pStyle w:val="acctfourfigures"/>
              <w:tabs>
                <w:tab w:val="clear" w:pos="765"/>
                <w:tab w:val="decimal" w:pos="1181"/>
              </w:tabs>
              <w:spacing w:line="228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198A9AF" w14:textId="77777777" w:rsidR="0048018E" w:rsidRPr="00E11762" w:rsidRDefault="0048018E" w:rsidP="009B3424">
            <w:pPr>
              <w:pStyle w:val="acctfourfigures"/>
              <w:tabs>
                <w:tab w:val="decimal" w:pos="1642"/>
              </w:tabs>
              <w:spacing w:line="228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8018E" w:rsidRPr="00E11762" w14:paraId="28A7CD70" w14:textId="77777777" w:rsidTr="009B3424">
        <w:trPr>
          <w:cantSplit/>
          <w:trHeight w:val="254"/>
        </w:trPr>
        <w:tc>
          <w:tcPr>
            <w:tcW w:w="3770" w:type="dxa"/>
          </w:tcPr>
          <w:p w14:paraId="6D0262E2" w14:textId="77777777" w:rsidR="0048018E" w:rsidRPr="00E11762" w:rsidRDefault="0048018E" w:rsidP="009B3424">
            <w:pPr>
              <w:spacing w:line="228" w:lineRule="auto"/>
              <w:ind w:left="188" w:right="8" w:hanging="18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990" w:type="dxa"/>
            <w:vAlign w:val="bottom"/>
          </w:tcPr>
          <w:p w14:paraId="0F98626E" w14:textId="77777777" w:rsidR="0048018E" w:rsidRPr="00E11762" w:rsidRDefault="0048018E" w:rsidP="009B3424">
            <w:pPr>
              <w:pStyle w:val="acctfourfigures"/>
              <w:tabs>
                <w:tab w:val="decimal" w:pos="731"/>
                <w:tab w:val="decimal" w:pos="1642"/>
              </w:tabs>
              <w:spacing w:line="228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404BFD8" w14:textId="77777777" w:rsidR="0048018E" w:rsidRPr="008C57C3" w:rsidRDefault="0048018E" w:rsidP="009B3424">
            <w:pPr>
              <w:pStyle w:val="acctfourfigures"/>
              <w:tabs>
                <w:tab w:val="decimal" w:pos="731"/>
                <w:tab w:val="decimal" w:pos="1642"/>
              </w:tabs>
              <w:spacing w:line="228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540AFEA" w14:textId="77777777" w:rsidR="0048018E" w:rsidRPr="00E11762" w:rsidRDefault="0048018E" w:rsidP="009B3424">
            <w:pPr>
              <w:pStyle w:val="acctfourfigures"/>
              <w:spacing w:line="228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DA973CF" w14:textId="77777777" w:rsidR="0048018E" w:rsidRPr="00E11762" w:rsidRDefault="0048018E" w:rsidP="009B3424">
            <w:pPr>
              <w:pStyle w:val="acctfourfigures"/>
              <w:tabs>
                <w:tab w:val="left" w:pos="1074"/>
              </w:tabs>
              <w:spacing w:line="228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8CC90D6" w14:textId="77777777" w:rsidR="0048018E" w:rsidRPr="00E11762" w:rsidRDefault="0048018E" w:rsidP="009B3424">
            <w:pPr>
              <w:pStyle w:val="acctfourfigures"/>
              <w:tabs>
                <w:tab w:val="clear" w:pos="765"/>
                <w:tab w:val="decimal" w:pos="1181"/>
              </w:tabs>
              <w:spacing w:line="228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ADD23E7" w14:textId="77777777" w:rsidR="0048018E" w:rsidRPr="00E11762" w:rsidRDefault="0048018E" w:rsidP="009B3424">
            <w:pPr>
              <w:pStyle w:val="acctfourfigures"/>
              <w:tabs>
                <w:tab w:val="decimal" w:pos="731"/>
                <w:tab w:val="decimal" w:pos="1642"/>
              </w:tabs>
              <w:spacing w:line="228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0B73DAC" w14:textId="77777777" w:rsidR="0048018E" w:rsidRPr="00E11762" w:rsidRDefault="0048018E" w:rsidP="009B3424">
            <w:pPr>
              <w:pStyle w:val="acctfourfigures"/>
              <w:tabs>
                <w:tab w:val="clear" w:pos="765"/>
                <w:tab w:val="decimal" w:pos="1181"/>
              </w:tabs>
              <w:spacing w:line="228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0C5A06A" w14:textId="77777777" w:rsidR="0048018E" w:rsidRPr="00E11762" w:rsidRDefault="0048018E" w:rsidP="009B3424">
            <w:pPr>
              <w:pStyle w:val="acctfourfigures"/>
              <w:tabs>
                <w:tab w:val="decimal" w:pos="1642"/>
              </w:tabs>
              <w:spacing w:line="228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8018E" w:rsidRPr="00E11762" w14:paraId="5A92F61E" w14:textId="77777777" w:rsidTr="009B3424">
        <w:trPr>
          <w:cantSplit/>
          <w:trHeight w:val="20"/>
        </w:trPr>
        <w:tc>
          <w:tcPr>
            <w:tcW w:w="3770" w:type="dxa"/>
          </w:tcPr>
          <w:p w14:paraId="48810DBD" w14:textId="77777777" w:rsidR="0048018E" w:rsidRPr="00E11762" w:rsidRDefault="0048018E" w:rsidP="009B3424">
            <w:pPr>
              <w:tabs>
                <w:tab w:val="clear" w:pos="454"/>
              </w:tabs>
              <w:spacing w:line="228" w:lineRule="auto"/>
              <w:ind w:left="720" w:right="8" w:hanging="52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>การจัดประเภท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และวัดมูลค่า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เครื่องมือทางการเงิน </w:t>
            </w:r>
          </w:p>
        </w:tc>
        <w:tc>
          <w:tcPr>
            <w:tcW w:w="990" w:type="dxa"/>
            <w:vAlign w:val="bottom"/>
          </w:tcPr>
          <w:p w14:paraId="19F8F383" w14:textId="77777777" w:rsidR="0048018E" w:rsidRPr="00E11762" w:rsidRDefault="0048018E" w:rsidP="009B3424">
            <w:pPr>
              <w:pStyle w:val="acctfourfigures"/>
              <w:tabs>
                <w:tab w:val="decimal" w:pos="731"/>
                <w:tab w:val="decimal" w:pos="1642"/>
              </w:tabs>
              <w:spacing w:line="228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E11762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E11762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</w:t>
            </w:r>
            <w:r w:rsidRPr="00E11762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080" w:type="dxa"/>
            <w:vAlign w:val="bottom"/>
          </w:tcPr>
          <w:p w14:paraId="7EA2B8FC" w14:textId="77777777" w:rsidR="0048018E" w:rsidRPr="008C57C3" w:rsidRDefault="0048018E" w:rsidP="00A420B3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firstLine="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C57C3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39F97EE" w14:textId="77777777" w:rsidR="0048018E" w:rsidRPr="00E11762" w:rsidRDefault="0048018E" w:rsidP="009B3424">
            <w:pPr>
              <w:pStyle w:val="acctfourfigures"/>
              <w:tabs>
                <w:tab w:val="decimal" w:pos="731"/>
                <w:tab w:val="decimal" w:pos="1642"/>
              </w:tabs>
              <w:spacing w:line="228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C944D04" w14:textId="77777777" w:rsidR="0048018E" w:rsidRPr="00E11762" w:rsidRDefault="0048018E" w:rsidP="009B3424">
            <w:pPr>
              <w:pStyle w:val="acctfourfigures"/>
              <w:tabs>
                <w:tab w:val="clear" w:pos="765"/>
                <w:tab w:val="left" w:pos="1110"/>
                <w:tab w:val="decimal" w:pos="1267"/>
                <w:tab w:val="left" w:pos="1357"/>
                <w:tab w:val="left" w:pos="1447"/>
              </w:tabs>
              <w:spacing w:line="228" w:lineRule="auto"/>
              <w:ind w:right="-534" w:firstLine="36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207</w:t>
            </w: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315</w:t>
            </w: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05B7E33" w14:textId="77777777" w:rsidR="0048018E" w:rsidRPr="00E11762" w:rsidRDefault="0048018E" w:rsidP="009B3424">
            <w:pPr>
              <w:pStyle w:val="acctfourfigures"/>
              <w:tabs>
                <w:tab w:val="decimal" w:pos="731"/>
                <w:tab w:val="decimal" w:pos="1642"/>
              </w:tabs>
              <w:spacing w:line="228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1054C03" w14:textId="77777777" w:rsidR="0048018E" w:rsidRPr="00FD1E79" w:rsidRDefault="0048018E" w:rsidP="00A420B3">
            <w:pPr>
              <w:pStyle w:val="acctfourfigures"/>
              <w:tabs>
                <w:tab w:val="clear" w:pos="765"/>
                <w:tab w:val="decimal" w:pos="648"/>
              </w:tabs>
              <w:spacing w:line="228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341CEA2" w14:textId="77777777" w:rsidR="0048018E" w:rsidRPr="00E11762" w:rsidRDefault="0048018E" w:rsidP="009B3424">
            <w:pPr>
              <w:pStyle w:val="acctfourfigures"/>
              <w:tabs>
                <w:tab w:val="decimal" w:pos="731"/>
                <w:tab w:val="decimal" w:pos="1642"/>
              </w:tabs>
              <w:spacing w:line="228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EA0D186" w14:textId="77777777" w:rsidR="0048018E" w:rsidRPr="00E11762" w:rsidRDefault="0048018E" w:rsidP="009B3424">
            <w:pPr>
              <w:pStyle w:val="acctfourfigures"/>
              <w:tabs>
                <w:tab w:val="clear" w:pos="765"/>
                <w:tab w:val="left" w:pos="1110"/>
                <w:tab w:val="decimal" w:pos="1267"/>
                <w:tab w:val="left" w:pos="1357"/>
                <w:tab w:val="left" w:pos="1447"/>
              </w:tabs>
              <w:spacing w:line="228" w:lineRule="auto"/>
              <w:ind w:right="-534" w:firstLine="36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(207,315)</w:t>
            </w:r>
          </w:p>
        </w:tc>
      </w:tr>
      <w:tr w:rsidR="0048018E" w:rsidRPr="00E11762" w14:paraId="2F6B0092" w14:textId="77777777" w:rsidTr="009B3424">
        <w:trPr>
          <w:cantSplit/>
          <w:trHeight w:val="20"/>
        </w:trPr>
        <w:tc>
          <w:tcPr>
            <w:tcW w:w="3770" w:type="dxa"/>
          </w:tcPr>
          <w:p w14:paraId="52F8C114" w14:textId="77777777" w:rsidR="0048018E" w:rsidRPr="00E11762" w:rsidRDefault="0048018E" w:rsidP="009B3424">
            <w:pPr>
              <w:tabs>
                <w:tab w:val="clear" w:pos="454"/>
              </w:tabs>
              <w:spacing w:line="228" w:lineRule="auto"/>
              <w:ind w:left="720" w:right="8" w:hanging="529"/>
              <w:rPr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>ผลขาดทุนจากการด้อยค่าของสินทรัพย์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990" w:type="dxa"/>
            <w:vAlign w:val="bottom"/>
          </w:tcPr>
          <w:p w14:paraId="2C13F07D" w14:textId="77777777" w:rsidR="0048018E" w:rsidRPr="00E11762" w:rsidRDefault="0048018E" w:rsidP="009B3424">
            <w:pPr>
              <w:pStyle w:val="acctfourfigures"/>
              <w:tabs>
                <w:tab w:val="decimal" w:pos="731"/>
                <w:tab w:val="decimal" w:pos="1642"/>
              </w:tabs>
              <w:spacing w:line="228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E11762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E11762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2</w:t>
            </w:r>
            <w:r w:rsidRPr="00E11762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080" w:type="dxa"/>
            <w:vAlign w:val="bottom"/>
          </w:tcPr>
          <w:p w14:paraId="13FDA52F" w14:textId="77777777" w:rsidR="0048018E" w:rsidRPr="008C57C3" w:rsidRDefault="0048018E" w:rsidP="009B3424">
            <w:pPr>
              <w:pStyle w:val="acctfourfigures"/>
              <w:tabs>
                <w:tab w:val="clear" w:pos="765"/>
                <w:tab w:val="decimal" w:pos="910"/>
              </w:tabs>
              <w:spacing w:line="228" w:lineRule="auto"/>
              <w:ind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C57C3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8C5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 w:rsidRPr="008C57C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C5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230</w:t>
            </w:r>
            <w:r w:rsidRPr="008C57C3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4B6B147" w14:textId="77777777" w:rsidR="0048018E" w:rsidRPr="00E11762" w:rsidRDefault="0048018E" w:rsidP="009B3424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FBBA2EB" w14:textId="77777777" w:rsidR="0048018E" w:rsidRPr="00E11762" w:rsidRDefault="0048018E" w:rsidP="00A420B3">
            <w:pPr>
              <w:pStyle w:val="acctfourfigures"/>
              <w:tabs>
                <w:tab w:val="clear" w:pos="765"/>
                <w:tab w:val="decimal" w:pos="831"/>
              </w:tabs>
              <w:spacing w:line="228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C65FF12" w14:textId="77777777" w:rsidR="0048018E" w:rsidRPr="00E11762" w:rsidRDefault="0048018E" w:rsidP="009B3424">
            <w:pPr>
              <w:pStyle w:val="acctfourfigures"/>
              <w:tabs>
                <w:tab w:val="decimal" w:pos="1001"/>
                <w:tab w:val="decimal" w:pos="1642"/>
              </w:tabs>
              <w:spacing w:line="228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FF70605" w14:textId="77777777" w:rsidR="0048018E" w:rsidRPr="00E11762" w:rsidRDefault="0048018E" w:rsidP="00A420B3">
            <w:pPr>
              <w:pStyle w:val="acctfourfigures"/>
              <w:tabs>
                <w:tab w:val="clear" w:pos="765"/>
                <w:tab w:val="decimal" w:pos="648"/>
              </w:tabs>
              <w:spacing w:line="228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2AEB54D" w14:textId="77777777" w:rsidR="0048018E" w:rsidRPr="00E11762" w:rsidRDefault="0048018E" w:rsidP="009B3424">
            <w:pPr>
              <w:pStyle w:val="acctfourfigures"/>
              <w:tabs>
                <w:tab w:val="decimal" w:pos="1001"/>
                <w:tab w:val="decimal" w:pos="1642"/>
              </w:tabs>
              <w:spacing w:line="228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36E0964" w14:textId="77777777" w:rsidR="0048018E" w:rsidRPr="00E11762" w:rsidRDefault="0048018E" w:rsidP="00A420B3">
            <w:pPr>
              <w:pStyle w:val="acctfourfigures"/>
              <w:tabs>
                <w:tab w:val="clear" w:pos="765"/>
                <w:tab w:val="decimal" w:pos="831"/>
              </w:tabs>
              <w:spacing w:line="228" w:lineRule="auto"/>
              <w:ind w:firstLine="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48018E" w:rsidRPr="00E11762" w14:paraId="1554703A" w14:textId="77777777" w:rsidTr="009B3424">
        <w:trPr>
          <w:cantSplit/>
          <w:trHeight w:val="20"/>
        </w:trPr>
        <w:tc>
          <w:tcPr>
            <w:tcW w:w="3770" w:type="dxa"/>
          </w:tcPr>
          <w:p w14:paraId="3701B733" w14:textId="77777777" w:rsidR="0048018E" w:rsidRPr="00E11762" w:rsidRDefault="0048018E" w:rsidP="009B3424">
            <w:pPr>
              <w:spacing w:line="228" w:lineRule="auto"/>
              <w:ind w:left="191" w:right="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990" w:type="dxa"/>
            <w:vAlign w:val="bottom"/>
          </w:tcPr>
          <w:p w14:paraId="57DDE5C6" w14:textId="77777777" w:rsidR="0048018E" w:rsidRPr="00E11762" w:rsidRDefault="0048018E" w:rsidP="009B3424">
            <w:pPr>
              <w:pStyle w:val="acctfourfigures"/>
              <w:tabs>
                <w:tab w:val="decimal" w:pos="731"/>
                <w:tab w:val="decimal" w:pos="1642"/>
              </w:tabs>
              <w:spacing w:line="228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6C4AE99" w14:textId="77777777" w:rsidR="0048018E" w:rsidRPr="008C57C3" w:rsidRDefault="0048018E" w:rsidP="009B3424">
            <w:pPr>
              <w:pStyle w:val="acctfourfigures"/>
              <w:tabs>
                <w:tab w:val="clear" w:pos="765"/>
                <w:tab w:val="decimal" w:pos="910"/>
              </w:tabs>
              <w:spacing w:line="228" w:lineRule="auto"/>
              <w:ind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C5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8C57C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C5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446</w:t>
            </w:r>
          </w:p>
        </w:tc>
        <w:tc>
          <w:tcPr>
            <w:tcW w:w="180" w:type="dxa"/>
            <w:vAlign w:val="bottom"/>
          </w:tcPr>
          <w:p w14:paraId="726B2355" w14:textId="77777777" w:rsidR="0048018E" w:rsidRPr="00E11762" w:rsidRDefault="0048018E" w:rsidP="009B3424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337688C" w14:textId="77777777" w:rsidR="0048018E" w:rsidRPr="00E11762" w:rsidRDefault="0048018E" w:rsidP="009B3424">
            <w:pPr>
              <w:pStyle w:val="acctfourfigures"/>
              <w:tabs>
                <w:tab w:val="clear" w:pos="765"/>
                <w:tab w:val="decimal" w:pos="1091"/>
              </w:tabs>
              <w:spacing w:line="228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41,463</w:t>
            </w:r>
          </w:p>
        </w:tc>
        <w:tc>
          <w:tcPr>
            <w:tcW w:w="180" w:type="dxa"/>
            <w:vAlign w:val="bottom"/>
          </w:tcPr>
          <w:p w14:paraId="4FB26F4B" w14:textId="77777777" w:rsidR="0048018E" w:rsidRPr="00E11762" w:rsidRDefault="0048018E" w:rsidP="009B3424">
            <w:pPr>
              <w:pStyle w:val="acctfourfigures"/>
              <w:tabs>
                <w:tab w:val="decimal" w:pos="1642"/>
              </w:tabs>
              <w:spacing w:line="228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B645F13" w14:textId="77777777" w:rsidR="0048018E" w:rsidRPr="00E11762" w:rsidRDefault="0048018E" w:rsidP="00A420B3">
            <w:pPr>
              <w:pStyle w:val="acctfourfigures"/>
              <w:tabs>
                <w:tab w:val="clear" w:pos="765"/>
                <w:tab w:val="decimal" w:pos="648"/>
              </w:tabs>
              <w:spacing w:line="228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4A012AD" w14:textId="77777777" w:rsidR="0048018E" w:rsidRPr="00E11762" w:rsidRDefault="0048018E" w:rsidP="009B3424">
            <w:pPr>
              <w:pStyle w:val="acctfourfigures"/>
              <w:tabs>
                <w:tab w:val="decimal" w:pos="1642"/>
              </w:tabs>
              <w:spacing w:line="228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BF94839" w14:textId="77777777" w:rsidR="0048018E" w:rsidRPr="00E11762" w:rsidRDefault="0048018E" w:rsidP="009B3424">
            <w:pPr>
              <w:pStyle w:val="acctfourfigures"/>
              <w:tabs>
                <w:tab w:val="clear" w:pos="765"/>
                <w:tab w:val="decimal" w:pos="1091"/>
              </w:tabs>
              <w:spacing w:line="228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41,463</w:t>
            </w:r>
          </w:p>
        </w:tc>
      </w:tr>
      <w:tr w:rsidR="0048018E" w:rsidRPr="00E11762" w14:paraId="030867F1" w14:textId="77777777" w:rsidTr="009B3424">
        <w:trPr>
          <w:cantSplit/>
          <w:trHeight w:val="20"/>
        </w:trPr>
        <w:tc>
          <w:tcPr>
            <w:tcW w:w="3770" w:type="dxa"/>
          </w:tcPr>
          <w:p w14:paraId="6362196A" w14:textId="77777777" w:rsidR="0048018E" w:rsidRPr="00E11762" w:rsidRDefault="0048018E" w:rsidP="009B3424">
            <w:pPr>
              <w:spacing w:line="228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การถือปฏิบัติตาม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 TFRS 16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 - สุทธิภาษีเงินได้</w:t>
            </w:r>
          </w:p>
        </w:tc>
        <w:tc>
          <w:tcPr>
            <w:tcW w:w="990" w:type="dxa"/>
            <w:vAlign w:val="bottom"/>
          </w:tcPr>
          <w:p w14:paraId="4575E820" w14:textId="77777777" w:rsidR="0048018E" w:rsidRPr="00E11762" w:rsidRDefault="0048018E" w:rsidP="009B3424">
            <w:pPr>
              <w:pStyle w:val="acctfourfigures"/>
              <w:tabs>
                <w:tab w:val="decimal" w:pos="731"/>
                <w:tab w:val="decimal" w:pos="1642"/>
              </w:tabs>
              <w:spacing w:line="228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E117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</w:p>
        </w:tc>
        <w:tc>
          <w:tcPr>
            <w:tcW w:w="1080" w:type="dxa"/>
            <w:vAlign w:val="bottom"/>
          </w:tcPr>
          <w:p w14:paraId="5756EDB0" w14:textId="77777777" w:rsidR="0048018E" w:rsidRPr="008C57C3" w:rsidRDefault="0048018E" w:rsidP="009B3424">
            <w:pPr>
              <w:pStyle w:val="acctfourfigures"/>
              <w:tabs>
                <w:tab w:val="clear" w:pos="765"/>
                <w:tab w:val="decimal" w:pos="910"/>
              </w:tabs>
              <w:spacing w:line="228" w:lineRule="auto"/>
              <w:ind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C57C3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8C5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</w:t>
            </w:r>
            <w:r w:rsidRPr="008C57C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C5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441</w:t>
            </w:r>
            <w:r w:rsidRPr="008C57C3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CE95F84" w14:textId="77777777" w:rsidR="0048018E" w:rsidRPr="00E11762" w:rsidRDefault="0048018E" w:rsidP="009B3424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00217FA" w14:textId="77777777" w:rsidR="0048018E" w:rsidRPr="00E11762" w:rsidRDefault="0048018E" w:rsidP="00A420B3">
            <w:pPr>
              <w:pStyle w:val="acctfourfigures"/>
              <w:tabs>
                <w:tab w:val="clear" w:pos="765"/>
                <w:tab w:val="decimal" w:pos="831"/>
              </w:tabs>
              <w:spacing w:line="228" w:lineRule="auto"/>
              <w:ind w:firstLine="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B5EC788" w14:textId="77777777" w:rsidR="0048018E" w:rsidRPr="00E11762" w:rsidRDefault="0048018E" w:rsidP="009B3424">
            <w:pPr>
              <w:pStyle w:val="acctfourfigures"/>
              <w:tabs>
                <w:tab w:val="decimal" w:pos="1001"/>
                <w:tab w:val="decimal" w:pos="1642"/>
              </w:tabs>
              <w:spacing w:line="228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E1993F6" w14:textId="77777777" w:rsidR="0048018E" w:rsidRPr="00E11762" w:rsidRDefault="0048018E" w:rsidP="00A420B3">
            <w:pPr>
              <w:pStyle w:val="acctfourfigures"/>
              <w:tabs>
                <w:tab w:val="clear" w:pos="765"/>
                <w:tab w:val="decimal" w:pos="648"/>
              </w:tabs>
              <w:spacing w:line="228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64DF8E5" w14:textId="77777777" w:rsidR="0048018E" w:rsidRPr="00E11762" w:rsidRDefault="0048018E" w:rsidP="009B3424">
            <w:pPr>
              <w:pStyle w:val="acctfourfigures"/>
              <w:tabs>
                <w:tab w:val="decimal" w:pos="1001"/>
                <w:tab w:val="decimal" w:pos="1642"/>
              </w:tabs>
              <w:spacing w:line="228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8522954" w14:textId="77777777" w:rsidR="0048018E" w:rsidRPr="00E11762" w:rsidRDefault="0048018E" w:rsidP="00A420B3">
            <w:pPr>
              <w:pStyle w:val="acctfourfigures"/>
              <w:tabs>
                <w:tab w:val="clear" w:pos="765"/>
                <w:tab w:val="decimal" w:pos="831"/>
              </w:tabs>
              <w:spacing w:line="228" w:lineRule="auto"/>
              <w:ind w:firstLine="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48018E" w:rsidRPr="00E11762" w14:paraId="2B91C07A" w14:textId="77777777" w:rsidTr="009B3424">
        <w:trPr>
          <w:cantSplit/>
          <w:trHeight w:val="20"/>
        </w:trPr>
        <w:tc>
          <w:tcPr>
            <w:tcW w:w="3770" w:type="dxa"/>
          </w:tcPr>
          <w:p w14:paraId="748835BB" w14:textId="77777777" w:rsidR="0048018E" w:rsidRPr="00E11762" w:rsidRDefault="0048018E" w:rsidP="009B3424">
            <w:pPr>
              <w:spacing w:line="228" w:lineRule="auto"/>
              <w:ind w:left="178" w:right="8" w:hanging="1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2563 -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990" w:type="dxa"/>
            <w:vAlign w:val="bottom"/>
          </w:tcPr>
          <w:p w14:paraId="28823515" w14:textId="77777777" w:rsidR="0048018E" w:rsidRPr="00E11762" w:rsidRDefault="0048018E" w:rsidP="009B3424">
            <w:pPr>
              <w:pStyle w:val="acctfourfigures"/>
              <w:tabs>
                <w:tab w:val="decimal" w:pos="731"/>
                <w:tab w:val="decimal" w:pos="1642"/>
              </w:tabs>
              <w:spacing w:line="228" w:lineRule="auto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3B31A2" w14:textId="7A80F1D1" w:rsidR="0048018E" w:rsidRPr="008C57C3" w:rsidRDefault="0048018E" w:rsidP="009B3424">
            <w:pPr>
              <w:pStyle w:val="acctfourfigures"/>
              <w:tabs>
                <w:tab w:val="clear" w:pos="765"/>
                <w:tab w:val="decimal" w:pos="910"/>
              </w:tabs>
              <w:spacing w:line="228" w:lineRule="auto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C57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</w:t>
            </w:r>
            <w:r w:rsidR="00246AD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346,465</w:t>
            </w:r>
          </w:p>
        </w:tc>
        <w:tc>
          <w:tcPr>
            <w:tcW w:w="180" w:type="dxa"/>
            <w:vAlign w:val="bottom"/>
          </w:tcPr>
          <w:p w14:paraId="47EBE6DF" w14:textId="77777777" w:rsidR="0048018E" w:rsidRPr="00E11762" w:rsidRDefault="0048018E" w:rsidP="009B3424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04DCBE" w14:textId="77777777" w:rsidR="0048018E" w:rsidRPr="00E11762" w:rsidRDefault="0048018E" w:rsidP="009B3424">
            <w:pPr>
              <w:pStyle w:val="acctfourfigures"/>
              <w:tabs>
                <w:tab w:val="clear" w:pos="765"/>
                <w:tab w:val="decimal" w:pos="1267"/>
                <w:tab w:val="left" w:pos="1357"/>
                <w:tab w:val="left" w:pos="1447"/>
              </w:tabs>
              <w:spacing w:line="228" w:lineRule="auto"/>
              <w:ind w:right="-534" w:firstLine="36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Pr="00E117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165</w:t>
            </w:r>
            <w:r w:rsidRPr="00E1176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E117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852</w:t>
            </w:r>
            <w:r w:rsidRPr="00E1176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59535CD" w14:textId="77777777" w:rsidR="0048018E" w:rsidRPr="00E11762" w:rsidRDefault="0048018E" w:rsidP="009B3424">
            <w:pPr>
              <w:pStyle w:val="acctfourfigures"/>
              <w:tabs>
                <w:tab w:val="decimal" w:pos="731"/>
                <w:tab w:val="decimal" w:pos="1642"/>
              </w:tabs>
              <w:spacing w:line="228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3DA59C" w14:textId="77777777" w:rsidR="0048018E" w:rsidRPr="00E11762" w:rsidRDefault="0048018E" w:rsidP="009B3424">
            <w:pPr>
              <w:pStyle w:val="acctfourfigures"/>
              <w:tabs>
                <w:tab w:val="clear" w:pos="765"/>
                <w:tab w:val="decimal" w:pos="910"/>
              </w:tabs>
              <w:spacing w:line="228" w:lineRule="auto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1,169,164</w:t>
            </w:r>
          </w:p>
        </w:tc>
        <w:tc>
          <w:tcPr>
            <w:tcW w:w="180" w:type="dxa"/>
            <w:vAlign w:val="bottom"/>
          </w:tcPr>
          <w:p w14:paraId="100704A0" w14:textId="77777777" w:rsidR="0048018E" w:rsidRPr="00E11762" w:rsidRDefault="0048018E" w:rsidP="009B3424">
            <w:pPr>
              <w:pStyle w:val="acctfourfigures"/>
              <w:tabs>
                <w:tab w:val="decimal" w:pos="1181"/>
              </w:tabs>
              <w:spacing w:line="228" w:lineRule="auto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493561" w14:textId="77777777" w:rsidR="0048018E" w:rsidRPr="00E11762" w:rsidRDefault="0048018E" w:rsidP="009B3424">
            <w:pPr>
              <w:pStyle w:val="acctfourfigures"/>
              <w:tabs>
                <w:tab w:val="clear" w:pos="765"/>
                <w:tab w:val="decimal" w:pos="1267"/>
                <w:tab w:val="left" w:pos="1357"/>
                <w:tab w:val="left" w:pos="1447"/>
              </w:tabs>
              <w:spacing w:line="228" w:lineRule="auto"/>
              <w:ind w:right="-534" w:firstLine="36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(165,852)</w:t>
            </w:r>
          </w:p>
        </w:tc>
      </w:tr>
    </w:tbl>
    <w:p w14:paraId="1207E605" w14:textId="77777777" w:rsidR="0048018E" w:rsidRPr="00E11762" w:rsidRDefault="0048018E" w:rsidP="004801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0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1191D413" w14:textId="3010ECAC" w:rsidR="0048018E" w:rsidRPr="00E11762" w:rsidRDefault="0048018E" w:rsidP="00661016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080"/>
          <w:tab w:val="left" w:pos="1260"/>
        </w:tabs>
        <w:autoSpaceDE w:val="0"/>
        <w:autoSpaceDN w:val="0"/>
        <w:adjustRightInd w:val="0"/>
        <w:spacing w:line="240" w:lineRule="auto"/>
        <w:ind w:left="990" w:hanging="45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E11762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2281A8E2" w14:textId="77777777" w:rsidR="0048018E" w:rsidRPr="00E11762" w:rsidRDefault="0048018E" w:rsidP="0048018E">
      <w:pPr>
        <w:pStyle w:val="BodyText2"/>
        <w:ind w:left="540"/>
      </w:pPr>
    </w:p>
    <w:p w14:paraId="6338A09E" w14:textId="1AD69F04" w:rsidR="0048018E" w:rsidRPr="00E11762" w:rsidRDefault="0048018E" w:rsidP="004801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E11762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และองค์ประกอบอื่นของส่วนของผู้ถือหุ้น ณ วันที่ </w:t>
      </w:r>
      <w:r w:rsidRPr="00E11762">
        <w:rPr>
          <w:rFonts w:ascii="Angsana New" w:hAnsi="Angsana New"/>
          <w:sz w:val="30"/>
          <w:szCs w:val="30"/>
        </w:rPr>
        <w:t xml:space="preserve">1 </w:t>
      </w:r>
      <w:r w:rsidRPr="00E11762">
        <w:rPr>
          <w:rFonts w:ascii="Angsana New" w:hAnsi="Angsana New"/>
          <w:sz w:val="30"/>
          <w:szCs w:val="30"/>
          <w:cs/>
        </w:rPr>
        <w:t xml:space="preserve">มกราคม </w:t>
      </w:r>
      <w:r w:rsidRPr="00E11762">
        <w:rPr>
          <w:rFonts w:ascii="Angsana New" w:hAnsi="Angsana New"/>
          <w:sz w:val="30"/>
          <w:szCs w:val="30"/>
        </w:rPr>
        <w:t xml:space="preserve">2563 </w:t>
      </w:r>
      <w:r w:rsidRPr="00E11762">
        <w:rPr>
          <w:rFonts w:ascii="Angsana New" w:hAnsi="Angsana New"/>
          <w:sz w:val="30"/>
          <w:szCs w:val="30"/>
          <w:cs/>
        </w:rPr>
        <w:t>ดังนั้น</w:t>
      </w:r>
      <w:r w:rsidR="00EB596F">
        <w:rPr>
          <w:rFonts w:ascii="Angsana New" w:hAnsi="Angsana New" w:hint="cs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  <w:cs/>
        </w:rPr>
        <w:t>กลุ่มบริษัทจึงไม่ปรับปรุงข้อมูลที่นำเสนอในปี</w:t>
      </w:r>
      <w:r w:rsidRPr="00E11762">
        <w:rPr>
          <w:rFonts w:ascii="Angsana New" w:hAnsi="Angsana New"/>
          <w:sz w:val="30"/>
          <w:szCs w:val="30"/>
        </w:rPr>
        <w:t xml:space="preserve"> 2562 </w:t>
      </w:r>
      <w:r w:rsidR="006507D6" w:rsidRPr="00E11762">
        <w:rPr>
          <w:rFonts w:asciiTheme="majorBidi" w:hAnsiTheme="majorBidi" w:cstheme="majorBidi"/>
          <w:sz w:val="30"/>
          <w:szCs w:val="30"/>
          <w:cs/>
        </w:rPr>
        <w:t>และไม่นำข้อกำหนด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</w:p>
    <w:p w14:paraId="0E76C849" w14:textId="77777777" w:rsidR="0048018E" w:rsidRPr="00E11762" w:rsidRDefault="0048018E" w:rsidP="004801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39454E8D" w14:textId="7490C1BD" w:rsidR="0048018E" w:rsidRDefault="006507D6" w:rsidP="00EF3ACB">
      <w:p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การวัดมูลค่า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การด้อยค่าและการตัดรายการ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รวมถึงหลักการบัญชีของอนุพันธ์และการบัญชีป้องกันความเสี่ยง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โดยรายละเอียดของนโยบายการบัญชีเปิดเผยในหมายเหตุข้อ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="006A0C0F">
        <w:rPr>
          <w:rFonts w:ascii="Angsana New" w:hAnsi="Angsana New"/>
          <w:sz w:val="30"/>
          <w:szCs w:val="30"/>
        </w:rPr>
        <w:t>4</w:t>
      </w:r>
      <w:r w:rsidRPr="00E11762">
        <w:rPr>
          <w:rFonts w:ascii="Angsana New" w:hAnsi="Angsana New"/>
          <w:sz w:val="30"/>
          <w:szCs w:val="30"/>
          <w:cs/>
        </w:rPr>
        <w:t>(</w:t>
      </w:r>
      <w:r w:rsidR="00EF3ACB" w:rsidRPr="00E11762">
        <w:rPr>
          <w:rFonts w:ascii="Angsana New" w:hAnsi="Angsana New" w:hint="cs"/>
          <w:sz w:val="30"/>
          <w:szCs w:val="30"/>
          <w:cs/>
        </w:rPr>
        <w:t>จ</w:t>
      </w:r>
      <w:r w:rsidRPr="00E11762">
        <w:rPr>
          <w:rFonts w:ascii="Angsana New" w:hAnsi="Angsana New"/>
          <w:sz w:val="30"/>
          <w:szCs w:val="30"/>
          <w:cs/>
        </w:rPr>
        <w:t xml:space="preserve">) </w:t>
      </w:r>
      <w:r w:rsidRPr="00E11762">
        <w:rPr>
          <w:rFonts w:ascii="Angsana New" w:hAnsi="Angsana New" w:hint="cs"/>
          <w:sz w:val="30"/>
          <w:szCs w:val="30"/>
          <w:cs/>
        </w:rPr>
        <w:t>และข้อ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="006A0C0F">
        <w:rPr>
          <w:rFonts w:ascii="Angsana New" w:hAnsi="Angsana New"/>
          <w:sz w:val="30"/>
          <w:szCs w:val="30"/>
        </w:rPr>
        <w:t>4</w:t>
      </w:r>
      <w:r w:rsidRPr="00E11762">
        <w:rPr>
          <w:rFonts w:ascii="Angsana New" w:hAnsi="Angsana New"/>
          <w:sz w:val="30"/>
          <w:szCs w:val="30"/>
          <w:cs/>
        </w:rPr>
        <w:t>(</w:t>
      </w:r>
      <w:r w:rsidR="00936DD9">
        <w:rPr>
          <w:rFonts w:ascii="Angsana New" w:hAnsi="Angsana New" w:hint="cs"/>
          <w:sz w:val="30"/>
          <w:szCs w:val="30"/>
          <w:cs/>
        </w:rPr>
        <w:t>ฐ</w:t>
      </w:r>
      <w:r w:rsidRPr="00E11762">
        <w:rPr>
          <w:rFonts w:ascii="Angsana New" w:hAnsi="Angsana New"/>
          <w:sz w:val="30"/>
          <w:szCs w:val="30"/>
          <w:cs/>
        </w:rPr>
        <w:t xml:space="preserve">) </w:t>
      </w:r>
      <w:r w:rsidRPr="00E11762">
        <w:rPr>
          <w:rFonts w:ascii="Angsana New" w:hAnsi="Angsana New" w:hint="cs"/>
          <w:sz w:val="30"/>
          <w:szCs w:val="30"/>
          <w:cs/>
        </w:rPr>
        <w:t>ผลกระทบจากการถือปฏิบัติตามมาตรฐานการรายงานทางการเงินกลุ่มเครื่องมือทางการเงิน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7F5F0189" w14:textId="77777777" w:rsidR="0078023D" w:rsidRDefault="0078023D" w:rsidP="0078023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32E3515D" w14:textId="1049EEE8" w:rsidR="0048018E" w:rsidRPr="00E11762" w:rsidRDefault="0048018E" w:rsidP="00695707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lastRenderedPageBreak/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55B523F7" w14:textId="77777777" w:rsidR="0048018E" w:rsidRPr="00E11762" w:rsidRDefault="0048018E" w:rsidP="006361A1">
      <w:pPr>
        <w:pStyle w:val="BodyText2"/>
        <w:tabs>
          <w:tab w:val="clear" w:pos="540"/>
          <w:tab w:val="left" w:pos="1350"/>
          <w:tab w:val="left" w:pos="2520"/>
        </w:tabs>
        <w:ind w:left="1260"/>
        <w:rPr>
          <w:sz w:val="22"/>
          <w:szCs w:val="22"/>
        </w:rPr>
      </w:pPr>
    </w:p>
    <w:p w14:paraId="01641EF9" w14:textId="4F6741F8" w:rsidR="006361A1" w:rsidRPr="00E11762" w:rsidRDefault="006361A1" w:rsidP="006361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252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</w:rPr>
        <w:t xml:space="preserve">TFRS 9 </w:t>
      </w:r>
      <w:r w:rsidRPr="00E11762">
        <w:rPr>
          <w:rFonts w:ascii="Angsana New" w:hAnsi="Angsana New" w:hint="cs"/>
          <w:sz w:val="30"/>
          <w:szCs w:val="30"/>
          <w:cs/>
        </w:rPr>
        <w:t>กำหนดการ</w:t>
      </w:r>
      <w:r w:rsidRPr="00E11762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Pr="00E11762">
        <w:rPr>
          <w:rFonts w:ascii="Angsana New" w:hAnsi="Angsana New"/>
          <w:sz w:val="30"/>
          <w:szCs w:val="30"/>
        </w:rPr>
        <w:t xml:space="preserve">3 </w:t>
      </w:r>
      <w:r w:rsidRPr="00E11762">
        <w:rPr>
          <w:rFonts w:ascii="Angsana New" w:hAnsi="Angsana New"/>
          <w:sz w:val="30"/>
          <w:szCs w:val="30"/>
          <w:cs/>
        </w:rPr>
        <w:t>ประเภท ได้แก่</w:t>
      </w:r>
      <w:r w:rsidRPr="00E11762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E11762">
        <w:rPr>
          <w:rFonts w:ascii="Angsana New" w:hAnsi="Angsana New" w:hint="cs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</w:rPr>
        <w:t>(FVOCI)</w:t>
      </w:r>
      <w:r w:rsidRPr="00E11762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E11762">
        <w:rPr>
          <w:rFonts w:ascii="Angsana New" w:hAnsi="Angsana New"/>
          <w:sz w:val="30"/>
          <w:szCs w:val="30"/>
        </w:rPr>
        <w:t xml:space="preserve"> (FVTPL) </w:t>
      </w:r>
      <w:r w:rsidRPr="00E11762">
        <w:rPr>
          <w:rFonts w:ascii="Angsana New" w:hAnsi="Angsana New"/>
          <w:sz w:val="30"/>
          <w:szCs w:val="30"/>
          <w:cs/>
        </w:rPr>
        <w:t>โดย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การเงินนั้น</w:t>
      </w:r>
      <w:r w:rsidRPr="00E11762">
        <w:rPr>
          <w:rFonts w:ascii="Angsana New" w:hAnsi="Angsana New" w:hint="cs"/>
          <w:sz w:val="30"/>
          <w:szCs w:val="30"/>
          <w:cs/>
        </w:rPr>
        <w:t xml:space="preserve"> อย่างไรก็ตาม </w:t>
      </w:r>
      <w:r w:rsidRPr="0078023D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11762">
        <w:rPr>
          <w:rFonts w:ascii="Angsana New" w:hAnsi="Angsana New" w:hint="cs"/>
          <w:sz w:val="30"/>
          <w:szCs w:val="30"/>
          <w:cs/>
        </w:rPr>
        <w:t xml:space="preserve">อาจเลือกกำหนดให้วัดมูลค่าเมื่อเริ่มแรกด้วยมูลค่ายุติธรรมผ่านกำไรหรือขาดทุนทั้งนี้เมื่อกำหนดแล้วไม่สามารถยกเลิกได้  </w:t>
      </w:r>
      <w:r w:rsidRPr="00E11762">
        <w:rPr>
          <w:rFonts w:ascii="Angsana New" w:hAnsi="Angsana New"/>
          <w:sz w:val="30"/>
          <w:szCs w:val="30"/>
        </w:rPr>
        <w:t xml:space="preserve">TFRS 9 </w:t>
      </w:r>
      <w:r w:rsidRPr="00E11762">
        <w:rPr>
          <w:rFonts w:ascii="Angsana New" w:hAnsi="Angsana New" w:hint="cs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E11762">
        <w:rPr>
          <w:rFonts w:ascii="Angsana New" w:hAnsi="Angsana New" w:hint="cs"/>
          <w:sz w:val="30"/>
          <w:szCs w:val="30"/>
        </w:rPr>
        <w:t>105</w:t>
      </w:r>
      <w:r w:rsidRPr="00E11762">
        <w:rPr>
          <w:rFonts w:ascii="Angsana New" w:hAnsi="Angsana New" w:hint="cs"/>
          <w:sz w:val="30"/>
          <w:szCs w:val="30"/>
          <w:cs/>
        </w:rPr>
        <w:t xml:space="preserve"> (</w:t>
      </w:r>
      <w:r w:rsidRPr="00E11762">
        <w:rPr>
          <w:rFonts w:ascii="Angsana New" w:hAnsi="Angsana New"/>
          <w:sz w:val="30"/>
          <w:szCs w:val="30"/>
        </w:rPr>
        <w:t>TAS 105)</w:t>
      </w:r>
    </w:p>
    <w:p w14:paraId="095391BA" w14:textId="77777777" w:rsidR="0048018E" w:rsidRPr="00E11762" w:rsidRDefault="0048018E" w:rsidP="00210BB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1F85F36E" w14:textId="70656EF6" w:rsidR="0048018E" w:rsidRPr="00E11762" w:rsidRDefault="0048018E" w:rsidP="0048018E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ตาม</w:t>
      </w:r>
      <w:r w:rsidRPr="00E11762">
        <w:rPr>
          <w:rFonts w:ascii="Angsana New" w:hAnsi="Angsana New"/>
          <w:sz w:val="30"/>
          <w:szCs w:val="30"/>
        </w:rPr>
        <w:t xml:space="preserve"> TFRS 9 </w:t>
      </w:r>
      <w:r w:rsidRPr="00E11762">
        <w:rPr>
          <w:rFonts w:ascii="Angsana New" w:hAnsi="Angsana New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เดิมกลุ่มบริษัทรับรู้ดอกเบี้ยรับและดอกเบี้ยจ่ายด้วยอัตราดอกเบี้ยตามสัญญ</w:t>
      </w:r>
      <w:r w:rsidR="00DC4F2D">
        <w:rPr>
          <w:rFonts w:ascii="Angsana New" w:hAnsi="Angsana New" w:hint="cs"/>
          <w:sz w:val="30"/>
          <w:szCs w:val="30"/>
          <w:cs/>
        </w:rPr>
        <w:t>า</w:t>
      </w:r>
      <w:r w:rsidR="00936DD9">
        <w:rPr>
          <w:rFonts w:ascii="Angsana New" w:hAnsi="Angsana New" w:hint="cs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  <w:cs/>
        </w:rPr>
        <w:t xml:space="preserve">อนุพันธ์จะวัดมูลค่าด้วยมูลค่ายุติธรรมและบริษัทเลือกที่จะใช้การบัญชีป้องกันความเสี่ยง </w:t>
      </w:r>
      <w:r w:rsidRPr="00E11762">
        <w:rPr>
          <w:rFonts w:ascii="Angsana New" w:hAnsi="Angsana New"/>
          <w:sz w:val="30"/>
          <w:szCs w:val="30"/>
        </w:rPr>
        <w:br/>
      </w:r>
      <w:r w:rsidRPr="00E11762">
        <w:rPr>
          <w:rFonts w:ascii="Angsana New" w:hAnsi="Angsana New"/>
          <w:sz w:val="30"/>
          <w:szCs w:val="30"/>
          <w:cs/>
        </w:rPr>
        <w:t>เดิมบริษัทรับรู้รายการเมื่อใช้สิทธิในอนุพันธ์ดังกล่าว</w:t>
      </w:r>
    </w:p>
    <w:p w14:paraId="19B2CDFD" w14:textId="7B950F57" w:rsidR="00E5443E" w:rsidRPr="00E11762" w:rsidRDefault="00E5443E" w:rsidP="0048018E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207A71CC" w14:textId="146C55E3" w:rsidR="00E5443E" w:rsidRPr="00E11762" w:rsidRDefault="00E5443E" w:rsidP="0048018E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pacing w:val="-4"/>
          <w:sz w:val="30"/>
          <w:szCs w:val="30"/>
        </w:rPr>
      </w:pPr>
      <w:r w:rsidRPr="00E11762">
        <w:rPr>
          <w:rFonts w:ascii="Angsana New" w:hAnsi="Angsana New" w:hint="cs"/>
          <w:spacing w:val="-4"/>
          <w:sz w:val="30"/>
          <w:szCs w:val="30"/>
          <w:cs/>
        </w:rPr>
        <w:t xml:space="preserve">ตารางดังต่อไปนี้แสดงเปรียบเทียบการจัดประเภทและการวัดมูลค่าของเงินลงทุนตาม </w:t>
      </w:r>
      <w:r w:rsidRPr="00E11762">
        <w:rPr>
          <w:rFonts w:ascii="Angsana New" w:hAnsi="Angsana New"/>
          <w:spacing w:val="-4"/>
          <w:sz w:val="30"/>
          <w:szCs w:val="30"/>
        </w:rPr>
        <w:t xml:space="preserve">TAS 105 </w:t>
      </w:r>
      <w:r w:rsidRPr="00E11762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Pr="00E11762">
        <w:rPr>
          <w:rFonts w:ascii="Angsana New" w:hAnsi="Angsana New"/>
          <w:spacing w:val="-4"/>
          <w:sz w:val="30"/>
          <w:szCs w:val="30"/>
        </w:rPr>
        <w:t>TFRS 9</w:t>
      </w:r>
    </w:p>
    <w:p w14:paraId="017C2896" w14:textId="45BFD2E2" w:rsidR="00E5443E" w:rsidRPr="00E11762" w:rsidRDefault="00E5443E" w:rsidP="0048018E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tbl>
      <w:tblPr>
        <w:tblW w:w="9720" w:type="dxa"/>
        <w:tblInd w:w="198" w:type="dxa"/>
        <w:tblLook w:val="04A0" w:firstRow="1" w:lastRow="0" w:firstColumn="1" w:lastColumn="0" w:noHBand="0" w:noVBand="1"/>
      </w:tblPr>
      <w:tblGrid>
        <w:gridCol w:w="3600"/>
        <w:gridCol w:w="1890"/>
        <w:gridCol w:w="270"/>
        <w:gridCol w:w="1800"/>
        <w:gridCol w:w="270"/>
        <w:gridCol w:w="1890"/>
      </w:tblGrid>
      <w:tr w:rsidR="00CF5D76" w:rsidRPr="00E11762" w14:paraId="44B88C59" w14:textId="77777777" w:rsidTr="007B5927">
        <w:trPr>
          <w:tblHeader/>
        </w:trPr>
        <w:tc>
          <w:tcPr>
            <w:tcW w:w="9720" w:type="dxa"/>
            <w:gridSpan w:val="6"/>
            <w:shd w:val="clear" w:color="auto" w:fill="auto"/>
            <w:vAlign w:val="bottom"/>
          </w:tcPr>
          <w:p w14:paraId="00291FE0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CF5D76" w:rsidRPr="00E11762" w14:paraId="0F9EF0E8" w14:textId="77777777" w:rsidTr="007B5927">
        <w:trPr>
          <w:tblHeader/>
        </w:trPr>
        <w:tc>
          <w:tcPr>
            <w:tcW w:w="5490" w:type="dxa"/>
            <w:gridSpan w:val="2"/>
            <w:shd w:val="clear" w:color="auto" w:fill="auto"/>
            <w:vAlign w:val="bottom"/>
          </w:tcPr>
          <w:p w14:paraId="76ED001B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การจัดประเภทตาม</w:t>
            </w: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 xml:space="preserve"> TAS 105 </w:t>
            </w:r>
            <w:r w:rsidRPr="00E1176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7D2A08DC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2E645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การจัดประเภทตาม</w:t>
            </w:r>
            <w:r w:rsidRPr="00E11762"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  <w:t xml:space="preserve"> </w:t>
            </w: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 xml:space="preserve">TFRS 9 </w:t>
            </w:r>
            <w:r w:rsidRPr="00E117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ณ</w:t>
            </w:r>
            <w:r w:rsidRPr="00E11762"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  <w:t xml:space="preserve"> </w:t>
            </w:r>
            <w:r w:rsidRPr="00E117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วันที่</w:t>
            </w:r>
            <w:r w:rsidRPr="00E11762"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  <w:t xml:space="preserve"> </w:t>
            </w:r>
          </w:p>
          <w:p w14:paraId="1468B2C5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E11762"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  <w:t xml:space="preserve"> </w:t>
            </w:r>
            <w:r w:rsidRPr="00E117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มกราคม</w:t>
            </w: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 xml:space="preserve"> 2563</w:t>
            </w:r>
          </w:p>
        </w:tc>
      </w:tr>
      <w:tr w:rsidR="00CF5D76" w:rsidRPr="00E11762" w14:paraId="30DD293C" w14:textId="77777777" w:rsidTr="007B5927">
        <w:trPr>
          <w:tblHeader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CB6BE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B7549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 w:firstLine="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4DDF3854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0BAF2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 w:firstLine="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มูลค่ายุติธรรม</w:t>
            </w:r>
            <w:r w:rsidRPr="00E11762"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  <w:t>-</w:t>
            </w:r>
            <w:r w:rsidRPr="00E11762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E117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ใช้การบัญชีป้องกัน</w:t>
            </w:r>
            <w:r w:rsidRPr="00E11762">
              <w:rPr>
                <w:rFonts w:ascii="Angsana New" w:hAnsi="Angsana New"/>
                <w:b/>
                <w:color w:val="000000"/>
                <w:sz w:val="30"/>
                <w:szCs w:val="30"/>
                <w:rtl/>
                <w:cs/>
                <w:lang w:val="en-GB" w:bidi="ar-SA"/>
              </w:rPr>
              <w:br/>
            </w:r>
            <w:r w:rsidRPr="00E117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093E1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600E4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 w:hanging="7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ราคาทุนตัดจำหน่าย</w:t>
            </w: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Pr="00E117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CF5D76" w:rsidRPr="00E11762" w14:paraId="0AD437C9" w14:textId="77777777" w:rsidTr="007B5927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2F83A6C2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120" w:type="dxa"/>
            <w:gridSpan w:val="5"/>
            <w:shd w:val="clear" w:color="auto" w:fill="auto"/>
            <w:vAlign w:val="bottom"/>
          </w:tcPr>
          <w:p w14:paraId="68A130A6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 w:hanging="7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E11762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CF5D76" w:rsidRPr="00E11762" w14:paraId="12FDFD73" w14:textId="77777777" w:rsidTr="007B5927">
        <w:tc>
          <w:tcPr>
            <w:tcW w:w="3600" w:type="dxa"/>
            <w:shd w:val="clear" w:color="auto" w:fill="auto"/>
          </w:tcPr>
          <w:p w14:paraId="0A6CC794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A313D07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9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>14,671,489</w:t>
            </w:r>
          </w:p>
        </w:tc>
        <w:tc>
          <w:tcPr>
            <w:tcW w:w="270" w:type="dxa"/>
            <w:shd w:val="clear" w:color="auto" w:fill="auto"/>
          </w:tcPr>
          <w:p w14:paraId="1DFEFB3B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9F8B710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93B63B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EC2D1F7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8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>14,671,489</w:t>
            </w:r>
          </w:p>
        </w:tc>
      </w:tr>
      <w:tr w:rsidR="00CF5D76" w:rsidRPr="00E11762" w14:paraId="7202007A" w14:textId="77777777" w:rsidTr="007B5927">
        <w:tc>
          <w:tcPr>
            <w:tcW w:w="3600" w:type="dxa"/>
            <w:shd w:val="clear" w:color="auto" w:fill="auto"/>
          </w:tcPr>
          <w:p w14:paraId="34F0DD0D" w14:textId="5D8C9FD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E117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ลูกหนี้การค้าและลูกหนี้</w:t>
            </w:r>
            <w:r w:rsidR="00DC4F2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หมุนเวียน</w:t>
            </w:r>
            <w:r w:rsidRPr="00E117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75CFF03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9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>1,098,849</w:t>
            </w:r>
          </w:p>
        </w:tc>
        <w:tc>
          <w:tcPr>
            <w:tcW w:w="270" w:type="dxa"/>
            <w:shd w:val="clear" w:color="auto" w:fill="auto"/>
          </w:tcPr>
          <w:p w14:paraId="65AFCDE9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47B49D9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CCDA62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5E29F31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8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>1,061,619</w:t>
            </w:r>
          </w:p>
        </w:tc>
      </w:tr>
      <w:tr w:rsidR="00CF5D76" w:rsidRPr="00E11762" w14:paraId="268AFE9A" w14:textId="77777777" w:rsidTr="007B5927">
        <w:tc>
          <w:tcPr>
            <w:tcW w:w="3600" w:type="dxa"/>
            <w:shd w:val="clear" w:color="auto" w:fill="auto"/>
          </w:tcPr>
          <w:p w14:paraId="51D934D1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E117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4CC105E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9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>1,100</w:t>
            </w:r>
          </w:p>
        </w:tc>
        <w:tc>
          <w:tcPr>
            <w:tcW w:w="270" w:type="dxa"/>
            <w:shd w:val="clear" w:color="auto" w:fill="auto"/>
          </w:tcPr>
          <w:p w14:paraId="739CA2D6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B1FF0E3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692C1F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4CEA48A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8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 xml:space="preserve"> 1,100</w:t>
            </w:r>
          </w:p>
        </w:tc>
      </w:tr>
      <w:tr w:rsidR="00CF5D76" w:rsidRPr="00E11762" w14:paraId="4CC0EFDE" w14:textId="77777777" w:rsidTr="007B5927">
        <w:tc>
          <w:tcPr>
            <w:tcW w:w="3600" w:type="dxa"/>
            <w:shd w:val="clear" w:color="auto" w:fill="auto"/>
          </w:tcPr>
          <w:p w14:paraId="3D5623D3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A9333D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9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E1176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15,771,438</w:t>
            </w:r>
          </w:p>
        </w:tc>
        <w:tc>
          <w:tcPr>
            <w:tcW w:w="270" w:type="dxa"/>
            <w:shd w:val="clear" w:color="auto" w:fill="auto"/>
          </w:tcPr>
          <w:p w14:paraId="721F7FFA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7D8B56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E1176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574347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BCB6E2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8"/>
              </w:tabs>
              <w:ind w:left="-64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15,734,208</w:t>
            </w:r>
          </w:p>
        </w:tc>
      </w:tr>
      <w:tr w:rsidR="00CF5D76" w:rsidRPr="00E11762" w14:paraId="2AFE0906" w14:textId="77777777" w:rsidTr="007B5927">
        <w:tc>
          <w:tcPr>
            <w:tcW w:w="3600" w:type="dxa"/>
            <w:shd w:val="clear" w:color="auto" w:fill="auto"/>
          </w:tcPr>
          <w:p w14:paraId="1A8C32B4" w14:textId="77777777" w:rsidR="00CF5D76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</w:rPr>
            </w:pPr>
          </w:p>
          <w:p w14:paraId="036D50B4" w14:textId="77777777" w:rsidR="00DC4F2D" w:rsidRDefault="00DC4F2D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</w:rPr>
            </w:pPr>
          </w:p>
          <w:p w14:paraId="70E6A39C" w14:textId="77777777" w:rsidR="00DC4F2D" w:rsidRDefault="00DC4F2D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</w:rPr>
            </w:pPr>
          </w:p>
          <w:p w14:paraId="20BEE38E" w14:textId="5B1F9A45" w:rsidR="00DC4F2D" w:rsidRPr="00E11762" w:rsidRDefault="00DC4F2D" w:rsidP="00DC4F2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2C7223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9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223815C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265554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4A4461F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22CC22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1518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</w:p>
        </w:tc>
      </w:tr>
      <w:tr w:rsidR="00CF5D76" w:rsidRPr="00E11762" w14:paraId="00BB2AF0" w14:textId="77777777" w:rsidTr="007B5927">
        <w:tc>
          <w:tcPr>
            <w:tcW w:w="3600" w:type="dxa"/>
            <w:shd w:val="clear" w:color="auto" w:fill="auto"/>
          </w:tcPr>
          <w:p w14:paraId="6EACE865" w14:textId="627CE953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เจ้าหนี้การค้าและเจ้าหนี้</w:t>
            </w:r>
            <w:r w:rsidR="00DC4F2D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A5C53E3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9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>2,474,598</w:t>
            </w:r>
          </w:p>
        </w:tc>
        <w:tc>
          <w:tcPr>
            <w:tcW w:w="270" w:type="dxa"/>
            <w:shd w:val="clear" w:color="auto" w:fill="auto"/>
          </w:tcPr>
          <w:p w14:paraId="430B2C91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EB98F51" w14:textId="77777777" w:rsidR="00CF5D76" w:rsidRPr="00E11762" w:rsidRDefault="00CF5D76" w:rsidP="00E673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BBEBB2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74DDA43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8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>2,474,598</w:t>
            </w:r>
          </w:p>
        </w:tc>
      </w:tr>
      <w:tr w:rsidR="00CF5D76" w:rsidRPr="00E11762" w14:paraId="0D2E9820" w14:textId="77777777" w:rsidTr="007B5927">
        <w:tc>
          <w:tcPr>
            <w:tcW w:w="3600" w:type="dxa"/>
            <w:shd w:val="clear" w:color="auto" w:fill="auto"/>
          </w:tcPr>
          <w:p w14:paraId="276AF090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C9B80B5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9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>8,717,773</w:t>
            </w:r>
          </w:p>
        </w:tc>
        <w:tc>
          <w:tcPr>
            <w:tcW w:w="270" w:type="dxa"/>
            <w:shd w:val="clear" w:color="auto" w:fill="auto"/>
          </w:tcPr>
          <w:p w14:paraId="04A56E2C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98031A6" w14:textId="77777777" w:rsidR="00CF5D76" w:rsidRPr="00E11762" w:rsidRDefault="00CF5D76" w:rsidP="00E673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FD98D4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CDCC999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8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>8,717,773</w:t>
            </w:r>
          </w:p>
        </w:tc>
      </w:tr>
      <w:tr w:rsidR="00CF5D76" w:rsidRPr="00E11762" w14:paraId="391EC9F1" w14:textId="77777777" w:rsidTr="007B5927">
        <w:tc>
          <w:tcPr>
            <w:tcW w:w="3600" w:type="dxa"/>
            <w:shd w:val="clear" w:color="auto" w:fill="auto"/>
          </w:tcPr>
          <w:p w14:paraId="4F8EB72D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11611FD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9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>28,000,000</w:t>
            </w:r>
          </w:p>
        </w:tc>
        <w:tc>
          <w:tcPr>
            <w:tcW w:w="270" w:type="dxa"/>
            <w:shd w:val="clear" w:color="auto" w:fill="auto"/>
          </w:tcPr>
          <w:p w14:paraId="36BCEC2E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8BD6F50" w14:textId="77777777" w:rsidR="00CF5D76" w:rsidRPr="00E11762" w:rsidRDefault="00CF5D76" w:rsidP="00E673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64184B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904D2FC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8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>28,000,000</w:t>
            </w:r>
          </w:p>
        </w:tc>
      </w:tr>
      <w:tr w:rsidR="00CF5D76" w:rsidRPr="00E11762" w14:paraId="64503EBF" w14:textId="77777777" w:rsidTr="007B5927">
        <w:tc>
          <w:tcPr>
            <w:tcW w:w="3600" w:type="dxa"/>
            <w:shd w:val="clear" w:color="auto" w:fill="auto"/>
          </w:tcPr>
          <w:p w14:paraId="6D35E576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7B0C193" w14:textId="77777777" w:rsidR="00CF5D76" w:rsidRPr="00E11762" w:rsidRDefault="00CF5D76" w:rsidP="00E673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FEF8D8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A9D6B81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>207,315</w:t>
            </w:r>
          </w:p>
        </w:tc>
        <w:tc>
          <w:tcPr>
            <w:tcW w:w="270" w:type="dxa"/>
            <w:shd w:val="clear" w:color="auto" w:fill="auto"/>
          </w:tcPr>
          <w:p w14:paraId="3432296D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36C1437" w14:textId="77777777" w:rsidR="00CF5D76" w:rsidRPr="00E11762" w:rsidRDefault="00CF5D76" w:rsidP="00E673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F5D76" w:rsidRPr="00E11762" w14:paraId="2EBC44D7" w14:textId="77777777" w:rsidTr="007B5927">
        <w:tc>
          <w:tcPr>
            <w:tcW w:w="3600" w:type="dxa"/>
            <w:shd w:val="clear" w:color="auto" w:fill="auto"/>
          </w:tcPr>
          <w:p w14:paraId="75840B23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AC312D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9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E1176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39,192,371</w:t>
            </w:r>
          </w:p>
        </w:tc>
        <w:tc>
          <w:tcPr>
            <w:tcW w:w="270" w:type="dxa"/>
            <w:shd w:val="clear" w:color="auto" w:fill="auto"/>
          </w:tcPr>
          <w:p w14:paraId="19E7881B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5D37D7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207,315</w:t>
            </w:r>
          </w:p>
        </w:tc>
        <w:tc>
          <w:tcPr>
            <w:tcW w:w="270" w:type="dxa"/>
            <w:shd w:val="clear" w:color="auto" w:fill="auto"/>
          </w:tcPr>
          <w:p w14:paraId="2D34309D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39B407" w14:textId="77777777" w:rsidR="00CF5D76" w:rsidRPr="00E11762" w:rsidRDefault="00CF5D76" w:rsidP="007B59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8"/>
              </w:tabs>
              <w:ind w:left="-64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39,192,371</w:t>
            </w:r>
          </w:p>
        </w:tc>
      </w:tr>
    </w:tbl>
    <w:p w14:paraId="739FBECF" w14:textId="77777777" w:rsidR="00CF5D76" w:rsidRPr="00E11762" w:rsidRDefault="00CF5D76" w:rsidP="0048018E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tbl>
      <w:tblPr>
        <w:tblW w:w="9724" w:type="dxa"/>
        <w:tblInd w:w="198" w:type="dxa"/>
        <w:tblLook w:val="04A0" w:firstRow="1" w:lastRow="0" w:firstColumn="1" w:lastColumn="0" w:noHBand="0" w:noVBand="1"/>
      </w:tblPr>
      <w:tblGrid>
        <w:gridCol w:w="3600"/>
        <w:gridCol w:w="1890"/>
        <w:gridCol w:w="270"/>
        <w:gridCol w:w="1800"/>
        <w:gridCol w:w="270"/>
        <w:gridCol w:w="1894"/>
      </w:tblGrid>
      <w:tr w:rsidR="00E5443E" w:rsidRPr="00E11762" w14:paraId="2D03FFF4" w14:textId="77777777" w:rsidTr="009B3424">
        <w:trPr>
          <w:tblHeader/>
        </w:trPr>
        <w:tc>
          <w:tcPr>
            <w:tcW w:w="9724" w:type="dxa"/>
            <w:gridSpan w:val="6"/>
            <w:shd w:val="clear" w:color="auto" w:fill="auto"/>
            <w:vAlign w:val="bottom"/>
          </w:tcPr>
          <w:p w14:paraId="3064FB28" w14:textId="77777777" w:rsidR="00E5443E" w:rsidRPr="00E11762" w:rsidRDefault="00E5443E" w:rsidP="009B34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61A1" w:rsidRPr="00E11762" w14:paraId="4689A14E" w14:textId="77777777" w:rsidTr="00F409E6">
        <w:trPr>
          <w:tblHeader/>
        </w:trPr>
        <w:tc>
          <w:tcPr>
            <w:tcW w:w="5490" w:type="dxa"/>
            <w:gridSpan w:val="2"/>
            <w:shd w:val="clear" w:color="auto" w:fill="auto"/>
          </w:tcPr>
          <w:p w14:paraId="48F87924" w14:textId="77777777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5D158649" w14:textId="38379FC1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การจัดประเภทตาม</w:t>
            </w: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 xml:space="preserve"> TAS 105 </w:t>
            </w:r>
            <w:r w:rsidRPr="00E1176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1DCD9462" w14:textId="77777777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6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242B9" w14:textId="77777777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การจัดประเภทตาม</w:t>
            </w:r>
            <w:r w:rsidRPr="00E11762"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  <w:t xml:space="preserve"> </w:t>
            </w: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 xml:space="preserve">TFRS 9 </w:t>
            </w:r>
            <w:r w:rsidRPr="00E117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ณ</w:t>
            </w:r>
            <w:r w:rsidRPr="00E11762"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  <w:t xml:space="preserve"> </w:t>
            </w:r>
            <w:r w:rsidRPr="00E117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วันที่</w:t>
            </w:r>
            <w:r w:rsidRPr="00E11762"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  <w:t xml:space="preserve"> </w:t>
            </w:r>
          </w:p>
          <w:p w14:paraId="2186AC38" w14:textId="77777777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E11762"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  <w:t xml:space="preserve"> </w:t>
            </w:r>
            <w:r w:rsidRPr="00E117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มกราคม</w:t>
            </w: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 xml:space="preserve"> 2563</w:t>
            </w:r>
          </w:p>
        </w:tc>
      </w:tr>
      <w:tr w:rsidR="00E5443E" w:rsidRPr="00E11762" w14:paraId="69DCB1CA" w14:textId="77777777" w:rsidTr="00F409E6">
        <w:trPr>
          <w:tblHeader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E19AF" w14:textId="77777777" w:rsidR="00E5443E" w:rsidRPr="00E11762" w:rsidRDefault="00E5443E" w:rsidP="009B34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C1B14" w14:textId="77777777" w:rsidR="00E5443E" w:rsidRPr="00E11762" w:rsidRDefault="00E5443E" w:rsidP="009B34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 w:firstLine="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32179333" w14:textId="77777777" w:rsidR="00E5443E" w:rsidRPr="00E11762" w:rsidRDefault="00E5443E" w:rsidP="009B34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6E990" w14:textId="77777777" w:rsidR="00E5443E" w:rsidRPr="00E11762" w:rsidRDefault="00E5443E" w:rsidP="009B34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 w:firstLine="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มูลค่ายุติธรรม</w:t>
            </w:r>
            <w:r w:rsidRPr="00E11762"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  <w:t>-</w:t>
            </w:r>
            <w:r w:rsidRPr="00E11762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E117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ใช้การบัญชีป้องกัน</w:t>
            </w:r>
            <w:r w:rsidRPr="00E11762">
              <w:rPr>
                <w:rFonts w:ascii="Angsana New" w:hAnsi="Angsana New"/>
                <w:b/>
                <w:color w:val="000000"/>
                <w:sz w:val="30"/>
                <w:szCs w:val="30"/>
                <w:rtl/>
                <w:cs/>
                <w:lang w:val="en-GB" w:bidi="ar-SA"/>
              </w:rPr>
              <w:br/>
            </w:r>
            <w:r w:rsidRPr="00E117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B1193" w14:textId="77777777" w:rsidR="00E5443E" w:rsidRPr="00E11762" w:rsidRDefault="00E5443E" w:rsidP="009B34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E338F" w14:textId="77777777" w:rsidR="00E5443E" w:rsidRPr="00E11762" w:rsidRDefault="00E5443E" w:rsidP="009B34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 w:hanging="7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ราคาทุนตัดจำหน่าย</w:t>
            </w: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Pr="00E117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E5443E" w:rsidRPr="00E11762" w14:paraId="552BD713" w14:textId="77777777" w:rsidTr="009B3424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529D7F1A" w14:textId="77777777" w:rsidR="00E5443E" w:rsidRPr="00E11762" w:rsidRDefault="00E5443E" w:rsidP="009B34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124" w:type="dxa"/>
            <w:gridSpan w:val="5"/>
            <w:shd w:val="clear" w:color="auto" w:fill="auto"/>
            <w:vAlign w:val="bottom"/>
          </w:tcPr>
          <w:p w14:paraId="7F21F7C9" w14:textId="77777777" w:rsidR="00E5443E" w:rsidRPr="00E11762" w:rsidRDefault="00E5443E" w:rsidP="009B34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 w:hanging="7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E11762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6361A1" w:rsidRPr="00E11762" w14:paraId="7AC13A41" w14:textId="77777777" w:rsidTr="009B3424">
        <w:tc>
          <w:tcPr>
            <w:tcW w:w="3600" w:type="dxa"/>
            <w:shd w:val="clear" w:color="auto" w:fill="auto"/>
          </w:tcPr>
          <w:p w14:paraId="45ECDD62" w14:textId="276D2405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AF5E45A" w14:textId="210BAA70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9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>13,795,391</w:t>
            </w:r>
          </w:p>
        </w:tc>
        <w:tc>
          <w:tcPr>
            <w:tcW w:w="270" w:type="dxa"/>
            <w:shd w:val="clear" w:color="auto" w:fill="auto"/>
          </w:tcPr>
          <w:p w14:paraId="36460BD1" w14:textId="77777777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8401077" w14:textId="57963D43" w:rsidR="006361A1" w:rsidRPr="00E11762" w:rsidRDefault="006361A1" w:rsidP="00E673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C48046" w14:textId="77777777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4" w:type="dxa"/>
            <w:shd w:val="clear" w:color="auto" w:fill="auto"/>
            <w:vAlign w:val="bottom"/>
          </w:tcPr>
          <w:p w14:paraId="6979A524" w14:textId="39B9247B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8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>13,795,391</w:t>
            </w:r>
          </w:p>
        </w:tc>
      </w:tr>
      <w:tr w:rsidR="006361A1" w:rsidRPr="00E11762" w14:paraId="1369626B" w14:textId="77777777" w:rsidTr="009B3424">
        <w:tc>
          <w:tcPr>
            <w:tcW w:w="3600" w:type="dxa"/>
            <w:shd w:val="clear" w:color="auto" w:fill="auto"/>
          </w:tcPr>
          <w:p w14:paraId="728FBEFC" w14:textId="21B65152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E117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ลูกหนี้การค้าและลูกหนี้</w:t>
            </w:r>
            <w:r w:rsidR="0067494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หมุนเวียน</w:t>
            </w:r>
            <w:r w:rsidRPr="00E117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F9EB765" w14:textId="77777777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9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>435,594</w:t>
            </w:r>
          </w:p>
        </w:tc>
        <w:tc>
          <w:tcPr>
            <w:tcW w:w="270" w:type="dxa"/>
            <w:shd w:val="clear" w:color="auto" w:fill="auto"/>
          </w:tcPr>
          <w:p w14:paraId="56EE5C41" w14:textId="77777777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1561D28" w14:textId="77777777" w:rsidR="006361A1" w:rsidRPr="00E11762" w:rsidRDefault="006361A1" w:rsidP="00E673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A93E74" w14:textId="77777777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4" w:type="dxa"/>
            <w:shd w:val="clear" w:color="auto" w:fill="auto"/>
            <w:vAlign w:val="bottom"/>
          </w:tcPr>
          <w:p w14:paraId="0ACDC774" w14:textId="77777777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8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>435,594</w:t>
            </w:r>
          </w:p>
        </w:tc>
      </w:tr>
      <w:tr w:rsidR="006361A1" w:rsidRPr="00E11762" w14:paraId="1CDE1286" w14:textId="77777777" w:rsidTr="009B3424">
        <w:tc>
          <w:tcPr>
            <w:tcW w:w="3600" w:type="dxa"/>
            <w:shd w:val="clear" w:color="auto" w:fill="auto"/>
          </w:tcPr>
          <w:p w14:paraId="4CF15BF7" w14:textId="77777777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261FC4D" w14:textId="77777777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9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>63,177,383</w:t>
            </w:r>
          </w:p>
        </w:tc>
        <w:tc>
          <w:tcPr>
            <w:tcW w:w="270" w:type="dxa"/>
            <w:shd w:val="clear" w:color="auto" w:fill="auto"/>
          </w:tcPr>
          <w:p w14:paraId="6419138D" w14:textId="77777777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10FF28C" w14:textId="77777777" w:rsidR="006361A1" w:rsidRPr="00E11762" w:rsidRDefault="006361A1" w:rsidP="00E673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D8B508" w14:textId="77777777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4" w:type="dxa"/>
            <w:shd w:val="clear" w:color="auto" w:fill="auto"/>
            <w:vAlign w:val="bottom"/>
          </w:tcPr>
          <w:p w14:paraId="53A5DB62" w14:textId="77777777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8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>63,177,383</w:t>
            </w:r>
          </w:p>
        </w:tc>
      </w:tr>
      <w:tr w:rsidR="006361A1" w:rsidRPr="00E11762" w14:paraId="695CB0BF" w14:textId="77777777" w:rsidTr="009B3424">
        <w:tc>
          <w:tcPr>
            <w:tcW w:w="3600" w:type="dxa"/>
            <w:shd w:val="clear" w:color="auto" w:fill="auto"/>
          </w:tcPr>
          <w:p w14:paraId="0E7962F1" w14:textId="77777777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D57D3B" w14:textId="77777777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9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E1176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77,408,368</w:t>
            </w:r>
          </w:p>
        </w:tc>
        <w:tc>
          <w:tcPr>
            <w:tcW w:w="270" w:type="dxa"/>
            <w:shd w:val="clear" w:color="auto" w:fill="auto"/>
          </w:tcPr>
          <w:p w14:paraId="56323DCA" w14:textId="77777777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7943CD" w14:textId="77777777" w:rsidR="006361A1" w:rsidRPr="00697751" w:rsidRDefault="006361A1" w:rsidP="00E673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69775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2AEC03" w14:textId="77777777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ACEF14" w14:textId="77777777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8"/>
              </w:tabs>
              <w:ind w:left="-64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77,408,368</w:t>
            </w:r>
          </w:p>
        </w:tc>
      </w:tr>
      <w:tr w:rsidR="006361A1" w:rsidRPr="00E11762" w14:paraId="25F281DB" w14:textId="77777777" w:rsidTr="009B3424">
        <w:tc>
          <w:tcPr>
            <w:tcW w:w="3600" w:type="dxa"/>
            <w:shd w:val="clear" w:color="auto" w:fill="auto"/>
          </w:tcPr>
          <w:p w14:paraId="23F59177" w14:textId="77777777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DA424C" w14:textId="77777777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9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62E1CB3" w14:textId="77777777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0FD69F" w14:textId="77777777" w:rsidR="006361A1" w:rsidRPr="00E11762" w:rsidRDefault="006361A1" w:rsidP="00E673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4A95233" w14:textId="77777777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C35075" w14:textId="77777777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1518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</w:p>
        </w:tc>
      </w:tr>
      <w:tr w:rsidR="006A37BF" w:rsidRPr="00E11762" w14:paraId="0917FFE0" w14:textId="77777777" w:rsidTr="009B3424">
        <w:tc>
          <w:tcPr>
            <w:tcW w:w="3600" w:type="dxa"/>
            <w:shd w:val="clear" w:color="auto" w:fill="auto"/>
          </w:tcPr>
          <w:p w14:paraId="7386219C" w14:textId="77777777" w:rsidR="006A37BF" w:rsidRPr="00E11762" w:rsidRDefault="006A37BF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BC441B3" w14:textId="77777777" w:rsidR="006A37BF" w:rsidRPr="00E11762" w:rsidRDefault="006A37BF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9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195CC0" w14:textId="77777777" w:rsidR="006A37BF" w:rsidRPr="00E11762" w:rsidRDefault="006A37BF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F07FACD" w14:textId="77777777" w:rsidR="006A37BF" w:rsidRPr="00E11762" w:rsidRDefault="006A37BF" w:rsidP="00E673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2D8E80" w14:textId="77777777" w:rsidR="006A37BF" w:rsidRPr="00E11762" w:rsidRDefault="006A37BF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4" w:type="dxa"/>
            <w:shd w:val="clear" w:color="auto" w:fill="auto"/>
            <w:vAlign w:val="bottom"/>
          </w:tcPr>
          <w:p w14:paraId="0EC07A14" w14:textId="77777777" w:rsidR="006A37BF" w:rsidRPr="00E11762" w:rsidRDefault="006A37BF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8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361A1" w:rsidRPr="00E11762" w14:paraId="33F30A04" w14:textId="77777777" w:rsidTr="009B3424">
        <w:tc>
          <w:tcPr>
            <w:tcW w:w="3600" w:type="dxa"/>
            <w:shd w:val="clear" w:color="auto" w:fill="auto"/>
          </w:tcPr>
          <w:p w14:paraId="636C7105" w14:textId="05CC1023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</w:t>
            </w:r>
            <w:r w:rsidR="00674945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238AB13" w14:textId="77777777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9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>335,575</w:t>
            </w:r>
          </w:p>
        </w:tc>
        <w:tc>
          <w:tcPr>
            <w:tcW w:w="270" w:type="dxa"/>
            <w:shd w:val="clear" w:color="auto" w:fill="auto"/>
          </w:tcPr>
          <w:p w14:paraId="6307E512" w14:textId="77777777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0EBD654" w14:textId="77777777" w:rsidR="006361A1" w:rsidRPr="00E11762" w:rsidRDefault="006361A1" w:rsidP="00E673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8A38D9" w14:textId="77777777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4" w:type="dxa"/>
            <w:shd w:val="clear" w:color="auto" w:fill="auto"/>
            <w:vAlign w:val="bottom"/>
          </w:tcPr>
          <w:p w14:paraId="7BB3989F" w14:textId="77777777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8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>335,575</w:t>
            </w:r>
          </w:p>
        </w:tc>
      </w:tr>
      <w:tr w:rsidR="006361A1" w:rsidRPr="00E11762" w14:paraId="038E91D3" w14:textId="77777777" w:rsidTr="009B3424">
        <w:tc>
          <w:tcPr>
            <w:tcW w:w="3600" w:type="dxa"/>
            <w:shd w:val="clear" w:color="auto" w:fill="auto"/>
          </w:tcPr>
          <w:p w14:paraId="0DD417D8" w14:textId="77777777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CA36B86" w14:textId="77777777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9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>1,304,062</w:t>
            </w:r>
          </w:p>
        </w:tc>
        <w:tc>
          <w:tcPr>
            <w:tcW w:w="270" w:type="dxa"/>
            <w:shd w:val="clear" w:color="auto" w:fill="auto"/>
          </w:tcPr>
          <w:p w14:paraId="4460B40B" w14:textId="77777777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CE7E4F5" w14:textId="77777777" w:rsidR="006361A1" w:rsidRPr="00E11762" w:rsidRDefault="006361A1" w:rsidP="00E673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477879" w14:textId="77777777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4" w:type="dxa"/>
            <w:shd w:val="clear" w:color="auto" w:fill="auto"/>
            <w:vAlign w:val="bottom"/>
          </w:tcPr>
          <w:p w14:paraId="0BE5A243" w14:textId="77777777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8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>1,304,062</w:t>
            </w:r>
          </w:p>
        </w:tc>
      </w:tr>
      <w:tr w:rsidR="006361A1" w:rsidRPr="00E11762" w14:paraId="121616B5" w14:textId="77777777" w:rsidTr="009B3424">
        <w:tc>
          <w:tcPr>
            <w:tcW w:w="3600" w:type="dxa"/>
            <w:shd w:val="clear" w:color="auto" w:fill="auto"/>
          </w:tcPr>
          <w:p w14:paraId="0F7D08F2" w14:textId="77777777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ACCF5B8" w14:textId="77777777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9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>28,000,000</w:t>
            </w:r>
          </w:p>
        </w:tc>
        <w:tc>
          <w:tcPr>
            <w:tcW w:w="270" w:type="dxa"/>
            <w:shd w:val="clear" w:color="auto" w:fill="auto"/>
          </w:tcPr>
          <w:p w14:paraId="33FB6A76" w14:textId="77777777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F3009CE" w14:textId="77777777" w:rsidR="006361A1" w:rsidRPr="00E11762" w:rsidRDefault="006361A1" w:rsidP="00E673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F514FB" w14:textId="77777777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4" w:type="dxa"/>
            <w:shd w:val="clear" w:color="auto" w:fill="auto"/>
            <w:vAlign w:val="bottom"/>
          </w:tcPr>
          <w:p w14:paraId="55329F4C" w14:textId="77777777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8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>28,000,000</w:t>
            </w:r>
          </w:p>
        </w:tc>
      </w:tr>
      <w:tr w:rsidR="006361A1" w:rsidRPr="00E11762" w14:paraId="6F9BE0DF" w14:textId="77777777" w:rsidTr="009B3424">
        <w:tc>
          <w:tcPr>
            <w:tcW w:w="3600" w:type="dxa"/>
            <w:shd w:val="clear" w:color="auto" w:fill="auto"/>
          </w:tcPr>
          <w:p w14:paraId="7471D280" w14:textId="77777777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DA573E8" w14:textId="77777777" w:rsidR="006361A1" w:rsidRPr="00E11762" w:rsidRDefault="006361A1" w:rsidP="00E673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5C6B6A" w14:textId="77777777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7919D11" w14:textId="77777777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>207,315</w:t>
            </w:r>
          </w:p>
        </w:tc>
        <w:tc>
          <w:tcPr>
            <w:tcW w:w="270" w:type="dxa"/>
            <w:shd w:val="clear" w:color="auto" w:fill="auto"/>
          </w:tcPr>
          <w:p w14:paraId="28439408" w14:textId="77777777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4" w:type="dxa"/>
            <w:shd w:val="clear" w:color="auto" w:fill="auto"/>
            <w:vAlign w:val="bottom"/>
          </w:tcPr>
          <w:p w14:paraId="4392BE50" w14:textId="77777777" w:rsidR="006361A1" w:rsidRPr="00E11762" w:rsidRDefault="006361A1" w:rsidP="00E673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6361A1" w:rsidRPr="00E11762" w14:paraId="6009A542" w14:textId="77777777" w:rsidTr="00525D72">
        <w:trPr>
          <w:trHeight w:val="424"/>
        </w:trPr>
        <w:tc>
          <w:tcPr>
            <w:tcW w:w="3600" w:type="dxa"/>
            <w:shd w:val="clear" w:color="auto" w:fill="auto"/>
          </w:tcPr>
          <w:p w14:paraId="4A0EB4BC" w14:textId="77777777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387587" w14:textId="77777777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9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E1176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29,639,637</w:t>
            </w:r>
          </w:p>
        </w:tc>
        <w:tc>
          <w:tcPr>
            <w:tcW w:w="270" w:type="dxa"/>
            <w:shd w:val="clear" w:color="auto" w:fill="auto"/>
          </w:tcPr>
          <w:p w14:paraId="5E017EBA" w14:textId="77777777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6798BB" w14:textId="77777777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207,315</w:t>
            </w:r>
          </w:p>
        </w:tc>
        <w:tc>
          <w:tcPr>
            <w:tcW w:w="270" w:type="dxa"/>
            <w:shd w:val="clear" w:color="auto" w:fill="auto"/>
          </w:tcPr>
          <w:p w14:paraId="735B451A" w14:textId="77777777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76EA5D" w14:textId="77777777" w:rsidR="006361A1" w:rsidRPr="00E11762" w:rsidRDefault="006361A1" w:rsidP="00636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8"/>
              </w:tabs>
              <w:ind w:left="-64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29,639,637</w:t>
            </w:r>
          </w:p>
        </w:tc>
      </w:tr>
    </w:tbl>
    <w:p w14:paraId="5B5A4063" w14:textId="77777777" w:rsidR="00E5443E" w:rsidRPr="00E11762" w:rsidRDefault="00E5443E" w:rsidP="0048018E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746EE36B" w14:textId="08AC2D3E" w:rsidR="00B0218A" w:rsidRPr="00E11762" w:rsidRDefault="00B0218A" w:rsidP="006A37BF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bookmarkStart w:id="5" w:name="_Hlk36242153"/>
      <w:r w:rsidRPr="00E11762">
        <w:rPr>
          <w:rFonts w:ascii="Angsana New" w:hAnsi="Angsana New"/>
          <w:sz w:val="30"/>
          <w:szCs w:val="30"/>
          <w:cs/>
        </w:rPr>
        <w:lastRenderedPageBreak/>
        <w:t>การด้อยค่าของสินทรัพย์ทางการเงิ</w:t>
      </w:r>
      <w:r w:rsidRPr="00E11762">
        <w:rPr>
          <w:rFonts w:ascii="Angsana New" w:hAnsi="Angsana New" w:hint="cs"/>
          <w:sz w:val="30"/>
          <w:szCs w:val="30"/>
          <w:cs/>
        </w:rPr>
        <w:t>น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</w:p>
    <w:p w14:paraId="5D176CE4" w14:textId="77777777" w:rsidR="00B0218A" w:rsidRPr="00E11762" w:rsidRDefault="00B0218A" w:rsidP="006A37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66B94BC1" w14:textId="2D6CD3E0" w:rsidR="00B0218A" w:rsidRPr="00E11762" w:rsidRDefault="00B0218A" w:rsidP="006A37BF">
      <w:pPr>
        <w:pStyle w:val="ListParagraph"/>
        <w:tabs>
          <w:tab w:val="clear" w:pos="907"/>
          <w:tab w:val="left" w:pos="108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</w:rPr>
        <w:t xml:space="preserve">TFRS 9 </w:t>
      </w:r>
      <w:r w:rsidRPr="00E11762">
        <w:rPr>
          <w:rFonts w:ascii="Angsana New" w:hAnsi="Angsana New"/>
          <w:sz w:val="30"/>
          <w:szCs w:val="30"/>
          <w:cs/>
        </w:rPr>
        <w:t xml:space="preserve"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ในขณะที่เดิมกลุ่มบริษัท 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E11762">
        <w:rPr>
          <w:rFonts w:ascii="Angsana New" w:hAnsi="Angsana New"/>
          <w:sz w:val="30"/>
          <w:szCs w:val="30"/>
        </w:rPr>
        <w:t xml:space="preserve">TFRS 9 </w:t>
      </w:r>
      <w:r w:rsidRPr="00E11762">
        <w:rPr>
          <w:rFonts w:ascii="Angsana New" w:hAnsi="Angsana New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E11762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/>
          <w:sz w:val="30"/>
          <w:szCs w:val="30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E11762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/>
          <w:sz w:val="30"/>
          <w:szCs w:val="30"/>
          <w:cs/>
        </w:rPr>
        <w:t>ลูกหนี้ตามสัญญาเช่า ซึ่งไม่รวมเงินลงทุนในตราสารทุน</w:t>
      </w:r>
    </w:p>
    <w:p w14:paraId="6D9C1EA6" w14:textId="77777777" w:rsidR="00B0218A" w:rsidRPr="00E11762" w:rsidRDefault="00B0218A" w:rsidP="006A37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1950C9F5" w14:textId="4CF19982" w:rsidR="00B0218A" w:rsidRPr="00E11762" w:rsidRDefault="00B0218A" w:rsidP="006A37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 xml:space="preserve">กลุ่มบริษัท ได้ประเมินการด้อยค่าตาม </w:t>
      </w:r>
      <w:r w:rsidRPr="00E11762">
        <w:rPr>
          <w:rFonts w:ascii="Angsana New" w:hAnsi="Angsana New"/>
          <w:sz w:val="30"/>
          <w:szCs w:val="30"/>
        </w:rPr>
        <w:t xml:space="preserve">TFRS 9 </w:t>
      </w:r>
      <w:r w:rsidRPr="00E11762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11762">
        <w:rPr>
          <w:rFonts w:ascii="Angsana New" w:hAnsi="Angsana New"/>
          <w:sz w:val="30"/>
          <w:szCs w:val="30"/>
        </w:rPr>
        <w:t xml:space="preserve">1 </w:t>
      </w:r>
      <w:r w:rsidRPr="00E11762">
        <w:rPr>
          <w:rFonts w:ascii="Angsana New" w:hAnsi="Angsana New"/>
          <w:sz w:val="30"/>
          <w:szCs w:val="30"/>
          <w:cs/>
        </w:rPr>
        <w:t xml:space="preserve">มกราคม </w:t>
      </w:r>
      <w:r w:rsidRPr="00E11762">
        <w:rPr>
          <w:rFonts w:ascii="Angsana New" w:hAnsi="Angsana New"/>
          <w:sz w:val="30"/>
          <w:szCs w:val="30"/>
        </w:rPr>
        <w:t xml:space="preserve">2563 </w:t>
      </w:r>
      <w:r w:rsidRPr="00E11762">
        <w:rPr>
          <w:rFonts w:ascii="Angsana New" w:hAnsi="Angsana New"/>
          <w:sz w:val="30"/>
          <w:szCs w:val="30"/>
          <w:cs/>
        </w:rPr>
        <w:t>ส่งผลให้มีค่าเผื่อผลขาดทุนจากการด้อยค่าเพิ่มขึ้น ดังนี้</w:t>
      </w:r>
    </w:p>
    <w:p w14:paraId="6B9AFF6B" w14:textId="77777777" w:rsidR="006A37BF" w:rsidRPr="00E11762" w:rsidRDefault="006A37BF" w:rsidP="00B021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tbl>
      <w:tblPr>
        <w:tblW w:w="8820" w:type="dxa"/>
        <w:tblInd w:w="9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350"/>
        <w:gridCol w:w="180"/>
        <w:gridCol w:w="1350"/>
      </w:tblGrid>
      <w:tr w:rsidR="00B0218A" w:rsidRPr="00E11762" w14:paraId="65B866AF" w14:textId="77777777" w:rsidTr="009B3424">
        <w:trPr>
          <w:cantSplit/>
          <w:tblHeader/>
        </w:trPr>
        <w:tc>
          <w:tcPr>
            <w:tcW w:w="5940" w:type="dxa"/>
            <w:vAlign w:val="bottom"/>
          </w:tcPr>
          <w:p w14:paraId="4B607506" w14:textId="77777777" w:rsidR="00B0218A" w:rsidRPr="00E11762" w:rsidRDefault="00B0218A" w:rsidP="009B342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E11762">
              <w:rPr>
                <w:rFonts w:ascii="Arial" w:hAnsi="Arial" w:cs="Angsana New"/>
                <w:sz w:val="18"/>
                <w:szCs w:val="18"/>
                <w:lang w:val="en-US" w:bidi="th-TH"/>
              </w:rPr>
              <w:br w:type="page"/>
            </w:r>
            <w:r w:rsidRPr="00E11762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350" w:type="dxa"/>
          </w:tcPr>
          <w:p w14:paraId="4E7649C9" w14:textId="77777777" w:rsidR="00B0218A" w:rsidRPr="00E11762" w:rsidRDefault="00B0218A" w:rsidP="009B3424">
            <w:pPr>
              <w:pStyle w:val="acctmergecolhdg"/>
              <w:spacing w:line="240" w:lineRule="auto"/>
              <w:ind w:left="-77" w:right="-81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14:paraId="2AF97F5C" w14:textId="77777777" w:rsidR="00B0218A" w:rsidRPr="00E11762" w:rsidRDefault="00B0218A" w:rsidP="009B3424">
            <w:pPr>
              <w:pStyle w:val="acctmergecolhdg"/>
              <w:spacing w:line="240" w:lineRule="auto"/>
              <w:ind w:left="-77" w:right="-8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4097B002" w14:textId="77777777" w:rsidR="00B0218A" w:rsidRPr="00E11762" w:rsidRDefault="00B0218A" w:rsidP="009B3424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648106D" w14:textId="77777777" w:rsidR="00B0218A" w:rsidRPr="00E11762" w:rsidRDefault="00B0218A" w:rsidP="009B3424">
            <w:pPr>
              <w:pStyle w:val="acctmergecolhdg"/>
              <w:spacing w:line="240" w:lineRule="auto"/>
              <w:ind w:left="-8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65AAD4F3" w14:textId="77777777" w:rsidR="00B0218A" w:rsidRPr="00E11762" w:rsidRDefault="00B0218A" w:rsidP="009B3424">
            <w:pPr>
              <w:pStyle w:val="acctmergecolhdg"/>
              <w:spacing w:line="240" w:lineRule="auto"/>
              <w:ind w:left="-85" w:right="-8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E11762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 </w:t>
            </w:r>
          </w:p>
        </w:tc>
      </w:tr>
      <w:tr w:rsidR="00B0218A" w:rsidRPr="00E11762" w14:paraId="6577E6FD" w14:textId="77777777" w:rsidTr="009B3424">
        <w:trPr>
          <w:cantSplit/>
          <w:tblHeader/>
        </w:trPr>
        <w:tc>
          <w:tcPr>
            <w:tcW w:w="5940" w:type="dxa"/>
          </w:tcPr>
          <w:p w14:paraId="6E4843CE" w14:textId="77777777" w:rsidR="00B0218A" w:rsidRPr="00E11762" w:rsidRDefault="00B0218A" w:rsidP="009B342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655E15D1" w14:textId="77777777" w:rsidR="00B0218A" w:rsidRPr="00E11762" w:rsidRDefault="00B0218A" w:rsidP="009B342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E1176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117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0218A" w:rsidRPr="00E11762" w14:paraId="34ABEFB7" w14:textId="77777777" w:rsidTr="009B3424">
        <w:trPr>
          <w:cantSplit/>
          <w:trHeight w:val="191"/>
        </w:trPr>
        <w:tc>
          <w:tcPr>
            <w:tcW w:w="5940" w:type="dxa"/>
          </w:tcPr>
          <w:p w14:paraId="43E55F9C" w14:textId="77777777" w:rsidR="00B0218A" w:rsidRPr="00E11762" w:rsidRDefault="00B0218A" w:rsidP="009B3424">
            <w:pPr>
              <w:spacing w:line="240" w:lineRule="auto"/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5191CC7F" w14:textId="77777777" w:rsidR="00B0218A" w:rsidRPr="00E11762" w:rsidRDefault="00B0218A" w:rsidP="009B342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15F0265" w14:textId="77777777" w:rsidR="00B0218A" w:rsidRPr="00E11762" w:rsidRDefault="00B0218A" w:rsidP="009B342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4EBC9DD" w14:textId="77777777" w:rsidR="00B0218A" w:rsidRPr="00E11762" w:rsidRDefault="00B0218A" w:rsidP="009B342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0218A" w:rsidRPr="00E11762" w14:paraId="7AB80360" w14:textId="77777777" w:rsidTr="009B3424">
        <w:trPr>
          <w:cantSplit/>
          <w:trHeight w:val="191"/>
        </w:trPr>
        <w:tc>
          <w:tcPr>
            <w:tcW w:w="5940" w:type="dxa"/>
          </w:tcPr>
          <w:p w14:paraId="4317FD72" w14:textId="02272035" w:rsidR="00B0218A" w:rsidRPr="008A5A44" w:rsidRDefault="00B0218A" w:rsidP="009B3424">
            <w:pPr>
              <w:spacing w:line="240" w:lineRule="auto"/>
              <w:ind w:left="175" w:right="-79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8A5A44">
              <w:rPr>
                <w:rFonts w:ascii="Angsana New" w:hAnsi="Angsana New"/>
                <w:sz w:val="30"/>
                <w:szCs w:val="30"/>
                <w:cs/>
              </w:rPr>
              <w:t xml:space="preserve">ค่าเผื่อหนี้สงสัยจะสูญ </w:t>
            </w:r>
            <w:r w:rsidRPr="008A5A4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78023D" w:rsidRPr="008A5A44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</w:t>
            </w:r>
            <w:r w:rsidR="00D51215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</w:p>
        </w:tc>
        <w:tc>
          <w:tcPr>
            <w:tcW w:w="1350" w:type="dxa"/>
          </w:tcPr>
          <w:p w14:paraId="0A62E093" w14:textId="77777777" w:rsidR="00B0218A" w:rsidRPr="008A5A44" w:rsidRDefault="00B0218A" w:rsidP="009B3424">
            <w:pPr>
              <w:pStyle w:val="acctfourfigures"/>
              <w:tabs>
                <w:tab w:val="clear" w:pos="765"/>
                <w:tab w:val="decimal" w:pos="731"/>
                <w:tab w:val="decimal" w:pos="1450"/>
              </w:tabs>
              <w:spacing w:line="240" w:lineRule="auto"/>
              <w:ind w:right="19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A5A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106,503</w:t>
            </w:r>
          </w:p>
        </w:tc>
        <w:tc>
          <w:tcPr>
            <w:tcW w:w="180" w:type="dxa"/>
          </w:tcPr>
          <w:p w14:paraId="0E4E18EF" w14:textId="77777777" w:rsidR="00B0218A" w:rsidRPr="008A5A44" w:rsidRDefault="00B0218A" w:rsidP="009B342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651F3EC5" w14:textId="77777777" w:rsidR="00B0218A" w:rsidRPr="008A5A44" w:rsidRDefault="00B0218A" w:rsidP="009B3424">
            <w:pPr>
              <w:pStyle w:val="acctfourfigures"/>
              <w:tabs>
                <w:tab w:val="clear" w:pos="765"/>
              </w:tabs>
              <w:spacing w:line="240" w:lineRule="auto"/>
              <w:ind w:right="-1068" w:firstLine="7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A5A4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B0218A" w:rsidRPr="00E11762" w14:paraId="034CC872" w14:textId="77777777" w:rsidTr="009B3424">
        <w:trPr>
          <w:cantSplit/>
          <w:trHeight w:val="191"/>
        </w:trPr>
        <w:tc>
          <w:tcPr>
            <w:tcW w:w="5940" w:type="dxa"/>
          </w:tcPr>
          <w:p w14:paraId="006664BA" w14:textId="77777777" w:rsidR="00B0218A" w:rsidRPr="008A5A44" w:rsidRDefault="00B0218A" w:rsidP="009B3424">
            <w:pPr>
              <w:spacing w:line="240" w:lineRule="auto"/>
              <w:ind w:left="175" w:right="-79" w:hanging="175"/>
              <w:rPr>
                <w:rFonts w:ascii="Angsana New" w:hAnsi="Angsana New"/>
                <w:sz w:val="30"/>
                <w:szCs w:val="30"/>
              </w:rPr>
            </w:pPr>
            <w:r w:rsidRPr="008A5A4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7332E7F1" w14:textId="77777777" w:rsidR="00B0218A" w:rsidRPr="008A5A44" w:rsidRDefault="00B0218A" w:rsidP="009B342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2F9077C" w14:textId="77777777" w:rsidR="00B0218A" w:rsidRPr="008A5A44" w:rsidRDefault="00B0218A" w:rsidP="009B3424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26A0D65F" w14:textId="77777777" w:rsidR="00B0218A" w:rsidRPr="008A5A44" w:rsidRDefault="00B0218A" w:rsidP="009B342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0218A" w:rsidRPr="00E11762" w14:paraId="406A58EB" w14:textId="77777777" w:rsidTr="009B3424">
        <w:trPr>
          <w:cantSplit/>
          <w:trHeight w:val="191"/>
        </w:trPr>
        <w:tc>
          <w:tcPr>
            <w:tcW w:w="5940" w:type="dxa"/>
          </w:tcPr>
          <w:p w14:paraId="33B25DEF" w14:textId="77777777" w:rsidR="00B0218A" w:rsidRPr="008A5A44" w:rsidRDefault="00B0218A" w:rsidP="009B3424">
            <w:pPr>
              <w:spacing w:line="240" w:lineRule="auto"/>
              <w:ind w:left="175" w:right="-79" w:hanging="175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A5A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ผลขาดทุนจากการด้อยค่าที่รับรู้เพิ่มเติม ณ วันที่ </w:t>
            </w:r>
            <w:r w:rsidRPr="008A5A4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1 </w:t>
            </w:r>
            <w:r w:rsidRPr="008A5A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8A5A4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2563 </w:t>
            </w:r>
            <w:r w:rsidRPr="008A5A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350" w:type="dxa"/>
          </w:tcPr>
          <w:p w14:paraId="5CCA6D38" w14:textId="77777777" w:rsidR="00B0218A" w:rsidRPr="008A5A44" w:rsidRDefault="00B0218A" w:rsidP="009B342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CCCF48E" w14:textId="77777777" w:rsidR="00B0218A" w:rsidRPr="008A5A44" w:rsidRDefault="00B0218A" w:rsidP="009B342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DCEC50D" w14:textId="77777777" w:rsidR="00B0218A" w:rsidRPr="008A5A44" w:rsidRDefault="00B0218A" w:rsidP="009B342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0218A" w:rsidRPr="00E11762" w14:paraId="3BA61F1E" w14:textId="77777777" w:rsidTr="009B3424">
        <w:trPr>
          <w:cantSplit/>
        </w:trPr>
        <w:tc>
          <w:tcPr>
            <w:tcW w:w="5940" w:type="dxa"/>
          </w:tcPr>
          <w:p w14:paraId="4AE1F701" w14:textId="5EAC0ED8" w:rsidR="00B0218A" w:rsidRPr="008A5A44" w:rsidRDefault="00B0218A" w:rsidP="009B342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80"/>
              <w:rPr>
                <w:rFonts w:ascii="Angsana New" w:hAnsi="Angsana New"/>
                <w:sz w:val="30"/>
                <w:szCs w:val="30"/>
              </w:rPr>
            </w:pPr>
            <w:r w:rsidRPr="008A5A44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="0078023D" w:rsidRPr="008A5A44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59CDADB7" w14:textId="77777777" w:rsidR="00B0218A" w:rsidRPr="008A5A44" w:rsidRDefault="00B0218A" w:rsidP="009B3424">
            <w:pPr>
              <w:pStyle w:val="acctfourfigures"/>
              <w:tabs>
                <w:tab w:val="clear" w:pos="765"/>
                <w:tab w:val="decimal" w:pos="731"/>
                <w:tab w:val="decimal" w:pos="1270"/>
              </w:tabs>
              <w:spacing w:line="240" w:lineRule="auto"/>
              <w:ind w:right="19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A5A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37,230</w:t>
            </w:r>
          </w:p>
        </w:tc>
        <w:tc>
          <w:tcPr>
            <w:tcW w:w="180" w:type="dxa"/>
          </w:tcPr>
          <w:p w14:paraId="428E22D7" w14:textId="77777777" w:rsidR="00B0218A" w:rsidRPr="008A5A44" w:rsidRDefault="00B0218A" w:rsidP="009B342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61DB7861" w14:textId="77777777" w:rsidR="00B0218A" w:rsidRPr="008A5A44" w:rsidRDefault="00B0218A" w:rsidP="009B3424">
            <w:pPr>
              <w:pStyle w:val="acctfourfigures"/>
              <w:tabs>
                <w:tab w:val="clear" w:pos="765"/>
              </w:tabs>
              <w:spacing w:line="240" w:lineRule="auto"/>
              <w:ind w:right="-1068" w:firstLine="7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A5A4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B0218A" w:rsidRPr="00E11762" w14:paraId="1AB0A04D" w14:textId="77777777" w:rsidTr="00835DF6">
        <w:trPr>
          <w:cantSplit/>
          <w:trHeight w:val="442"/>
        </w:trPr>
        <w:tc>
          <w:tcPr>
            <w:tcW w:w="5940" w:type="dxa"/>
            <w:vAlign w:val="bottom"/>
          </w:tcPr>
          <w:p w14:paraId="6F04A1BB" w14:textId="77777777" w:rsidR="00B0218A" w:rsidRPr="008A5A44" w:rsidRDefault="00B0218A" w:rsidP="009B3424">
            <w:pPr>
              <w:spacing w:line="240" w:lineRule="auto"/>
              <w:ind w:left="190" w:hanging="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5A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8A5A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8A5A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8A5A44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BD68FD" w14:textId="77777777" w:rsidR="00B0218A" w:rsidRPr="008A5A44" w:rsidRDefault="00B0218A" w:rsidP="009B3424">
            <w:pPr>
              <w:pStyle w:val="acctfourfigures"/>
              <w:tabs>
                <w:tab w:val="clear" w:pos="765"/>
                <w:tab w:val="decimal" w:pos="731"/>
                <w:tab w:val="decimal" w:pos="1270"/>
              </w:tabs>
              <w:spacing w:line="240" w:lineRule="auto"/>
              <w:ind w:right="1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A5A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143,733</w:t>
            </w:r>
          </w:p>
        </w:tc>
        <w:tc>
          <w:tcPr>
            <w:tcW w:w="180" w:type="dxa"/>
          </w:tcPr>
          <w:p w14:paraId="407174AC" w14:textId="77777777" w:rsidR="00B0218A" w:rsidRPr="008A5A44" w:rsidRDefault="00B0218A" w:rsidP="009B3424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B95BE41" w14:textId="77777777" w:rsidR="00B0218A" w:rsidRPr="008A5A44" w:rsidRDefault="00B0218A" w:rsidP="009B3424">
            <w:pPr>
              <w:pStyle w:val="acctfourfigures"/>
              <w:tabs>
                <w:tab w:val="clear" w:pos="765"/>
              </w:tabs>
              <w:spacing w:line="240" w:lineRule="auto"/>
              <w:ind w:right="-1068" w:firstLine="7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A5A4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050277E7" w14:textId="77777777" w:rsidR="00B0218A" w:rsidRPr="00E11762" w:rsidRDefault="00B0218A" w:rsidP="00B021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4ABE88CC" w14:textId="4C9E10F8" w:rsidR="00B0218A" w:rsidRPr="00E11762" w:rsidRDefault="00B0218A" w:rsidP="006A37BF">
      <w:pPr>
        <w:pStyle w:val="ListParagraph"/>
        <w:tabs>
          <w:tab w:val="clear" w:pos="907"/>
          <w:tab w:val="left" w:pos="1260"/>
        </w:tabs>
        <w:spacing w:line="240" w:lineRule="auto"/>
        <w:ind w:left="1080" w:right="-58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กลุ่มบริษัทเลือกที่จะรับรู้การเพิ่มขึ้นของผลขาดทุนจากการด้อยค่าโดยปรับปรุงกับกำไรสะสม</w:t>
      </w:r>
      <w:r w:rsidRPr="00E11762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/>
          <w:sz w:val="30"/>
          <w:szCs w:val="30"/>
          <w:cs/>
        </w:rPr>
        <w:t>ณ วันที่</w:t>
      </w:r>
      <w:r w:rsidR="006A37BF" w:rsidRPr="00E11762">
        <w:rPr>
          <w:rFonts w:ascii="Angsana New" w:hAnsi="Angsana New"/>
          <w:sz w:val="30"/>
          <w:szCs w:val="30"/>
        </w:rPr>
        <w:br/>
      </w:r>
      <w:r w:rsidRPr="00E11762">
        <w:rPr>
          <w:rFonts w:ascii="Angsana New" w:hAnsi="Angsana New"/>
          <w:sz w:val="30"/>
          <w:szCs w:val="30"/>
        </w:rPr>
        <w:t>1</w:t>
      </w:r>
      <w:r w:rsidR="00EF3ACB" w:rsidRPr="00E11762">
        <w:rPr>
          <w:rFonts w:ascii="Angsana New" w:hAnsi="Angsana New" w:hint="cs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  <w:cs/>
        </w:rPr>
        <w:t xml:space="preserve">มกราคม </w:t>
      </w:r>
      <w:r w:rsidRPr="00E11762">
        <w:rPr>
          <w:rFonts w:ascii="Angsana New" w:hAnsi="Angsana New"/>
          <w:sz w:val="30"/>
          <w:szCs w:val="30"/>
        </w:rPr>
        <w:t>2563</w:t>
      </w:r>
    </w:p>
    <w:p w14:paraId="20216F07" w14:textId="77777777" w:rsidR="00B0218A" w:rsidRPr="00E11762" w:rsidRDefault="0048018E" w:rsidP="0048018E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i/>
          <w:iCs/>
          <w:sz w:val="30"/>
          <w:szCs w:val="30"/>
        </w:rPr>
      </w:pPr>
      <w:r w:rsidRPr="00E11762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37331C2" w14:textId="3833C6EF" w:rsidR="00B3230D" w:rsidRPr="0078023D" w:rsidRDefault="00B3230D" w:rsidP="00661016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8023D">
        <w:rPr>
          <w:rFonts w:ascii="Angsana New" w:hAnsi="Angsana New"/>
          <w:sz w:val="30"/>
          <w:szCs w:val="30"/>
          <w:cs/>
        </w:rPr>
        <w:lastRenderedPageBreak/>
        <w:t>อนุพันธ์และการบัญชีป้องกันความเสี่ยง</w:t>
      </w:r>
    </w:p>
    <w:p w14:paraId="665D9B76" w14:textId="77777777" w:rsidR="0048018E" w:rsidRPr="0078023D" w:rsidRDefault="0048018E" w:rsidP="0048018E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i/>
          <w:iCs/>
          <w:sz w:val="30"/>
          <w:szCs w:val="30"/>
        </w:rPr>
      </w:pPr>
    </w:p>
    <w:bookmarkEnd w:id="5"/>
    <w:p w14:paraId="1C17F6A2" w14:textId="77777777" w:rsidR="006A37BF" w:rsidRPr="0078023D" w:rsidRDefault="006A37BF" w:rsidP="006A37BF">
      <w:pPr>
        <w:pStyle w:val="ListParagraph"/>
        <w:tabs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78023D">
        <w:rPr>
          <w:rFonts w:ascii="Angsana New" w:hAnsi="Angsana New" w:hint="cs"/>
          <w:sz w:val="30"/>
          <w:szCs w:val="30"/>
          <w:cs/>
        </w:rPr>
        <w:t xml:space="preserve">ตาม </w:t>
      </w:r>
      <w:r w:rsidRPr="0078023D">
        <w:rPr>
          <w:rFonts w:ascii="Angsana New" w:hAnsi="Angsana New"/>
          <w:sz w:val="30"/>
          <w:szCs w:val="30"/>
        </w:rPr>
        <w:t xml:space="preserve">TFRS 9 </w:t>
      </w:r>
      <w:r w:rsidRPr="0078023D">
        <w:rPr>
          <w:rFonts w:ascii="Angsana New" w:hAnsi="Angsana New" w:hint="cs"/>
          <w:sz w:val="30"/>
          <w:szCs w:val="30"/>
          <w:cs/>
        </w:rPr>
        <w:t>อนุพันธ์ทั้งหมดวัดมูลค่าด้วยมูลค่ายุติธรรมในงบแสดงฐานะการเงิน</w:t>
      </w:r>
    </w:p>
    <w:p w14:paraId="5E5D59E6" w14:textId="77777777" w:rsidR="006A37BF" w:rsidRPr="0078023D" w:rsidRDefault="006A37BF" w:rsidP="006A37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7"/>
        <w:jc w:val="thaiDistribute"/>
        <w:rPr>
          <w:rFonts w:ascii="Angsana New" w:hAnsi="Angsana New"/>
          <w:sz w:val="30"/>
          <w:szCs w:val="30"/>
        </w:rPr>
      </w:pPr>
    </w:p>
    <w:p w14:paraId="3E4EBD79" w14:textId="043E758A" w:rsidR="006A37BF" w:rsidRPr="0078023D" w:rsidRDefault="006A37BF" w:rsidP="006A37BF">
      <w:pPr>
        <w:pStyle w:val="ListParagraph"/>
        <w:tabs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78023D">
        <w:rPr>
          <w:rFonts w:ascii="Angsana New" w:hAnsi="Angsana New"/>
          <w:sz w:val="30"/>
          <w:szCs w:val="30"/>
          <w:cs/>
        </w:rPr>
        <w:t>กลุ่มบริษัทกำหนดให้อนุพันธ์เป็นอนุพันธ์ที่ถือไว้เพื่อการบริหารความเสี่ยง</w:t>
      </w:r>
      <w:r w:rsidRPr="0078023D">
        <w:rPr>
          <w:rFonts w:ascii="Angsana New" w:hAnsi="Angsana New"/>
          <w:sz w:val="30"/>
          <w:szCs w:val="30"/>
        </w:rPr>
        <w:t xml:space="preserve"> </w:t>
      </w:r>
      <w:r w:rsidRPr="0078023D">
        <w:rPr>
          <w:rFonts w:ascii="Angsana New" w:hAnsi="Angsana New"/>
          <w:sz w:val="30"/>
          <w:szCs w:val="30"/>
          <w:cs/>
        </w:rPr>
        <w:t>กลุ่มบริษัทมีการจัดทำเอกสารเกี่ยวกับความสัมพันธ์ของเครื่องมือที่ใช้ป้องกันความเสี่ยงและรายการที่มีการป้องกันความเสี่ยง รวมถึงวัตถุประสงค์และกลยุทธ์ในการบริหารความเสี่ยง และวิธีการที่จะใช้ในการประเมินความมีประสิทธิผลของความสัมพันธ์ของการป้องกันความเสี่ยง</w:t>
      </w:r>
      <w:r w:rsidRPr="0078023D">
        <w:rPr>
          <w:rFonts w:ascii="Angsana New" w:hAnsi="Angsana New" w:hint="cs"/>
          <w:sz w:val="30"/>
          <w:szCs w:val="30"/>
          <w:cs/>
        </w:rPr>
        <w:t xml:space="preserve"> </w:t>
      </w:r>
      <w:r w:rsidRPr="0078023D">
        <w:rPr>
          <w:rFonts w:ascii="Angsana New" w:hAnsi="Angsana New"/>
          <w:sz w:val="30"/>
          <w:szCs w:val="30"/>
          <w:cs/>
        </w:rPr>
        <w:t>กลุ่มบริษัททำการประเมินความมีประสิทธิผล ณ วันที่เริ่มต้นของความสัมพันธ์ของการป้องกันความเสี่ยงและมีการประเมินอย่างต่อเนื่อง</w:t>
      </w:r>
    </w:p>
    <w:p w14:paraId="6DC79A87" w14:textId="77777777" w:rsidR="006A37BF" w:rsidRPr="0078023D" w:rsidRDefault="006A37BF" w:rsidP="0078023D">
      <w:pPr>
        <w:pStyle w:val="ListParagraph"/>
        <w:tabs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1D802980" w14:textId="3D7F05E6" w:rsidR="006A37BF" w:rsidRPr="0078023D" w:rsidRDefault="006A37BF" w:rsidP="006A37BF">
      <w:pPr>
        <w:pStyle w:val="ListParagraph"/>
        <w:tabs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78023D">
        <w:rPr>
          <w:rFonts w:ascii="Angsana New" w:hAnsi="Angsana New"/>
          <w:sz w:val="30"/>
          <w:szCs w:val="30"/>
          <w:cs/>
        </w:rPr>
        <w:t xml:space="preserve">ความสัมพันธ์ของการป้องกันความเสี่ยงได้แก่ การป้องกันความเสี่ยงในกระแสเงินสด </w:t>
      </w:r>
    </w:p>
    <w:p w14:paraId="58C4E219" w14:textId="77777777" w:rsidR="006A37BF" w:rsidRPr="0078023D" w:rsidRDefault="006A37BF" w:rsidP="0078023D">
      <w:pPr>
        <w:pStyle w:val="ListParagraph"/>
        <w:tabs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1422C7AE" w14:textId="2720CBD4" w:rsidR="006A37BF" w:rsidRPr="00E11762" w:rsidRDefault="006A37BF" w:rsidP="006A37BF">
      <w:pPr>
        <w:pStyle w:val="ListParagraph"/>
        <w:tabs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  <w:cs/>
        </w:rPr>
      </w:pPr>
      <w:r w:rsidRPr="0078023D">
        <w:rPr>
          <w:rFonts w:ascii="Angsana New" w:hAnsi="Angsana New"/>
          <w:sz w:val="30"/>
          <w:szCs w:val="30"/>
          <w:cs/>
        </w:rPr>
        <w:t>มาตรฐานการรายงานทางการเงินเดิมไม่ได้กล่าวถึง</w:t>
      </w:r>
      <w:r w:rsidRPr="0078023D">
        <w:rPr>
          <w:rFonts w:ascii="Angsana New" w:hAnsi="Angsana New" w:hint="cs"/>
          <w:sz w:val="30"/>
          <w:szCs w:val="30"/>
          <w:cs/>
        </w:rPr>
        <w:t>ข้อกำหนดของ</w:t>
      </w:r>
      <w:r w:rsidRPr="0078023D">
        <w:rPr>
          <w:rFonts w:ascii="Angsana New" w:hAnsi="Angsana New"/>
          <w:sz w:val="30"/>
          <w:szCs w:val="30"/>
          <w:cs/>
        </w:rPr>
        <w:t>การบัญชีป้องกันความเสี่ยงและ</w:t>
      </w:r>
      <w:r w:rsidRPr="0078023D">
        <w:rPr>
          <w:rFonts w:ascii="Angsana New" w:hAnsi="Angsana New" w:hint="cs"/>
          <w:sz w:val="30"/>
          <w:szCs w:val="30"/>
          <w:cs/>
        </w:rPr>
        <w:t xml:space="preserve">อนุพันธ์ที่ถือไว้เพื่อวัตถุประสงค์ในการบริหารความเสี่ยง ในปี </w:t>
      </w:r>
      <w:r w:rsidRPr="0078023D">
        <w:rPr>
          <w:rFonts w:ascii="Angsana New" w:hAnsi="Angsana New"/>
          <w:sz w:val="30"/>
          <w:szCs w:val="30"/>
        </w:rPr>
        <w:t xml:space="preserve">2562 </w:t>
      </w:r>
      <w:r w:rsidRPr="0078023D">
        <w:rPr>
          <w:rFonts w:ascii="Angsana New" w:hAnsi="Angsana New"/>
          <w:sz w:val="30"/>
          <w:szCs w:val="30"/>
          <w:cs/>
        </w:rPr>
        <w:t xml:space="preserve">กลุ่มบริษัทรับรู้รายการดังกล่าวตามที่ได้อธิบายไว้ในนโยบายการบัญชีในหมายเหตุข้อ </w:t>
      </w:r>
      <w:r w:rsidRPr="0078023D">
        <w:rPr>
          <w:rFonts w:ascii="Angsana New" w:hAnsi="Angsana New"/>
          <w:sz w:val="30"/>
          <w:szCs w:val="30"/>
        </w:rPr>
        <w:t>4(</w:t>
      </w:r>
      <w:r w:rsidR="00EF3ACB" w:rsidRPr="0078023D">
        <w:rPr>
          <w:rFonts w:ascii="Angsana New" w:hAnsi="Angsana New" w:hint="cs"/>
          <w:sz w:val="30"/>
          <w:szCs w:val="30"/>
          <w:cs/>
        </w:rPr>
        <w:t>จ</w:t>
      </w:r>
      <w:r w:rsidRPr="0078023D">
        <w:rPr>
          <w:rFonts w:ascii="Angsana New" w:hAnsi="Angsana New"/>
          <w:sz w:val="30"/>
          <w:szCs w:val="30"/>
        </w:rPr>
        <w:t xml:space="preserve">.5) </w:t>
      </w:r>
      <w:r w:rsidRPr="0078023D">
        <w:rPr>
          <w:rFonts w:ascii="Angsana New" w:hAnsi="Angsana New"/>
          <w:sz w:val="30"/>
          <w:szCs w:val="30"/>
          <w:cs/>
        </w:rPr>
        <w:t>และ</w:t>
      </w:r>
      <w:r w:rsidRPr="0078023D">
        <w:rPr>
          <w:rFonts w:ascii="Angsana New" w:hAnsi="Angsana New"/>
          <w:sz w:val="30"/>
          <w:szCs w:val="30"/>
        </w:rPr>
        <w:t xml:space="preserve"> 4(</w:t>
      </w:r>
      <w:r w:rsidR="00EF3ACB" w:rsidRPr="0078023D">
        <w:rPr>
          <w:rFonts w:ascii="Angsana New" w:hAnsi="Angsana New" w:hint="cs"/>
          <w:sz w:val="30"/>
          <w:szCs w:val="30"/>
          <w:cs/>
        </w:rPr>
        <w:t>จ</w:t>
      </w:r>
      <w:r w:rsidRPr="0078023D">
        <w:rPr>
          <w:rFonts w:ascii="Angsana New" w:hAnsi="Angsana New"/>
          <w:sz w:val="30"/>
          <w:szCs w:val="30"/>
        </w:rPr>
        <w:t>.6)</w:t>
      </w:r>
    </w:p>
    <w:p w14:paraId="0B6AB199" w14:textId="77777777" w:rsidR="0048018E" w:rsidRPr="00E11762" w:rsidRDefault="0048018E" w:rsidP="004801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tbl>
      <w:tblPr>
        <w:tblW w:w="8541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5669"/>
        <w:gridCol w:w="1261"/>
        <w:gridCol w:w="268"/>
        <w:gridCol w:w="1343"/>
      </w:tblGrid>
      <w:tr w:rsidR="00300948" w:rsidRPr="00E11762" w14:paraId="61C01326" w14:textId="77777777" w:rsidTr="00300948">
        <w:trPr>
          <w:tblHeader/>
        </w:trPr>
        <w:tc>
          <w:tcPr>
            <w:tcW w:w="3319" w:type="pct"/>
            <w:vAlign w:val="bottom"/>
          </w:tcPr>
          <w:p w14:paraId="1A750FBE" w14:textId="1BAC0AE8" w:rsidR="00300948" w:rsidRPr="00E11762" w:rsidRDefault="00300948" w:rsidP="00F409E6">
            <w:pPr>
              <w:ind w:left="75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1176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ผลกระทบของอนุพันธ์ และการบัญชีป้องกันความเสี่ยง</w:t>
            </w:r>
            <w:r w:rsidRPr="00E117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1176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15D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E117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E1176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E117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738" w:type="pct"/>
            <w:vAlign w:val="bottom"/>
          </w:tcPr>
          <w:p w14:paraId="17E9AE1D" w14:textId="072D6EBA" w:rsidR="00300948" w:rsidRPr="00E11762" w:rsidRDefault="00300948" w:rsidP="00F409E6">
            <w:pPr>
              <w:tabs>
                <w:tab w:val="clear" w:pos="227"/>
                <w:tab w:val="left" w:pos="343"/>
              </w:tabs>
              <w:spacing w:line="240" w:lineRule="auto"/>
              <w:ind w:left="73" w:right="-104" w:hanging="175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shd w:val="clear" w:color="auto" w:fill="FFFFFF"/>
                <w:cs/>
              </w:rPr>
            </w:pPr>
            <w:r w:rsidRPr="00E1176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7" w:type="pct"/>
          </w:tcPr>
          <w:p w14:paraId="7AC949F3" w14:textId="77777777" w:rsidR="00300948" w:rsidRPr="00E11762" w:rsidRDefault="00300948" w:rsidP="00F409E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vAlign w:val="bottom"/>
          </w:tcPr>
          <w:p w14:paraId="1726F10E" w14:textId="77777777" w:rsidR="00300948" w:rsidRPr="00E11762" w:rsidRDefault="00300948" w:rsidP="00F409E6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4BFA70A4" w14:textId="29B9CF5D" w:rsidR="00300948" w:rsidRPr="00E11762" w:rsidRDefault="00300948" w:rsidP="00F409E6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E1176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00948" w:rsidRPr="00E11762" w14:paraId="55437AE9" w14:textId="77777777" w:rsidTr="00300948">
        <w:trPr>
          <w:tblHeader/>
        </w:trPr>
        <w:tc>
          <w:tcPr>
            <w:tcW w:w="3319" w:type="pct"/>
          </w:tcPr>
          <w:p w14:paraId="20AB9543" w14:textId="77777777" w:rsidR="00300948" w:rsidRPr="00E11762" w:rsidRDefault="00300948" w:rsidP="00F409E6">
            <w:pPr>
              <w:ind w:left="75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pct"/>
            <w:gridSpan w:val="3"/>
          </w:tcPr>
          <w:p w14:paraId="7189F9DD" w14:textId="0CF2F3EE" w:rsidR="00300948" w:rsidRPr="00E11762" w:rsidRDefault="00300948" w:rsidP="00F409E6">
            <w:pPr>
              <w:ind w:left="-108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1176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E1176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E1176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00948" w:rsidRPr="00E11762" w14:paraId="51A43291" w14:textId="77777777" w:rsidTr="00300948">
        <w:tc>
          <w:tcPr>
            <w:tcW w:w="3319" w:type="pct"/>
          </w:tcPr>
          <w:p w14:paraId="39030FB3" w14:textId="77777777" w:rsidR="00300948" w:rsidRPr="00E11762" w:rsidRDefault="00300948" w:rsidP="00F409E6">
            <w:pPr>
              <w:ind w:left="75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สินทรัพย์ภาษีเงินได้รอการตัดบัญชีเพิ่มขึ้น</w:t>
            </w:r>
          </w:p>
        </w:tc>
        <w:tc>
          <w:tcPr>
            <w:tcW w:w="738" w:type="pct"/>
          </w:tcPr>
          <w:p w14:paraId="457E0B09" w14:textId="2152181D" w:rsidR="00300948" w:rsidRPr="00E11762" w:rsidRDefault="00EC27AF" w:rsidP="00300948">
            <w:pPr>
              <w:pStyle w:val="BodyText"/>
              <w:tabs>
                <w:tab w:val="decimal" w:pos="975"/>
              </w:tabs>
              <w:spacing w:after="0"/>
              <w:ind w:left="-101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41,463</w:t>
            </w:r>
          </w:p>
        </w:tc>
        <w:tc>
          <w:tcPr>
            <w:tcW w:w="157" w:type="pct"/>
          </w:tcPr>
          <w:p w14:paraId="0F7A3D47" w14:textId="77777777" w:rsidR="00300948" w:rsidRPr="00E11762" w:rsidRDefault="00300948" w:rsidP="00F409E6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</w:tcPr>
          <w:p w14:paraId="5F8D7A93" w14:textId="27FF3890" w:rsidR="00300948" w:rsidRPr="00E11762" w:rsidRDefault="00EC27AF" w:rsidP="00EC27AF">
            <w:pPr>
              <w:pStyle w:val="BodyText"/>
              <w:tabs>
                <w:tab w:val="decimal" w:pos="975"/>
              </w:tabs>
              <w:spacing w:after="0"/>
              <w:ind w:left="-101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41,463</w:t>
            </w:r>
          </w:p>
        </w:tc>
      </w:tr>
      <w:tr w:rsidR="00300948" w:rsidRPr="00E11762" w14:paraId="0E8C9340" w14:textId="77777777" w:rsidTr="00300948">
        <w:tc>
          <w:tcPr>
            <w:tcW w:w="3319" w:type="pct"/>
          </w:tcPr>
          <w:p w14:paraId="2334C45C" w14:textId="3B8C7DF2" w:rsidR="00300948" w:rsidRPr="00E11762" w:rsidRDefault="00300948" w:rsidP="00F409E6">
            <w:pPr>
              <w:ind w:left="75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hint="cs"/>
                <w:sz w:val="30"/>
                <w:szCs w:val="30"/>
                <w:cs/>
              </w:rPr>
              <w:t>หนี้สินอนุพันธ์เพิ่มขึ้น</w:t>
            </w:r>
          </w:p>
        </w:tc>
        <w:tc>
          <w:tcPr>
            <w:tcW w:w="738" w:type="pct"/>
          </w:tcPr>
          <w:p w14:paraId="3A5DD58A" w14:textId="7659CBD8" w:rsidR="00300948" w:rsidRPr="00E11762" w:rsidRDefault="00EC27AF" w:rsidP="00300948">
            <w:pPr>
              <w:pStyle w:val="BodyText"/>
              <w:tabs>
                <w:tab w:val="decimal" w:pos="975"/>
              </w:tabs>
              <w:spacing w:after="0"/>
              <w:ind w:left="-101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207,315</w:t>
            </w:r>
          </w:p>
        </w:tc>
        <w:tc>
          <w:tcPr>
            <w:tcW w:w="157" w:type="pct"/>
          </w:tcPr>
          <w:p w14:paraId="3CD5D9FD" w14:textId="77777777" w:rsidR="00300948" w:rsidRPr="00E11762" w:rsidRDefault="00300948" w:rsidP="00F409E6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</w:tcPr>
          <w:p w14:paraId="731883FE" w14:textId="62CFC2FC" w:rsidR="00300948" w:rsidRPr="00E11762" w:rsidRDefault="00EC27AF" w:rsidP="00300948">
            <w:pPr>
              <w:pStyle w:val="BodyText"/>
              <w:tabs>
                <w:tab w:val="decimal" w:pos="975"/>
              </w:tabs>
              <w:spacing w:after="0"/>
              <w:ind w:left="-101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207,315</w:t>
            </w:r>
          </w:p>
        </w:tc>
      </w:tr>
      <w:tr w:rsidR="00300948" w:rsidRPr="00E11762" w14:paraId="1F3FB6FB" w14:textId="77777777" w:rsidTr="00300948">
        <w:tc>
          <w:tcPr>
            <w:tcW w:w="3319" w:type="pct"/>
          </w:tcPr>
          <w:p w14:paraId="041D8B55" w14:textId="77777777" w:rsidR="00300948" w:rsidRPr="00E11762" w:rsidDel="000238B6" w:rsidRDefault="00300948" w:rsidP="00F409E6">
            <w:pPr>
              <w:ind w:left="75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762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738" w:type="pct"/>
          </w:tcPr>
          <w:p w14:paraId="7C76E5FC" w14:textId="77777777" w:rsidR="00300948" w:rsidRPr="00E11762" w:rsidRDefault="00300948" w:rsidP="00F409E6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14:paraId="7861F7E5" w14:textId="77777777" w:rsidR="00300948" w:rsidRPr="00E11762" w:rsidRDefault="00300948" w:rsidP="00F409E6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</w:tcPr>
          <w:p w14:paraId="616FF610" w14:textId="77777777" w:rsidR="00300948" w:rsidRPr="00E11762" w:rsidRDefault="00300948" w:rsidP="00F409E6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0948" w:rsidRPr="00E11762" w14:paraId="288DE2FD" w14:textId="77777777" w:rsidTr="00300948">
        <w:tc>
          <w:tcPr>
            <w:tcW w:w="3319" w:type="pct"/>
          </w:tcPr>
          <w:p w14:paraId="6A5B75A0" w14:textId="74BEAB9A" w:rsidR="00300948" w:rsidRPr="00E11762" w:rsidRDefault="00300948" w:rsidP="00300948">
            <w:pPr>
              <w:ind w:left="25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76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สำรองการป้องกันความเสี่ยง </w:t>
            </w:r>
            <w:r w:rsidR="00913C63" w:rsidRPr="00E1176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117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1176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การป้องกันความเสี่ยงในกระแสเงินสด</w:t>
            </w:r>
            <w:r w:rsidR="00831CBC" w:rsidRPr="00E1176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(เพิ่มขึ้น)</w:t>
            </w:r>
          </w:p>
        </w:tc>
        <w:tc>
          <w:tcPr>
            <w:tcW w:w="738" w:type="pct"/>
          </w:tcPr>
          <w:p w14:paraId="0CFA6AE7" w14:textId="77777777" w:rsidR="00EC27AF" w:rsidRPr="00E11762" w:rsidRDefault="00EC27AF" w:rsidP="00F409E6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51BC6F0A" w14:textId="00A31F75" w:rsidR="00300948" w:rsidRPr="00E11762" w:rsidRDefault="00EC27AF" w:rsidP="0076124D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/>
                <w:sz w:val="30"/>
                <w:szCs w:val="30"/>
              </w:rPr>
              <w:t>(</w:t>
            </w:r>
            <w:r w:rsidRPr="00E11762">
              <w:rPr>
                <w:rFonts w:asciiTheme="majorBidi" w:hAnsiTheme="majorBidi"/>
                <w:sz w:val="30"/>
                <w:szCs w:val="30"/>
                <w:cs/>
              </w:rPr>
              <w:t>165</w:t>
            </w:r>
            <w:r w:rsidRPr="00E117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1762">
              <w:rPr>
                <w:rFonts w:asciiTheme="majorBidi" w:hAnsiTheme="majorBidi"/>
                <w:sz w:val="30"/>
                <w:szCs w:val="30"/>
                <w:cs/>
              </w:rPr>
              <w:t>852</w:t>
            </w:r>
            <w:r w:rsidRPr="00E11762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157" w:type="pct"/>
          </w:tcPr>
          <w:p w14:paraId="44FCAC66" w14:textId="77777777" w:rsidR="00300948" w:rsidRPr="00E11762" w:rsidRDefault="00300948" w:rsidP="00F409E6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</w:tcPr>
          <w:p w14:paraId="74BB8268" w14:textId="77777777" w:rsidR="00300948" w:rsidRPr="00E11762" w:rsidRDefault="00300948" w:rsidP="00F409E6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6E8FC2" w14:textId="5886D0CE" w:rsidR="00EC27AF" w:rsidRPr="00E11762" w:rsidRDefault="00EC27AF" w:rsidP="0076124D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/>
                <w:sz w:val="30"/>
                <w:szCs w:val="30"/>
              </w:rPr>
              <w:t>(</w:t>
            </w:r>
            <w:r w:rsidRPr="00E11762">
              <w:rPr>
                <w:rFonts w:asciiTheme="majorBidi" w:hAnsiTheme="majorBidi"/>
                <w:sz w:val="30"/>
                <w:szCs w:val="30"/>
                <w:cs/>
              </w:rPr>
              <w:t>165</w:t>
            </w:r>
            <w:r w:rsidRPr="00E117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1762">
              <w:rPr>
                <w:rFonts w:asciiTheme="majorBidi" w:hAnsiTheme="majorBidi"/>
                <w:sz w:val="30"/>
                <w:szCs w:val="30"/>
                <w:cs/>
              </w:rPr>
              <w:t>852</w:t>
            </w:r>
            <w:r w:rsidRPr="00E11762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</w:tr>
    </w:tbl>
    <w:p w14:paraId="1B9F910B" w14:textId="77777777" w:rsidR="0048018E" w:rsidRPr="00E11762" w:rsidRDefault="0048018E" w:rsidP="004801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0ADE12B9" w14:textId="77777777" w:rsidR="00EC27AF" w:rsidRPr="00E11762" w:rsidRDefault="00EC2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E11762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br w:type="page"/>
      </w:r>
    </w:p>
    <w:p w14:paraId="3416C167" w14:textId="5DA7D688" w:rsidR="0048018E" w:rsidRPr="00E11762" w:rsidRDefault="0048018E" w:rsidP="00661016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990"/>
          <w:tab w:val="left" w:pos="1080"/>
          <w:tab w:val="left" w:pos="1260"/>
          <w:tab w:val="left" w:pos="1620"/>
        </w:tabs>
        <w:autoSpaceDE w:val="0"/>
        <w:autoSpaceDN w:val="0"/>
        <w:adjustRightInd w:val="0"/>
        <w:spacing w:line="240" w:lineRule="auto"/>
        <w:ind w:left="990" w:hanging="45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E11762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lastRenderedPageBreak/>
        <w:t xml:space="preserve">TFRS 16 </w:t>
      </w:r>
      <w:r w:rsidRPr="00E11762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680649B5" w14:textId="77777777" w:rsidR="0048018E" w:rsidRPr="00E11762" w:rsidRDefault="0048018E" w:rsidP="00EC27AF">
      <w:pPr>
        <w:tabs>
          <w:tab w:val="clear" w:pos="907"/>
          <w:tab w:val="left" w:pos="990"/>
          <w:tab w:val="left" w:pos="126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56036DA2" w14:textId="7EEAF6A4" w:rsidR="0048018E" w:rsidRPr="00E11762" w:rsidRDefault="0048018E" w:rsidP="00EC27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11762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ในฐานะผู้เช่า</w:t>
      </w:r>
    </w:p>
    <w:p w14:paraId="1704F288" w14:textId="77777777" w:rsidR="00300948" w:rsidRPr="00E11762" w:rsidRDefault="00300948" w:rsidP="00EC27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5FC663C" w14:textId="77777777" w:rsidR="00300948" w:rsidRPr="00E11762" w:rsidRDefault="00300948" w:rsidP="00EC27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E11762">
        <w:rPr>
          <w:rFonts w:ascii="Angsana New" w:hAnsi="Angsana New"/>
          <w:sz w:val="30"/>
          <w:szCs w:val="30"/>
        </w:rPr>
        <w:t xml:space="preserve">1 </w:t>
      </w:r>
      <w:r w:rsidRPr="00E11762">
        <w:rPr>
          <w:rFonts w:ascii="Angsana New" w:hAnsi="Angsana New"/>
          <w:sz w:val="30"/>
          <w:szCs w:val="30"/>
          <w:cs/>
        </w:rPr>
        <w:t xml:space="preserve">มกราคม </w:t>
      </w:r>
      <w:r w:rsidRPr="00E11762">
        <w:rPr>
          <w:rFonts w:ascii="Angsana New" w:hAnsi="Angsana New"/>
          <w:sz w:val="30"/>
          <w:szCs w:val="30"/>
        </w:rPr>
        <w:t xml:space="preserve">2563 </w:t>
      </w:r>
      <w:r w:rsidRPr="00E11762">
        <w:rPr>
          <w:rFonts w:ascii="Angsana New" w:hAnsi="Angsana New"/>
          <w:sz w:val="30"/>
          <w:szCs w:val="30"/>
          <w:cs/>
        </w:rPr>
        <w:t xml:space="preserve">กลุ่มบริษัทถือปฏิบัติตาม </w:t>
      </w:r>
      <w:r w:rsidRPr="00E11762">
        <w:rPr>
          <w:rFonts w:ascii="Angsana New" w:hAnsi="Angsana New"/>
          <w:sz w:val="30"/>
          <w:szCs w:val="30"/>
        </w:rPr>
        <w:t xml:space="preserve">TFRS 16 </w:t>
      </w:r>
      <w:r w:rsidRPr="00E11762">
        <w:rPr>
          <w:rFonts w:ascii="Angsana New" w:hAnsi="Angsana New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E11762">
        <w:rPr>
          <w:rFonts w:ascii="Angsana New" w:hAnsi="Angsana New"/>
          <w:sz w:val="30"/>
          <w:szCs w:val="30"/>
        </w:rPr>
        <w:t xml:space="preserve">17 </w:t>
      </w:r>
      <w:r w:rsidRPr="00E11762">
        <w:rPr>
          <w:rFonts w:ascii="Angsana New" w:hAnsi="Angsana New"/>
          <w:sz w:val="30"/>
          <w:szCs w:val="30"/>
          <w:cs/>
        </w:rPr>
        <w:t xml:space="preserve">เรื่อง </w:t>
      </w:r>
      <w:r w:rsidRPr="00E11762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</w:rPr>
        <w:t xml:space="preserve">(TAS 17) </w:t>
      </w:r>
      <w:r w:rsidRPr="00E11762">
        <w:rPr>
          <w:rFonts w:ascii="Angsana New" w:hAnsi="Angsana New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E11762">
        <w:rPr>
          <w:rFonts w:ascii="Angsana New" w:hAnsi="Angsana New"/>
          <w:sz w:val="30"/>
          <w:szCs w:val="30"/>
        </w:rPr>
        <w:t xml:space="preserve">4 </w:t>
      </w:r>
      <w:r w:rsidRPr="00E11762">
        <w:rPr>
          <w:rFonts w:ascii="Angsana New" w:hAnsi="Angsana New"/>
          <w:sz w:val="30"/>
          <w:szCs w:val="30"/>
          <w:cs/>
        </w:rPr>
        <w:t xml:space="preserve">เรื่อง </w:t>
      </w:r>
      <w:r w:rsidRPr="00E11762">
        <w:rPr>
          <w:rFonts w:ascii="Angsana New" w:hAnsi="Angsana New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</w:rPr>
        <w:t xml:space="preserve">(TFRIC 4) </w:t>
      </w:r>
      <w:r w:rsidRPr="00E11762">
        <w:rPr>
          <w:rFonts w:ascii="Angsana New" w:hAnsi="Angsana New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E11762">
        <w:rPr>
          <w:rFonts w:ascii="Angsana New" w:hAnsi="Angsana New"/>
          <w:sz w:val="30"/>
          <w:szCs w:val="30"/>
        </w:rPr>
        <w:t>(Modified retrospective approach)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</w:p>
    <w:p w14:paraId="5C91D0FE" w14:textId="77777777" w:rsidR="0048018E" w:rsidRPr="00E11762" w:rsidRDefault="0048018E" w:rsidP="00EC27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10B84C0" w14:textId="47972227" w:rsidR="0048018E" w:rsidRPr="00E11762" w:rsidRDefault="0048018E" w:rsidP="00EC27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170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 ตาม</w:t>
      </w:r>
      <w:r w:rsidRPr="00E11762">
        <w:rPr>
          <w:rFonts w:ascii="Angsana New" w:hAnsi="Angsana New"/>
          <w:sz w:val="30"/>
          <w:szCs w:val="30"/>
        </w:rPr>
        <w:t xml:space="preserve"> TFRS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</w:rPr>
        <w:t xml:space="preserve">16 </w:t>
      </w:r>
      <w:r w:rsidRPr="00E11762">
        <w:rPr>
          <w:rFonts w:ascii="Angsana New" w:hAnsi="Angsana New"/>
          <w:sz w:val="30"/>
          <w:szCs w:val="30"/>
          <w:cs/>
        </w:rPr>
        <w:t>กลุ่มบริษัท 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ณ วันที่</w:t>
      </w:r>
      <w:r w:rsidRPr="00E11762">
        <w:rPr>
          <w:rFonts w:ascii="Angsana New" w:hAnsi="Angsana New"/>
          <w:sz w:val="30"/>
          <w:szCs w:val="30"/>
        </w:rPr>
        <w:t xml:space="preserve"> 1 </w:t>
      </w:r>
      <w:r w:rsidRPr="00E11762">
        <w:rPr>
          <w:rFonts w:ascii="Angsana New" w:hAnsi="Angsana New"/>
          <w:sz w:val="30"/>
          <w:szCs w:val="30"/>
          <w:cs/>
        </w:rPr>
        <w:t xml:space="preserve">มกราคม </w:t>
      </w:r>
      <w:r w:rsidRPr="00E11762">
        <w:rPr>
          <w:rFonts w:ascii="Angsana New" w:hAnsi="Angsana New"/>
          <w:sz w:val="30"/>
          <w:szCs w:val="30"/>
        </w:rPr>
        <w:t xml:space="preserve">2563 </w:t>
      </w:r>
      <w:r w:rsidRPr="00E11762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E11762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</w:t>
      </w:r>
      <w:r w:rsidR="00697751">
        <w:t xml:space="preserve"> </w:t>
      </w:r>
      <w:r w:rsidRPr="00E11762">
        <w:rPr>
          <w:rFonts w:ascii="Angsana New" w:hAnsi="Angsana New"/>
          <w:sz w:val="30"/>
          <w:szCs w:val="30"/>
          <w:cs/>
        </w:rPr>
        <w:t>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  <w:r w:rsidRPr="00E11762">
        <w:rPr>
          <w:rFonts w:ascii="Angsana New" w:hAnsi="Angsana New" w:hint="cs"/>
          <w:sz w:val="30"/>
          <w:szCs w:val="30"/>
          <w:cs/>
        </w:rPr>
        <w:t xml:space="preserve"> สินทรัพย์สิทธิการใช้ถูกจัดประเภทเป็นที่ดิน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อาคารและอุปกรณ์และอสังหาริมทรัพย์เพื่อการลงทุน</w:t>
      </w:r>
    </w:p>
    <w:p w14:paraId="11F0A9D9" w14:textId="77777777" w:rsidR="0048018E" w:rsidRPr="00E11762" w:rsidRDefault="0048018E" w:rsidP="004801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302C21C6" w14:textId="77777777" w:rsidR="0048018E" w:rsidRPr="00E11762" w:rsidRDefault="0048018E" w:rsidP="00300948">
      <w:pPr>
        <w:tabs>
          <w:tab w:val="clear" w:pos="907"/>
          <w:tab w:val="left" w:pos="2160"/>
          <w:tab w:val="left" w:pos="2340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E11762">
        <w:rPr>
          <w:rFonts w:ascii="Angsana New" w:hAnsi="Angsana New"/>
          <w:color w:val="000000"/>
          <w:sz w:val="30"/>
          <w:szCs w:val="30"/>
          <w:cs/>
        </w:rPr>
        <w:t xml:space="preserve">ในการปฏิบัติในช่วงเปลี่ยนแปลง กลุ่มบริษัทได้เลือกใช้ข้อยกเว้นต่อไปนี้ </w:t>
      </w:r>
    </w:p>
    <w:p w14:paraId="28186A92" w14:textId="77777777" w:rsidR="0048018E" w:rsidRPr="00E11762" w:rsidRDefault="0048018E" w:rsidP="0066101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450"/>
        <w:jc w:val="thaiDistribute"/>
        <w:rPr>
          <w:rFonts w:ascii="Angsana New" w:hAnsi="Angsana New"/>
          <w:color w:val="000000"/>
          <w:sz w:val="30"/>
          <w:szCs w:val="30"/>
        </w:rPr>
      </w:pPr>
      <w:r w:rsidRPr="00E11762">
        <w:rPr>
          <w:rFonts w:ascii="Angsana New" w:hAnsi="Angsana New"/>
          <w:color w:val="000000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E11762">
        <w:rPr>
          <w:rFonts w:ascii="Angsana New" w:hAnsi="Angsana New"/>
          <w:color w:val="000000"/>
          <w:sz w:val="30"/>
          <w:szCs w:val="30"/>
        </w:rPr>
        <w:t xml:space="preserve">12 </w:t>
      </w:r>
      <w:r w:rsidRPr="00E11762">
        <w:rPr>
          <w:rFonts w:ascii="Angsana New" w:hAnsi="Angsana New"/>
          <w:color w:val="000000"/>
          <w:sz w:val="30"/>
          <w:szCs w:val="30"/>
          <w:cs/>
        </w:rPr>
        <w:t xml:space="preserve">เดือน </w:t>
      </w:r>
      <w:r w:rsidRPr="00E11762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4BBD1B03" w14:textId="77777777" w:rsidR="0048018E" w:rsidRPr="00E11762" w:rsidRDefault="0048018E" w:rsidP="0066101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E11762">
        <w:rPr>
          <w:rFonts w:ascii="Angsana New" w:hAnsi="Angsana New" w:hint="cs"/>
          <w:color w:val="000000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ที่สินทรัพย์อ้างอิงมีมูลค่าต่ำ</w:t>
      </w:r>
    </w:p>
    <w:p w14:paraId="30C20FDE" w14:textId="77777777" w:rsidR="0048018E" w:rsidRPr="00E11762" w:rsidRDefault="0048018E" w:rsidP="0066101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E11762">
        <w:rPr>
          <w:rFonts w:ascii="Angsana New" w:hAnsi="Angsana New"/>
          <w:color w:val="000000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E11762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1FE77FF5" w14:textId="77777777" w:rsidR="0048018E" w:rsidRPr="005D4B20" w:rsidRDefault="0048018E" w:rsidP="0048018E">
      <w:pPr>
        <w:pStyle w:val="BodyText"/>
        <w:tabs>
          <w:tab w:val="clear" w:pos="227"/>
          <w:tab w:val="clear" w:pos="454"/>
          <w:tab w:val="clear" w:pos="680"/>
          <w:tab w:val="left" w:pos="540"/>
        </w:tabs>
        <w:spacing w:after="0" w:line="223" w:lineRule="auto"/>
        <w:ind w:left="990" w:right="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F249859" w14:textId="77777777" w:rsidR="0048018E" w:rsidRPr="00E11762" w:rsidRDefault="0048018E" w:rsidP="00EC27AF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</w:tabs>
        <w:spacing w:after="0" w:line="223" w:lineRule="auto"/>
        <w:ind w:left="990" w:right="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11762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ในฐานะผู้ให้เช่า</w:t>
      </w:r>
    </w:p>
    <w:p w14:paraId="09F5469B" w14:textId="77777777" w:rsidR="0048018E" w:rsidRPr="005D4B20" w:rsidRDefault="0048018E" w:rsidP="00EC27AF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</w:tabs>
        <w:spacing w:after="0" w:line="223" w:lineRule="auto"/>
        <w:ind w:left="587" w:right="27"/>
        <w:jc w:val="thaiDistribute"/>
        <w:rPr>
          <w:rFonts w:ascii="Angsana New" w:hAnsi="Angsana New"/>
          <w:sz w:val="30"/>
          <w:szCs w:val="30"/>
        </w:rPr>
      </w:pPr>
    </w:p>
    <w:p w14:paraId="21A26B99" w14:textId="77777777" w:rsidR="0048018E" w:rsidRPr="00E11762" w:rsidRDefault="0048018E" w:rsidP="00EC27AF">
      <w:pPr>
        <w:tabs>
          <w:tab w:val="clear" w:pos="907"/>
          <w:tab w:val="left" w:pos="990"/>
          <w:tab w:val="left" w:pos="117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bookmarkStart w:id="6" w:name="_Hlk39415184"/>
      <w:r w:rsidRPr="00E11762">
        <w:rPr>
          <w:rFonts w:ascii="Angsana New" w:hAnsi="Angsana New" w:hint="cs"/>
          <w:sz w:val="30"/>
          <w:szCs w:val="30"/>
          <w:cs/>
        </w:rPr>
        <w:t xml:space="preserve">กลุ่มบริษัทให้เช่าอสังหาริมทรัพย์เพื่อการลงทุนรวมถึงสินทรัพย์สิทธิการใช้โดยกลุ่มบริษัทจัดประเภทสัญญาเช่าดังกล่าวเป็นสัญญาเช่าดำเนินงาน </w:t>
      </w:r>
    </w:p>
    <w:p w14:paraId="6F068467" w14:textId="77777777" w:rsidR="0048018E" w:rsidRPr="005D4B20" w:rsidRDefault="0048018E" w:rsidP="00EC27AF">
      <w:pPr>
        <w:tabs>
          <w:tab w:val="clear" w:pos="907"/>
          <w:tab w:val="left" w:pos="990"/>
          <w:tab w:val="left" w:pos="117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6812499E" w14:textId="77777777" w:rsidR="0048018E" w:rsidRPr="00E11762" w:rsidRDefault="0048018E" w:rsidP="00EC27AF">
      <w:pPr>
        <w:tabs>
          <w:tab w:val="clear" w:pos="907"/>
          <w:tab w:val="left" w:pos="990"/>
          <w:tab w:val="left" w:pos="117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 xml:space="preserve">นโยบายการบัญชีที่กลุ่มบริษัทถือปฏิบัติในฐานะผู้ให้เช่าตาม </w:t>
      </w:r>
      <w:r w:rsidRPr="00E11762">
        <w:rPr>
          <w:rFonts w:ascii="Angsana New" w:hAnsi="Angsana New"/>
          <w:sz w:val="30"/>
          <w:szCs w:val="30"/>
        </w:rPr>
        <w:t>TFRS 16</w:t>
      </w:r>
      <w:r w:rsidRPr="00E11762">
        <w:rPr>
          <w:rFonts w:ascii="Angsana New" w:hAnsi="Angsana New"/>
          <w:sz w:val="30"/>
          <w:szCs w:val="30"/>
          <w:cs/>
        </w:rPr>
        <w:t xml:space="preserve"> นั้นไม่</w:t>
      </w:r>
      <w:r w:rsidRPr="00E11762">
        <w:rPr>
          <w:rFonts w:ascii="Angsana New" w:hAnsi="Angsana New" w:hint="cs"/>
          <w:sz w:val="30"/>
          <w:szCs w:val="30"/>
          <w:cs/>
        </w:rPr>
        <w:t>มี</w:t>
      </w:r>
      <w:r w:rsidRPr="00E11762">
        <w:rPr>
          <w:rFonts w:ascii="Angsana New" w:hAnsi="Angsana New"/>
          <w:sz w:val="30"/>
          <w:szCs w:val="30"/>
          <w:cs/>
        </w:rPr>
        <w:t xml:space="preserve">ความแตกต่างจากที่ถือปฏิบัติตาม </w:t>
      </w:r>
      <w:r w:rsidRPr="00E11762">
        <w:rPr>
          <w:rFonts w:ascii="Angsana New" w:hAnsi="Angsana New"/>
          <w:sz w:val="30"/>
          <w:szCs w:val="30"/>
        </w:rPr>
        <w:t>TAS 17</w:t>
      </w:r>
      <w:r w:rsidRPr="00E11762">
        <w:rPr>
          <w:rFonts w:ascii="Angsana New" w:hAnsi="Angsana New"/>
          <w:sz w:val="30"/>
          <w:szCs w:val="30"/>
          <w:cs/>
        </w:rPr>
        <w:t xml:space="preserve"> ยกเว้นการให้เช่าช่วงซึ่ง </w:t>
      </w:r>
      <w:r w:rsidRPr="00E11762">
        <w:rPr>
          <w:rFonts w:ascii="Angsana New" w:hAnsi="Angsana New"/>
          <w:sz w:val="30"/>
          <w:szCs w:val="30"/>
        </w:rPr>
        <w:t>TFRS 16</w:t>
      </w:r>
      <w:r w:rsidRPr="00E11762">
        <w:rPr>
          <w:rFonts w:ascii="Angsana New" w:hAnsi="Angsana New"/>
          <w:sz w:val="30"/>
          <w:szCs w:val="30"/>
          <w:cs/>
        </w:rPr>
        <w:t xml:space="preserve"> กำหนดให้พิจารณาการจัดประเภทสัญญาเช่าช่วงจากสินทรัพย์สิทธิการใช้อันเกิดจากสัญญาเช่าหลักแทนที่จะอ้างอิงถึงสินทรัพย์อ้างอิง และการปันส่วนสิ่งตอบแทนที่ได้รับจากสัญญาออกเป็นส่วนที่เป็นการเช่าและส่วนที่ไม่เป็นการเช่าตามมูลค่าของสัญญาเอกเทศ  </w:t>
      </w:r>
    </w:p>
    <w:p w14:paraId="15009FA8" w14:textId="77777777" w:rsidR="0048018E" w:rsidRPr="00E11762" w:rsidRDefault="0048018E" w:rsidP="000B7AC1">
      <w:pPr>
        <w:tabs>
          <w:tab w:val="clear" w:pos="907"/>
          <w:tab w:val="left" w:pos="990"/>
          <w:tab w:val="left" w:pos="117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lastRenderedPageBreak/>
        <w:t>กลุ่มบริษัทไม่ต้องมีการปรับปรุงงบการเงินสำหรับการนำ</w:t>
      </w:r>
      <w:r w:rsidRPr="00E11762">
        <w:rPr>
          <w:rFonts w:ascii="Angsana New" w:hAnsi="Angsana New"/>
          <w:sz w:val="30"/>
          <w:szCs w:val="30"/>
        </w:rPr>
        <w:t xml:space="preserve"> TFRS 16</w:t>
      </w:r>
      <w:r w:rsidRPr="00E11762">
        <w:rPr>
          <w:rFonts w:ascii="Angsana New" w:hAnsi="Angsana New" w:hint="cs"/>
          <w:sz w:val="30"/>
          <w:szCs w:val="30"/>
          <w:cs/>
        </w:rPr>
        <w:t xml:space="preserve"> มาใช้ในฐานะผู้ให้เช่า อย่างไรก็ตามกลุ่มบริษัทนำมาตรฐานการรายงานทางการเงิน ฉบับที่</w:t>
      </w:r>
      <w:r w:rsidRPr="00E11762">
        <w:rPr>
          <w:rFonts w:ascii="Angsana New" w:hAnsi="Angsana New"/>
          <w:sz w:val="30"/>
          <w:szCs w:val="30"/>
        </w:rPr>
        <w:t xml:space="preserve"> 15 </w:t>
      </w:r>
      <w:r w:rsidRPr="00E11762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E11762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</w:t>
      </w:r>
      <w:r w:rsidRPr="00E11762">
        <w:rPr>
          <w:rFonts w:ascii="Angsana New" w:hAnsi="Angsana New" w:hint="cs"/>
          <w:i/>
          <w:iCs/>
          <w:sz w:val="30"/>
          <w:szCs w:val="30"/>
          <w:cs/>
        </w:rPr>
        <w:t>ำ</w:t>
      </w:r>
      <w:r w:rsidRPr="00E11762">
        <w:rPr>
          <w:rFonts w:ascii="Angsana New" w:hAnsi="Angsana New"/>
          <w:i/>
          <w:iCs/>
          <w:sz w:val="30"/>
          <w:szCs w:val="30"/>
          <w:cs/>
        </w:rPr>
        <w:t>กับลูกค้า</w:t>
      </w:r>
      <w:r w:rsidRPr="00E11762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</w:rPr>
        <w:t>(TFRS 15)</w:t>
      </w:r>
      <w:r w:rsidRPr="00E11762">
        <w:rPr>
          <w:rFonts w:ascii="Angsana New" w:hAnsi="Angsana New" w:hint="cs"/>
          <w:sz w:val="30"/>
          <w:szCs w:val="30"/>
          <w:cs/>
        </w:rPr>
        <w:t xml:space="preserve"> ในการพิจารณาการปันส่วนของสัญญาเช่าสำหรับส่วนที่ถือเป็นสัญญาเช่าและส่วนที่ไม่ถือเป็นสัญญาเช่า</w:t>
      </w:r>
    </w:p>
    <w:p w14:paraId="53F9AF58" w14:textId="77777777" w:rsidR="0048018E" w:rsidRPr="00B33016" w:rsidRDefault="0048018E" w:rsidP="00EC27AF">
      <w:pPr>
        <w:tabs>
          <w:tab w:val="clear" w:pos="907"/>
          <w:tab w:val="left" w:pos="990"/>
          <w:tab w:val="left" w:pos="1170"/>
        </w:tabs>
        <w:spacing w:line="240" w:lineRule="auto"/>
        <w:ind w:left="990"/>
        <w:jc w:val="thaiDistribute"/>
        <w:rPr>
          <w:rFonts w:ascii="Angsana New" w:hAnsi="Angsana New"/>
          <w:sz w:val="14"/>
          <w:szCs w:val="14"/>
        </w:rPr>
      </w:pPr>
    </w:p>
    <w:p w14:paraId="2CC8AF77" w14:textId="37AA659B" w:rsidR="0048018E" w:rsidRPr="00E11762" w:rsidRDefault="0048018E" w:rsidP="00EC27AF">
      <w:pPr>
        <w:tabs>
          <w:tab w:val="clear" w:pos="907"/>
          <w:tab w:val="left" w:pos="990"/>
          <w:tab w:val="left" w:pos="117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t>กลุ่มบริษัทให้เช่าช่วงบางส่วนของอสังหาริมทรัพย์เพื่อการลงทุนภายใต้</w:t>
      </w:r>
      <w:r w:rsidRPr="00E11762">
        <w:rPr>
          <w:rFonts w:ascii="Angsana New" w:hAnsi="Angsana New"/>
          <w:sz w:val="30"/>
          <w:szCs w:val="30"/>
          <w:cs/>
        </w:rPr>
        <w:t xml:space="preserve">มาตรฐานการบัญชี ฉบับที่ </w:t>
      </w:r>
      <w:r w:rsidRPr="00E11762">
        <w:rPr>
          <w:rFonts w:ascii="Angsana New" w:hAnsi="Angsana New"/>
          <w:sz w:val="30"/>
          <w:szCs w:val="30"/>
        </w:rPr>
        <w:t xml:space="preserve">17 </w:t>
      </w:r>
      <w:r w:rsidRPr="00E11762">
        <w:rPr>
          <w:rFonts w:ascii="Angsana New" w:hAnsi="Angsana New"/>
          <w:sz w:val="30"/>
          <w:szCs w:val="30"/>
          <w:cs/>
        </w:rPr>
        <w:t xml:space="preserve">เรื่อง </w:t>
      </w:r>
      <w:r w:rsidRPr="00E11762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</w:rPr>
        <w:t>(TAS 17)</w:t>
      </w:r>
      <w:r w:rsidRPr="00E11762">
        <w:rPr>
          <w:rFonts w:ascii="Angsana New" w:hAnsi="Angsana New" w:hint="cs"/>
          <w:sz w:val="30"/>
          <w:szCs w:val="30"/>
          <w:cs/>
        </w:rPr>
        <w:t xml:space="preserve"> สัญญาเช่าหลัก</w:t>
      </w:r>
      <w:r w:rsidR="00697751">
        <w:rPr>
          <w:rFonts w:ascii="Angsana New" w:hAnsi="Angsana New" w:hint="cs"/>
          <w:sz w:val="30"/>
          <w:szCs w:val="30"/>
          <w:cs/>
        </w:rPr>
        <w:t>ถูกจัดประเภทเป็นสัญญาเช่าทางการเงิน</w:t>
      </w:r>
      <w:r w:rsidRPr="00E11762">
        <w:rPr>
          <w:rFonts w:ascii="Angsana New" w:hAnsi="Angsana New" w:hint="cs"/>
          <w:sz w:val="30"/>
          <w:szCs w:val="30"/>
          <w:cs/>
        </w:rPr>
        <w:t>และสัญญาเช่าช่วงถูกจัดประเภทเป็นสัญญาเช่าดำเนินงาน ในการนำ</w:t>
      </w:r>
      <w:r w:rsidRPr="00E11762">
        <w:rPr>
          <w:rFonts w:ascii="Angsana New" w:hAnsi="Angsana New"/>
          <w:sz w:val="30"/>
          <w:szCs w:val="30"/>
        </w:rPr>
        <w:t xml:space="preserve"> TFRS 16</w:t>
      </w:r>
      <w:r w:rsidRPr="00E11762">
        <w:rPr>
          <w:rFonts w:ascii="Angsana New" w:hAnsi="Angsana New" w:hint="cs"/>
          <w:sz w:val="30"/>
          <w:szCs w:val="30"/>
          <w:cs/>
        </w:rPr>
        <w:t xml:space="preserve"> มาใช้ สินทรัพย์สิทธิการใช้ตามสัญญาเช่าหลักจะถูกแสดงเป็นอสังหาริมทรัพย์เพื่อการลงทุน สัญญาเช่าช่วงจะถูกจัดประเภทเป็นสัญญาเช่าดำเนินงานตาม </w:t>
      </w:r>
      <w:r w:rsidRPr="00E11762">
        <w:rPr>
          <w:rFonts w:ascii="Angsana New" w:hAnsi="Angsana New"/>
          <w:sz w:val="30"/>
          <w:szCs w:val="30"/>
        </w:rPr>
        <w:t>TFRS 16</w:t>
      </w:r>
    </w:p>
    <w:bookmarkEnd w:id="6"/>
    <w:p w14:paraId="2A0042AC" w14:textId="77777777" w:rsidR="0048018E" w:rsidRPr="00B33016" w:rsidRDefault="0048018E" w:rsidP="004801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color w:val="000000"/>
          <w:sz w:val="14"/>
          <w:szCs w:val="14"/>
        </w:rPr>
      </w:pPr>
    </w:p>
    <w:tbl>
      <w:tblPr>
        <w:tblW w:w="8629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59"/>
        <w:gridCol w:w="11"/>
        <w:gridCol w:w="1339"/>
        <w:gridCol w:w="11"/>
        <w:gridCol w:w="169"/>
        <w:gridCol w:w="11"/>
        <w:gridCol w:w="1429"/>
      </w:tblGrid>
      <w:tr w:rsidR="0048018E" w:rsidRPr="00E11762" w14:paraId="7F881D3C" w14:textId="77777777" w:rsidTr="009B3424">
        <w:trPr>
          <w:cantSplit/>
          <w:trHeight w:val="20"/>
          <w:tblHeader/>
        </w:trPr>
        <w:tc>
          <w:tcPr>
            <w:tcW w:w="5670" w:type="dxa"/>
            <w:gridSpan w:val="2"/>
            <w:vAlign w:val="bottom"/>
          </w:tcPr>
          <w:p w14:paraId="670A7D2D" w14:textId="77777777" w:rsidR="0048018E" w:rsidRPr="00E11762" w:rsidRDefault="0048018E" w:rsidP="00457B8C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E1176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E11762"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bidi="th-TH"/>
              </w:rPr>
              <w:t xml:space="preserve">TFRS </w:t>
            </w:r>
            <w:r w:rsidRPr="00E11762"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 w:bidi="th-TH"/>
              </w:rPr>
              <w:t>16</w:t>
            </w:r>
            <w:r w:rsidRPr="00E11762"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350" w:type="dxa"/>
            <w:gridSpan w:val="2"/>
            <w:vAlign w:val="bottom"/>
          </w:tcPr>
          <w:p w14:paraId="18710622" w14:textId="77777777" w:rsidR="0048018E" w:rsidRPr="00E11762" w:rsidRDefault="0048018E" w:rsidP="00457B8C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80" w:type="dxa"/>
            <w:gridSpan w:val="2"/>
            <w:vAlign w:val="bottom"/>
          </w:tcPr>
          <w:p w14:paraId="43051793" w14:textId="77777777" w:rsidR="0048018E" w:rsidRPr="00E11762" w:rsidRDefault="0048018E" w:rsidP="00457B8C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vAlign w:val="bottom"/>
          </w:tcPr>
          <w:p w14:paraId="35663859" w14:textId="77777777" w:rsidR="0048018E" w:rsidRPr="00E11762" w:rsidRDefault="0048018E" w:rsidP="00457B8C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2D8C6EEC" w14:textId="77777777" w:rsidR="0048018E" w:rsidRPr="00E11762" w:rsidRDefault="0048018E" w:rsidP="00457B8C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48018E" w:rsidRPr="00E11762" w14:paraId="5C9DAB44" w14:textId="77777777" w:rsidTr="00697751">
        <w:trPr>
          <w:cantSplit/>
          <w:trHeight w:val="362"/>
          <w:tblHeader/>
        </w:trPr>
        <w:tc>
          <w:tcPr>
            <w:tcW w:w="5670" w:type="dxa"/>
            <w:gridSpan w:val="2"/>
          </w:tcPr>
          <w:p w14:paraId="23D68E45" w14:textId="77777777" w:rsidR="0048018E" w:rsidRPr="00E11762" w:rsidRDefault="0048018E" w:rsidP="00457B8C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59" w:type="dxa"/>
            <w:gridSpan w:val="5"/>
          </w:tcPr>
          <w:p w14:paraId="791CB020" w14:textId="77777777" w:rsidR="0048018E" w:rsidRPr="00E11762" w:rsidRDefault="0048018E" w:rsidP="00457B8C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E117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11762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48018E" w:rsidRPr="00E11762" w14:paraId="23671DB6" w14:textId="77777777" w:rsidTr="00697751">
        <w:trPr>
          <w:cantSplit/>
          <w:trHeight w:val="434"/>
        </w:trPr>
        <w:tc>
          <w:tcPr>
            <w:tcW w:w="5670" w:type="dxa"/>
            <w:gridSpan w:val="2"/>
          </w:tcPr>
          <w:p w14:paraId="27C0426C" w14:textId="77777777" w:rsidR="0048018E" w:rsidRPr="00E11762" w:rsidRDefault="0048018E" w:rsidP="00457B8C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E11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E11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959" w:type="dxa"/>
            <w:gridSpan w:val="5"/>
          </w:tcPr>
          <w:p w14:paraId="15C0E03C" w14:textId="77777777" w:rsidR="0048018E" w:rsidRPr="00E11762" w:rsidRDefault="0048018E" w:rsidP="00457B8C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</w:tr>
      <w:tr w:rsidR="00D64975" w:rsidRPr="00E11762" w14:paraId="64540A06" w14:textId="77777777" w:rsidTr="00AE74B2">
        <w:trPr>
          <w:cantSplit/>
          <w:trHeight w:val="434"/>
        </w:trPr>
        <w:tc>
          <w:tcPr>
            <w:tcW w:w="5670" w:type="dxa"/>
            <w:gridSpan w:val="2"/>
          </w:tcPr>
          <w:p w14:paraId="4C4C0581" w14:textId="6245D935" w:rsidR="00D64975" w:rsidRPr="00E11762" w:rsidRDefault="00D64975" w:rsidP="00396A60">
            <w:pPr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การค้าและลูกหนี้หมุนเวียน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อื่นลดล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</w:p>
        </w:tc>
        <w:tc>
          <w:tcPr>
            <w:tcW w:w="1350" w:type="dxa"/>
            <w:gridSpan w:val="2"/>
            <w:vAlign w:val="bottom"/>
          </w:tcPr>
          <w:p w14:paraId="1B7BF3CB" w14:textId="2CAAA065" w:rsidR="00D64975" w:rsidRPr="00E11762" w:rsidRDefault="00D64975" w:rsidP="00396A6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(6,098)</w:t>
            </w:r>
          </w:p>
        </w:tc>
        <w:tc>
          <w:tcPr>
            <w:tcW w:w="180" w:type="dxa"/>
            <w:gridSpan w:val="2"/>
          </w:tcPr>
          <w:p w14:paraId="7D44629F" w14:textId="77777777" w:rsidR="00D64975" w:rsidRPr="00E11762" w:rsidRDefault="00D64975" w:rsidP="00396A60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vAlign w:val="bottom"/>
          </w:tcPr>
          <w:p w14:paraId="43887096" w14:textId="28D809E0" w:rsidR="00D64975" w:rsidRPr="00E11762" w:rsidRDefault="00D64975" w:rsidP="00E26B15">
            <w:pPr>
              <w:pStyle w:val="acctfourfigures"/>
              <w:tabs>
                <w:tab w:val="clear" w:pos="765"/>
              </w:tabs>
              <w:spacing w:line="240" w:lineRule="auto"/>
              <w:ind w:right="27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D64975" w:rsidRPr="00E11762" w14:paraId="5E957A92" w14:textId="77777777" w:rsidTr="00697751">
        <w:trPr>
          <w:cantSplit/>
          <w:trHeight w:val="434"/>
        </w:trPr>
        <w:tc>
          <w:tcPr>
            <w:tcW w:w="5670" w:type="dxa"/>
            <w:gridSpan w:val="2"/>
            <w:vAlign w:val="bottom"/>
          </w:tcPr>
          <w:p w14:paraId="37084D61" w14:textId="05DEEF22" w:rsidR="00D64975" w:rsidRPr="00E11762" w:rsidRDefault="00D64975" w:rsidP="00396A60">
            <w:pPr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ที่ดิน อาคาร และอุปกรณ์เพิ่มขึ้น</w:t>
            </w:r>
          </w:p>
        </w:tc>
        <w:tc>
          <w:tcPr>
            <w:tcW w:w="1350" w:type="dxa"/>
            <w:gridSpan w:val="2"/>
            <w:vAlign w:val="bottom"/>
          </w:tcPr>
          <w:p w14:paraId="548D4B4B" w14:textId="5488929D" w:rsidR="00D64975" w:rsidRPr="00E11762" w:rsidRDefault="00D64975" w:rsidP="00396A6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899</w:t>
            </w: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522</w:t>
            </w:r>
          </w:p>
        </w:tc>
        <w:tc>
          <w:tcPr>
            <w:tcW w:w="180" w:type="dxa"/>
            <w:gridSpan w:val="2"/>
            <w:vAlign w:val="bottom"/>
          </w:tcPr>
          <w:p w14:paraId="4B8E59E8" w14:textId="77777777" w:rsidR="00D64975" w:rsidRPr="00E11762" w:rsidRDefault="00D64975" w:rsidP="00396A60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vAlign w:val="bottom"/>
          </w:tcPr>
          <w:p w14:paraId="2F1BF512" w14:textId="166D71C5" w:rsidR="00D64975" w:rsidRPr="00E11762" w:rsidRDefault="00D64975" w:rsidP="00396A60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228</w:t>
            </w: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739</w:t>
            </w:r>
          </w:p>
        </w:tc>
      </w:tr>
      <w:tr w:rsidR="00D64975" w:rsidRPr="00E11762" w14:paraId="777440A8" w14:textId="77777777" w:rsidTr="00697751">
        <w:trPr>
          <w:cantSplit/>
          <w:trHeight w:val="452"/>
        </w:trPr>
        <w:tc>
          <w:tcPr>
            <w:tcW w:w="5670" w:type="dxa"/>
            <w:gridSpan w:val="2"/>
            <w:vAlign w:val="bottom"/>
          </w:tcPr>
          <w:p w14:paraId="071178BA" w14:textId="77777777" w:rsidR="00D64975" w:rsidRPr="00E11762" w:rsidRDefault="00D64975" w:rsidP="00396A60">
            <w:pPr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อสังหาริมทรัพย์เพื่อการลงทุนเพิ่มขึ้น</w:t>
            </w:r>
          </w:p>
        </w:tc>
        <w:tc>
          <w:tcPr>
            <w:tcW w:w="1350" w:type="dxa"/>
            <w:gridSpan w:val="2"/>
            <w:vAlign w:val="bottom"/>
          </w:tcPr>
          <w:p w14:paraId="4451244D" w14:textId="77777777" w:rsidR="00D64975" w:rsidRPr="00E11762" w:rsidRDefault="00D64975" w:rsidP="00396A6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241</w:t>
            </w: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265</w:t>
            </w:r>
          </w:p>
        </w:tc>
        <w:tc>
          <w:tcPr>
            <w:tcW w:w="180" w:type="dxa"/>
            <w:gridSpan w:val="2"/>
            <w:vAlign w:val="bottom"/>
          </w:tcPr>
          <w:p w14:paraId="77EA88AB" w14:textId="77777777" w:rsidR="00D64975" w:rsidRPr="00E11762" w:rsidRDefault="00D64975" w:rsidP="00396A60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vAlign w:val="bottom"/>
          </w:tcPr>
          <w:p w14:paraId="7B89FB22" w14:textId="77777777" w:rsidR="00D64975" w:rsidRPr="00E11762" w:rsidRDefault="00D64975" w:rsidP="00396A60">
            <w:pPr>
              <w:pStyle w:val="acctfourfigures"/>
              <w:tabs>
                <w:tab w:val="clear" w:pos="765"/>
              </w:tabs>
              <w:spacing w:line="240" w:lineRule="auto"/>
              <w:ind w:right="27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D64975" w:rsidRPr="00E11762" w14:paraId="0E3FA31D" w14:textId="77777777" w:rsidTr="00697751">
        <w:trPr>
          <w:cantSplit/>
          <w:trHeight w:val="452"/>
        </w:trPr>
        <w:tc>
          <w:tcPr>
            <w:tcW w:w="5670" w:type="dxa"/>
            <w:gridSpan w:val="2"/>
            <w:vAlign w:val="bottom"/>
          </w:tcPr>
          <w:p w14:paraId="41E1703B" w14:textId="77777777" w:rsidR="00D64975" w:rsidRPr="00E11762" w:rsidRDefault="00D64975" w:rsidP="00396A60">
            <w:pPr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สิทธิการเช่าลดลง</w:t>
            </w:r>
          </w:p>
        </w:tc>
        <w:tc>
          <w:tcPr>
            <w:tcW w:w="1350" w:type="dxa"/>
            <w:gridSpan w:val="2"/>
            <w:vAlign w:val="bottom"/>
          </w:tcPr>
          <w:p w14:paraId="009B6360" w14:textId="77777777" w:rsidR="00D64975" w:rsidRPr="00E11762" w:rsidRDefault="00D64975" w:rsidP="00396A6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(</w:t>
            </w: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489</w:t>
            </w: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424</w:t>
            </w: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6440087B" w14:textId="77777777" w:rsidR="00D64975" w:rsidRPr="00E11762" w:rsidRDefault="00D64975" w:rsidP="00396A60">
            <w:pPr>
              <w:pStyle w:val="acctfourfigures"/>
              <w:tabs>
                <w:tab w:val="decimal" w:pos="1642"/>
              </w:tabs>
              <w:spacing w:line="240" w:lineRule="auto"/>
              <w:ind w:right="20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vAlign w:val="bottom"/>
          </w:tcPr>
          <w:p w14:paraId="07922FC7" w14:textId="77777777" w:rsidR="00D64975" w:rsidRPr="00E11762" w:rsidRDefault="00D64975" w:rsidP="00396A60">
            <w:pPr>
              <w:pStyle w:val="acctfourfigures"/>
              <w:tabs>
                <w:tab w:val="clear" w:pos="765"/>
              </w:tabs>
              <w:spacing w:line="240" w:lineRule="auto"/>
              <w:ind w:right="27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D64975" w:rsidRPr="00E11762" w14:paraId="24732079" w14:textId="77777777" w:rsidTr="00D64975">
        <w:trPr>
          <w:cantSplit/>
          <w:trHeight w:val="461"/>
        </w:trPr>
        <w:tc>
          <w:tcPr>
            <w:tcW w:w="5670" w:type="dxa"/>
            <w:gridSpan w:val="2"/>
          </w:tcPr>
          <w:p w14:paraId="3A613D64" w14:textId="77777777" w:rsidR="00D64975" w:rsidRPr="00E11762" w:rsidRDefault="00D64975" w:rsidP="00396A60">
            <w:pPr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สินทรัพย์ภาษีเงินได้รอตัดบัญชีเพิ่มขึ้น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gridSpan w:val="2"/>
            <w:vAlign w:val="bottom"/>
          </w:tcPr>
          <w:p w14:paraId="3F7D0576" w14:textId="77777777" w:rsidR="00D64975" w:rsidRPr="00E11762" w:rsidRDefault="00D64975" w:rsidP="00396A6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180" w:type="dxa"/>
            <w:gridSpan w:val="2"/>
          </w:tcPr>
          <w:p w14:paraId="3A475B6E" w14:textId="77777777" w:rsidR="00D64975" w:rsidRPr="00E11762" w:rsidRDefault="00D64975" w:rsidP="00396A60">
            <w:pPr>
              <w:pStyle w:val="acctfourfigures"/>
              <w:tabs>
                <w:tab w:val="decimal" w:pos="1642"/>
              </w:tabs>
              <w:spacing w:line="240" w:lineRule="auto"/>
              <w:ind w:right="20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vAlign w:val="bottom"/>
          </w:tcPr>
          <w:p w14:paraId="5E8B6373" w14:textId="77777777" w:rsidR="00D64975" w:rsidRPr="00E11762" w:rsidRDefault="00D64975" w:rsidP="00396A60">
            <w:pPr>
              <w:pStyle w:val="acctfourfigures"/>
              <w:tabs>
                <w:tab w:val="clear" w:pos="765"/>
              </w:tabs>
              <w:spacing w:line="240" w:lineRule="auto"/>
              <w:ind w:right="27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D64975" w:rsidRPr="00E11762" w14:paraId="18EEC145" w14:textId="77777777" w:rsidTr="00697751">
        <w:trPr>
          <w:cantSplit/>
          <w:trHeight w:val="488"/>
        </w:trPr>
        <w:tc>
          <w:tcPr>
            <w:tcW w:w="5670" w:type="dxa"/>
            <w:gridSpan w:val="2"/>
          </w:tcPr>
          <w:p w14:paraId="6FB198CC" w14:textId="43B7F0EF" w:rsidR="00D64975" w:rsidRPr="00E11762" w:rsidRDefault="00D64975" w:rsidP="00396A60">
            <w:pPr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การค้าและเจ้าหนี้หมุนเวียน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อื่นลดลง</w:t>
            </w:r>
          </w:p>
        </w:tc>
        <w:tc>
          <w:tcPr>
            <w:tcW w:w="1350" w:type="dxa"/>
            <w:gridSpan w:val="2"/>
            <w:vAlign w:val="bottom"/>
          </w:tcPr>
          <w:p w14:paraId="0B3FB7F5" w14:textId="77777777" w:rsidR="00D64975" w:rsidRPr="00E11762" w:rsidRDefault="00D64975" w:rsidP="00396A6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106,030</w:t>
            </w:r>
          </w:p>
        </w:tc>
        <w:tc>
          <w:tcPr>
            <w:tcW w:w="180" w:type="dxa"/>
            <w:gridSpan w:val="2"/>
          </w:tcPr>
          <w:p w14:paraId="2680F092" w14:textId="77777777" w:rsidR="00D64975" w:rsidRPr="00E11762" w:rsidRDefault="00D64975" w:rsidP="00396A6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vAlign w:val="bottom"/>
          </w:tcPr>
          <w:p w14:paraId="3B99DE37" w14:textId="77777777" w:rsidR="00D64975" w:rsidRPr="00E11762" w:rsidRDefault="00D64975" w:rsidP="00396A60">
            <w:pPr>
              <w:pStyle w:val="acctfourfigures"/>
              <w:tabs>
                <w:tab w:val="clear" w:pos="765"/>
              </w:tabs>
              <w:spacing w:line="240" w:lineRule="auto"/>
              <w:ind w:right="27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D64975" w:rsidRPr="00E11762" w14:paraId="1EE3EE1E" w14:textId="77777777" w:rsidTr="00697751">
        <w:trPr>
          <w:cantSplit/>
          <w:trHeight w:val="452"/>
        </w:trPr>
        <w:tc>
          <w:tcPr>
            <w:tcW w:w="5670" w:type="dxa"/>
            <w:gridSpan w:val="2"/>
          </w:tcPr>
          <w:p w14:paraId="1A792D04" w14:textId="77777777" w:rsidR="00D64975" w:rsidRPr="00E11762" w:rsidRDefault="00D64975" w:rsidP="00396A60">
            <w:pPr>
              <w:spacing w:line="240" w:lineRule="auto"/>
              <w:ind w:left="175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gridSpan w:val="2"/>
            <w:vAlign w:val="bottom"/>
          </w:tcPr>
          <w:p w14:paraId="35C0A7BA" w14:textId="77777777" w:rsidR="00D64975" w:rsidRPr="00E11762" w:rsidRDefault="00D64975" w:rsidP="00396A6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860</w:t>
            </w: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536</w:t>
            </w: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gridSpan w:val="2"/>
          </w:tcPr>
          <w:p w14:paraId="3AEF6A08" w14:textId="77777777" w:rsidR="00D64975" w:rsidRPr="00E11762" w:rsidRDefault="00D64975" w:rsidP="00396A6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vAlign w:val="bottom"/>
          </w:tcPr>
          <w:p w14:paraId="0DC3781F" w14:textId="77777777" w:rsidR="00D64975" w:rsidRPr="00E11762" w:rsidRDefault="00D64975" w:rsidP="00396A60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228</w:t>
            </w: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739</w:t>
            </w: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D64975" w:rsidRPr="00E11762" w14:paraId="12A77A41" w14:textId="77777777" w:rsidTr="00697751">
        <w:trPr>
          <w:cantSplit/>
          <w:trHeight w:val="452"/>
        </w:trPr>
        <w:tc>
          <w:tcPr>
            <w:tcW w:w="5670" w:type="dxa"/>
            <w:gridSpan w:val="2"/>
          </w:tcPr>
          <w:p w14:paraId="2932B8DC" w14:textId="77777777" w:rsidR="00D64975" w:rsidRPr="00E11762" w:rsidRDefault="00D64975" w:rsidP="00396A60">
            <w:pPr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หนี้สินไม่หมุนเวียนอื่นลดลง</w:t>
            </w:r>
          </w:p>
        </w:tc>
        <w:tc>
          <w:tcPr>
            <w:tcW w:w="1350" w:type="dxa"/>
            <w:gridSpan w:val="2"/>
            <w:vAlign w:val="bottom"/>
          </w:tcPr>
          <w:p w14:paraId="19EAA019" w14:textId="77777777" w:rsidR="00D64975" w:rsidRPr="00E11762" w:rsidRDefault="00D64975" w:rsidP="00396A6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38,690</w:t>
            </w:r>
          </w:p>
        </w:tc>
        <w:tc>
          <w:tcPr>
            <w:tcW w:w="180" w:type="dxa"/>
            <w:gridSpan w:val="2"/>
          </w:tcPr>
          <w:p w14:paraId="590CA032" w14:textId="77777777" w:rsidR="00D64975" w:rsidRPr="00E11762" w:rsidRDefault="00D64975" w:rsidP="00396A6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vAlign w:val="bottom"/>
          </w:tcPr>
          <w:p w14:paraId="546A7215" w14:textId="77777777" w:rsidR="00D64975" w:rsidRPr="00E11762" w:rsidRDefault="00D64975" w:rsidP="00396A60">
            <w:pPr>
              <w:pStyle w:val="acctfourfigures"/>
              <w:tabs>
                <w:tab w:val="clear" w:pos="765"/>
              </w:tabs>
              <w:spacing w:line="240" w:lineRule="auto"/>
              <w:ind w:right="275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D64975" w:rsidRPr="00E11762" w14:paraId="14D74438" w14:textId="77777777" w:rsidTr="009B3424">
        <w:trPr>
          <w:cantSplit/>
          <w:trHeight w:val="20"/>
        </w:trPr>
        <w:tc>
          <w:tcPr>
            <w:tcW w:w="5670" w:type="dxa"/>
            <w:gridSpan w:val="2"/>
          </w:tcPr>
          <w:p w14:paraId="3E09D54C" w14:textId="77777777" w:rsidR="00D64975" w:rsidRPr="00E11762" w:rsidRDefault="00D64975" w:rsidP="00396A60">
            <w:pPr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กำไรสะสมลดลง</w:t>
            </w:r>
          </w:p>
        </w:tc>
        <w:tc>
          <w:tcPr>
            <w:tcW w:w="1350" w:type="dxa"/>
            <w:gridSpan w:val="2"/>
            <w:vAlign w:val="bottom"/>
          </w:tcPr>
          <w:p w14:paraId="1A489B9B" w14:textId="77777777" w:rsidR="00D64975" w:rsidRPr="00E11762" w:rsidRDefault="00D64975" w:rsidP="00396A6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56,441</w:t>
            </w:r>
          </w:p>
        </w:tc>
        <w:tc>
          <w:tcPr>
            <w:tcW w:w="180" w:type="dxa"/>
            <w:gridSpan w:val="2"/>
          </w:tcPr>
          <w:p w14:paraId="6E86385C" w14:textId="77777777" w:rsidR="00D64975" w:rsidRPr="00E11762" w:rsidRDefault="00D64975" w:rsidP="00396A60">
            <w:pPr>
              <w:pStyle w:val="acctfourfigures"/>
              <w:spacing w:line="240" w:lineRule="auto"/>
              <w:ind w:right="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9" w:type="dxa"/>
            <w:vAlign w:val="bottom"/>
          </w:tcPr>
          <w:p w14:paraId="2E2D2453" w14:textId="77777777" w:rsidR="00D64975" w:rsidRPr="00E11762" w:rsidRDefault="00D64975" w:rsidP="00396A60">
            <w:pPr>
              <w:pStyle w:val="acctfourfigures"/>
              <w:tabs>
                <w:tab w:val="clear" w:pos="765"/>
              </w:tabs>
              <w:spacing w:line="240" w:lineRule="auto"/>
              <w:ind w:right="27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D64975" w:rsidRPr="00E11762" w14:paraId="68FE9969" w14:textId="77777777" w:rsidTr="009B3424">
        <w:trPr>
          <w:cantSplit/>
          <w:trHeight w:val="20"/>
        </w:trPr>
        <w:tc>
          <w:tcPr>
            <w:tcW w:w="5670" w:type="dxa"/>
            <w:gridSpan w:val="2"/>
          </w:tcPr>
          <w:p w14:paraId="2160D770" w14:textId="77777777" w:rsidR="00D64975" w:rsidRPr="00265C85" w:rsidRDefault="00D64975" w:rsidP="00265C85">
            <w:pPr>
              <w:spacing w:line="235" w:lineRule="auto"/>
              <w:ind w:left="172" w:hanging="158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B3594EB" w14:textId="77777777" w:rsidR="00D64975" w:rsidRPr="00D64975" w:rsidRDefault="00D64975" w:rsidP="00457B8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19EBBCF" w14:textId="77777777" w:rsidR="00D64975" w:rsidRPr="00D64975" w:rsidRDefault="00D64975" w:rsidP="00457B8C">
            <w:pPr>
              <w:pStyle w:val="acctfourfigures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29" w:type="dxa"/>
            <w:vAlign w:val="bottom"/>
          </w:tcPr>
          <w:p w14:paraId="7197D621" w14:textId="77777777" w:rsidR="00D64975" w:rsidRPr="00D64975" w:rsidRDefault="00D64975" w:rsidP="00457B8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D64975" w:rsidRPr="00E11762" w14:paraId="5A08722D" w14:textId="77777777" w:rsidTr="009B3424">
        <w:trPr>
          <w:cantSplit/>
          <w:trHeight w:val="20"/>
          <w:tblHeader/>
        </w:trPr>
        <w:tc>
          <w:tcPr>
            <w:tcW w:w="5659" w:type="dxa"/>
            <w:vAlign w:val="bottom"/>
          </w:tcPr>
          <w:p w14:paraId="0A5040DE" w14:textId="77777777" w:rsidR="00D64975" w:rsidRPr="00E11762" w:rsidRDefault="00D64975" w:rsidP="00457B8C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E1176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350" w:type="dxa"/>
            <w:gridSpan w:val="2"/>
            <w:vAlign w:val="bottom"/>
          </w:tcPr>
          <w:p w14:paraId="43D53175" w14:textId="77777777" w:rsidR="00D64975" w:rsidRPr="00E11762" w:rsidRDefault="00D64975" w:rsidP="00457B8C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4D720CE" w14:textId="77777777" w:rsidR="00D64975" w:rsidRPr="00E11762" w:rsidRDefault="00D64975" w:rsidP="00457B8C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C126DBB" w14:textId="77777777" w:rsidR="00D64975" w:rsidRPr="00E11762" w:rsidRDefault="00D64975" w:rsidP="00457B8C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64975" w:rsidRPr="00E11762" w14:paraId="1083A5FE" w14:textId="77777777" w:rsidTr="00D64975">
        <w:trPr>
          <w:cantSplit/>
          <w:trHeight w:val="713"/>
        </w:trPr>
        <w:tc>
          <w:tcPr>
            <w:tcW w:w="5659" w:type="dxa"/>
            <w:vAlign w:val="bottom"/>
          </w:tcPr>
          <w:p w14:paraId="111120FC" w14:textId="77777777" w:rsidR="00D64975" w:rsidRPr="00D64975" w:rsidRDefault="00D64975" w:rsidP="00457B8C">
            <w:pPr>
              <w:spacing w:line="240" w:lineRule="auto"/>
              <w:ind w:left="175" w:hanging="162"/>
              <w:rPr>
                <w:rFonts w:ascii="Angsana New" w:hAnsi="Angsana New"/>
                <w:sz w:val="28"/>
                <w:szCs w:val="28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  <w:p w14:paraId="592B27F5" w14:textId="77777777" w:rsidR="00D64975" w:rsidRPr="00E11762" w:rsidRDefault="00D64975" w:rsidP="00457B8C">
            <w:pPr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gridSpan w:val="2"/>
            <w:vAlign w:val="bottom"/>
          </w:tcPr>
          <w:p w14:paraId="67A8B59F" w14:textId="77777777" w:rsidR="00D64975" w:rsidRPr="00E11762" w:rsidRDefault="00D64975" w:rsidP="00457B8C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242</w:t>
            </w: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496</w:t>
            </w:r>
          </w:p>
        </w:tc>
        <w:tc>
          <w:tcPr>
            <w:tcW w:w="180" w:type="dxa"/>
            <w:gridSpan w:val="2"/>
            <w:vAlign w:val="bottom"/>
          </w:tcPr>
          <w:p w14:paraId="4E4C89E0" w14:textId="77777777" w:rsidR="00D64975" w:rsidRPr="00E11762" w:rsidRDefault="00D64975" w:rsidP="00457B8C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9522C8A" w14:textId="77777777" w:rsidR="00D64975" w:rsidRPr="00E11762" w:rsidRDefault="00D64975" w:rsidP="00457B8C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125</w:t>
            </w: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972</w:t>
            </w:r>
          </w:p>
        </w:tc>
      </w:tr>
      <w:tr w:rsidR="00D64975" w:rsidRPr="00E11762" w14:paraId="0DA0A60D" w14:textId="77777777" w:rsidTr="00D64975">
        <w:trPr>
          <w:cantSplit/>
          <w:trHeight w:val="371"/>
        </w:trPr>
        <w:tc>
          <w:tcPr>
            <w:tcW w:w="5659" w:type="dxa"/>
          </w:tcPr>
          <w:p w14:paraId="2583BE6B" w14:textId="77777777" w:rsidR="00D64975" w:rsidRPr="00E11762" w:rsidRDefault="00D64975" w:rsidP="00457B8C">
            <w:pPr>
              <w:tabs>
                <w:tab w:val="clear" w:pos="5387"/>
                <w:tab w:val="left" w:pos="5306"/>
              </w:tabs>
              <w:spacing w:line="240" w:lineRule="auto"/>
              <w:ind w:right="-161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  <w:gridSpan w:val="2"/>
          </w:tcPr>
          <w:p w14:paraId="4A2CCABD" w14:textId="77777777" w:rsidR="00D64975" w:rsidRPr="00E11762" w:rsidRDefault="00D64975" w:rsidP="00457B8C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044</w:t>
            </w: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gridSpan w:val="2"/>
          </w:tcPr>
          <w:p w14:paraId="336A9385" w14:textId="77777777" w:rsidR="00D64975" w:rsidRPr="00E11762" w:rsidRDefault="00D64975" w:rsidP="00457B8C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gridSpan w:val="2"/>
          </w:tcPr>
          <w:p w14:paraId="1AAA2D82" w14:textId="77777777" w:rsidR="00D64975" w:rsidRPr="00E11762" w:rsidRDefault="00D64975" w:rsidP="00457B8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474</w:t>
            </w: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D64975" w:rsidRPr="00E11762" w14:paraId="770B88BF" w14:textId="77777777" w:rsidTr="00D64975">
        <w:trPr>
          <w:cantSplit/>
          <w:trHeight w:val="695"/>
        </w:trPr>
        <w:tc>
          <w:tcPr>
            <w:tcW w:w="5659" w:type="dxa"/>
          </w:tcPr>
          <w:p w14:paraId="670F01AF" w14:textId="77777777" w:rsidR="00D64975" w:rsidRPr="00E11762" w:rsidRDefault="00D64975" w:rsidP="00265C85">
            <w:pPr>
              <w:spacing w:line="233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ข้อยกเว้นในการรับรู้รายการสำหรับสัญญาเช่าซึ่ง</w:t>
            </w:r>
          </w:p>
          <w:p w14:paraId="45C082EC" w14:textId="77777777" w:rsidR="00D64975" w:rsidRPr="00E11762" w:rsidRDefault="00D64975" w:rsidP="00265C85">
            <w:pPr>
              <w:spacing w:line="233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>สินทรัพย์อ้างอิงมีมูลค่าต่ำ</w:t>
            </w:r>
          </w:p>
        </w:tc>
        <w:tc>
          <w:tcPr>
            <w:tcW w:w="1350" w:type="dxa"/>
            <w:gridSpan w:val="2"/>
          </w:tcPr>
          <w:p w14:paraId="056B643D" w14:textId="77777777" w:rsidR="00D64975" w:rsidRPr="00E11762" w:rsidRDefault="00D64975" w:rsidP="00265C85">
            <w:pPr>
              <w:pStyle w:val="acctfourfigures"/>
              <w:tabs>
                <w:tab w:val="clear" w:pos="765"/>
                <w:tab w:val="decimal" w:pos="731"/>
                <w:tab w:val="left" w:pos="1039"/>
                <w:tab w:val="decimal" w:pos="1642"/>
              </w:tabs>
              <w:spacing w:line="233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3F13D19" w14:textId="77777777" w:rsidR="00D64975" w:rsidRPr="00E11762" w:rsidRDefault="00D64975" w:rsidP="00265C85">
            <w:pPr>
              <w:pStyle w:val="acctfourfigures"/>
              <w:tabs>
                <w:tab w:val="clear" w:pos="765"/>
                <w:tab w:val="decimal" w:pos="1100"/>
              </w:tabs>
              <w:spacing w:line="233" w:lineRule="auto"/>
              <w:ind w:right="-7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999</w:t>
            </w: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gridSpan w:val="2"/>
          </w:tcPr>
          <w:p w14:paraId="58C19FC1" w14:textId="77777777" w:rsidR="00D64975" w:rsidRPr="00E11762" w:rsidRDefault="00D64975" w:rsidP="00265C85">
            <w:pPr>
              <w:pStyle w:val="acctfourfigures"/>
              <w:spacing w:line="233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gridSpan w:val="2"/>
          </w:tcPr>
          <w:p w14:paraId="171A8762" w14:textId="77777777" w:rsidR="00D64975" w:rsidRPr="00E11762" w:rsidRDefault="00D64975" w:rsidP="00265C85">
            <w:pPr>
              <w:pStyle w:val="acctfourfigures"/>
              <w:tabs>
                <w:tab w:val="clear" w:pos="765"/>
                <w:tab w:val="decimal" w:pos="731"/>
                <w:tab w:val="left" w:pos="1027"/>
                <w:tab w:val="decimal" w:pos="1642"/>
              </w:tabs>
              <w:spacing w:line="233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FC86D07" w14:textId="77777777" w:rsidR="00D64975" w:rsidRPr="00E11762" w:rsidRDefault="00D64975" w:rsidP="00265C85">
            <w:pPr>
              <w:pStyle w:val="acctfourfigures"/>
              <w:tabs>
                <w:tab w:val="clear" w:pos="765"/>
                <w:tab w:val="decimal" w:pos="1170"/>
              </w:tabs>
              <w:spacing w:line="233" w:lineRule="auto"/>
              <w:ind w:right="-7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124</w:t>
            </w: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D64975" w:rsidRPr="00E11762" w14:paraId="5863D63D" w14:textId="77777777" w:rsidTr="00D64975">
        <w:trPr>
          <w:cantSplit/>
          <w:trHeight w:val="353"/>
        </w:trPr>
        <w:tc>
          <w:tcPr>
            <w:tcW w:w="5659" w:type="dxa"/>
          </w:tcPr>
          <w:p w14:paraId="1089F41C" w14:textId="77777777" w:rsidR="00D64975" w:rsidRPr="00E11762" w:rsidRDefault="00D64975" w:rsidP="00265C85">
            <w:pPr>
              <w:spacing w:line="233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กลับรายการค่าเช่าค้างจ่าย</w:t>
            </w:r>
          </w:p>
        </w:tc>
        <w:tc>
          <w:tcPr>
            <w:tcW w:w="1350" w:type="dxa"/>
            <w:gridSpan w:val="2"/>
          </w:tcPr>
          <w:p w14:paraId="17669F3B" w14:textId="77777777" w:rsidR="00D64975" w:rsidRPr="00E11762" w:rsidRDefault="00D64975" w:rsidP="00265C85">
            <w:pPr>
              <w:pStyle w:val="acctfourfigures"/>
              <w:tabs>
                <w:tab w:val="clear" w:pos="765"/>
                <w:tab w:val="decimal" w:pos="731"/>
                <w:tab w:val="left" w:pos="1039"/>
                <w:tab w:val="decimal" w:pos="1642"/>
              </w:tabs>
              <w:spacing w:line="233" w:lineRule="auto"/>
              <w:ind w:right="10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</w:t>
            </w: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264</w:t>
            </w:r>
          </w:p>
        </w:tc>
        <w:tc>
          <w:tcPr>
            <w:tcW w:w="180" w:type="dxa"/>
            <w:gridSpan w:val="2"/>
          </w:tcPr>
          <w:p w14:paraId="56F751BB" w14:textId="77777777" w:rsidR="00D64975" w:rsidRPr="00E11762" w:rsidRDefault="00D64975" w:rsidP="00265C85">
            <w:pPr>
              <w:pStyle w:val="acctfourfigures"/>
              <w:spacing w:line="233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gridSpan w:val="2"/>
          </w:tcPr>
          <w:p w14:paraId="69074EB8" w14:textId="77777777" w:rsidR="00D64975" w:rsidRPr="00E11762" w:rsidRDefault="00D64975" w:rsidP="00265C85">
            <w:pPr>
              <w:pStyle w:val="acctfourfigures"/>
              <w:tabs>
                <w:tab w:val="clear" w:pos="765"/>
              </w:tabs>
              <w:spacing w:line="233" w:lineRule="auto"/>
              <w:ind w:right="27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D64975" w:rsidRPr="00E11762" w14:paraId="06E6CB79" w14:textId="77777777" w:rsidTr="00265C85">
        <w:trPr>
          <w:cantSplit/>
          <w:trHeight w:val="668"/>
        </w:trPr>
        <w:tc>
          <w:tcPr>
            <w:tcW w:w="5659" w:type="dxa"/>
          </w:tcPr>
          <w:p w14:paraId="091EC37F" w14:textId="6826CACB" w:rsidR="00D64975" w:rsidRPr="00E11762" w:rsidRDefault="00D64975" w:rsidP="00265C85">
            <w:pPr>
              <w:spacing w:line="233" w:lineRule="auto"/>
              <w:ind w:left="175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7C3E90BC" w14:textId="77777777" w:rsidR="00D64975" w:rsidRPr="00E11762" w:rsidRDefault="00D64975" w:rsidP="00265C85">
            <w:pPr>
              <w:pStyle w:val="acctfourfigures"/>
              <w:tabs>
                <w:tab w:val="clear" w:pos="765"/>
                <w:tab w:val="decimal" w:pos="1100"/>
              </w:tabs>
              <w:spacing w:line="233" w:lineRule="auto"/>
              <w:ind w:right="-7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205</w:t>
            </w: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130</w:t>
            </w:r>
          </w:p>
        </w:tc>
        <w:tc>
          <w:tcPr>
            <w:tcW w:w="180" w:type="dxa"/>
            <w:gridSpan w:val="2"/>
          </w:tcPr>
          <w:p w14:paraId="074385F2" w14:textId="77777777" w:rsidR="00D64975" w:rsidRPr="00E11762" w:rsidRDefault="00D64975" w:rsidP="00265C85">
            <w:pPr>
              <w:pStyle w:val="acctfourfigures"/>
              <w:spacing w:line="233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44763BF4" w14:textId="77777777" w:rsidR="00D64975" w:rsidRPr="00E11762" w:rsidRDefault="00D64975" w:rsidP="00265C85">
            <w:pPr>
              <w:pStyle w:val="acctfourfigures"/>
              <w:tabs>
                <w:tab w:val="clear" w:pos="765"/>
                <w:tab w:val="decimal" w:pos="1181"/>
              </w:tabs>
              <w:spacing w:line="233" w:lineRule="auto"/>
              <w:ind w:right="-7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132</w:t>
            </w:r>
            <w:r w:rsidRPr="00E1176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11762">
              <w:rPr>
                <w:rFonts w:ascii="Angsana New" w:hAnsi="Angsana New" w:cs="Angsana New"/>
                <w:sz w:val="30"/>
                <w:szCs w:val="30"/>
                <w:lang w:val="en-US"/>
              </w:rPr>
              <w:t>524</w:t>
            </w:r>
          </w:p>
        </w:tc>
      </w:tr>
      <w:tr w:rsidR="00D64975" w:rsidRPr="00E11762" w14:paraId="72B0C05E" w14:textId="77777777" w:rsidTr="00265C85">
        <w:trPr>
          <w:cantSplit/>
          <w:trHeight w:val="20"/>
        </w:trPr>
        <w:tc>
          <w:tcPr>
            <w:tcW w:w="5659" w:type="dxa"/>
          </w:tcPr>
          <w:p w14:paraId="5F188D8A" w14:textId="77777777" w:rsidR="00D64975" w:rsidRPr="00E11762" w:rsidRDefault="00D64975" w:rsidP="00265C85">
            <w:pPr>
              <w:spacing w:line="233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FAC3E5" w14:textId="77777777" w:rsidR="00D64975" w:rsidRPr="00E11762" w:rsidRDefault="00D64975" w:rsidP="00265C85">
            <w:pPr>
              <w:pStyle w:val="acctfourfigures"/>
              <w:tabs>
                <w:tab w:val="clear" w:pos="765"/>
                <w:tab w:val="decimal" w:pos="1100"/>
              </w:tabs>
              <w:spacing w:line="233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E1176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E117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452</w:t>
            </w:r>
            <w:r w:rsidRPr="00E1176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E117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847</w:t>
            </w:r>
          </w:p>
        </w:tc>
        <w:tc>
          <w:tcPr>
            <w:tcW w:w="180" w:type="dxa"/>
            <w:gridSpan w:val="2"/>
            <w:vAlign w:val="bottom"/>
          </w:tcPr>
          <w:p w14:paraId="6E39FD15" w14:textId="77777777" w:rsidR="00D64975" w:rsidRPr="00E11762" w:rsidRDefault="00D64975" w:rsidP="00265C85">
            <w:pPr>
              <w:pStyle w:val="acctfourfigures"/>
              <w:spacing w:line="233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AF071D" w14:textId="77777777" w:rsidR="00D64975" w:rsidRPr="00E11762" w:rsidRDefault="00D64975" w:rsidP="00265C85">
            <w:pPr>
              <w:pStyle w:val="acctfourfigures"/>
              <w:tabs>
                <w:tab w:val="clear" w:pos="765"/>
                <w:tab w:val="decimal" w:pos="1181"/>
              </w:tabs>
              <w:spacing w:line="233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243</w:t>
            </w:r>
            <w:r w:rsidRPr="00E117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E1176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898</w:t>
            </w:r>
          </w:p>
        </w:tc>
      </w:tr>
      <w:tr w:rsidR="00D64975" w:rsidRPr="00E11762" w14:paraId="62C437F8" w14:textId="77777777" w:rsidTr="00BD1DB5">
        <w:trPr>
          <w:cantSplit/>
          <w:trHeight w:val="20"/>
        </w:trPr>
        <w:tc>
          <w:tcPr>
            <w:tcW w:w="5659" w:type="dxa"/>
          </w:tcPr>
          <w:p w14:paraId="01D0D861" w14:textId="3547AC6B" w:rsidR="00D64975" w:rsidRPr="00E11762" w:rsidRDefault="00D64975" w:rsidP="00457B8C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4409A906" w14:textId="77777777" w:rsidR="00D64975" w:rsidRPr="00E11762" w:rsidRDefault="00D64975" w:rsidP="00457B8C">
            <w:pPr>
              <w:spacing w:line="240" w:lineRule="auto"/>
              <w:ind w:left="175" w:right="-80" w:hanging="16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ณ วันที่ 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E11762">
              <w:rPr>
                <w:rFonts w:ascii="Angsana New" w:hAnsi="Angsana New"/>
                <w:sz w:val="30"/>
                <w:szCs w:val="30"/>
              </w:rPr>
              <w:t>2563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gridSpan w:val="2"/>
            <w:vAlign w:val="bottom"/>
          </w:tcPr>
          <w:p w14:paraId="41A63654" w14:textId="77777777" w:rsidR="00D64975" w:rsidRPr="00E11762" w:rsidRDefault="00D64975" w:rsidP="00457B8C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860</w:t>
            </w: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536</w:t>
            </w:r>
          </w:p>
        </w:tc>
        <w:tc>
          <w:tcPr>
            <w:tcW w:w="180" w:type="dxa"/>
            <w:gridSpan w:val="2"/>
            <w:vAlign w:val="bottom"/>
          </w:tcPr>
          <w:p w14:paraId="207F1B9F" w14:textId="77777777" w:rsidR="00D64975" w:rsidRPr="00E11762" w:rsidRDefault="00D64975" w:rsidP="00457B8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75353D7" w14:textId="77777777" w:rsidR="00D64975" w:rsidRPr="00E11762" w:rsidRDefault="00D64975" w:rsidP="00457B8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228,739</w:t>
            </w:r>
          </w:p>
        </w:tc>
      </w:tr>
      <w:tr w:rsidR="00D64975" w:rsidRPr="00E11762" w14:paraId="6020FF42" w14:textId="77777777" w:rsidTr="009B3424">
        <w:trPr>
          <w:cantSplit/>
          <w:trHeight w:val="20"/>
        </w:trPr>
        <w:tc>
          <w:tcPr>
            <w:tcW w:w="5659" w:type="dxa"/>
          </w:tcPr>
          <w:p w14:paraId="1CA40F45" w14:textId="77777777" w:rsidR="00D64975" w:rsidRPr="00E11762" w:rsidRDefault="00D64975" w:rsidP="00457B8C">
            <w:pPr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5CEA8C4D" w14:textId="77777777" w:rsidR="00D64975" w:rsidRPr="00E11762" w:rsidRDefault="00D64975" w:rsidP="00457B8C">
            <w:pPr>
              <w:pStyle w:val="acctfourfigures"/>
              <w:tabs>
                <w:tab w:val="clear" w:pos="765"/>
              </w:tabs>
              <w:spacing w:line="240" w:lineRule="auto"/>
              <w:ind w:right="2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2D1555B1" w14:textId="77777777" w:rsidR="00D64975" w:rsidRPr="00E11762" w:rsidRDefault="00D64975" w:rsidP="00457B8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26853A79" w14:textId="77777777" w:rsidR="00D64975" w:rsidRPr="00E11762" w:rsidRDefault="00D64975" w:rsidP="00457B8C">
            <w:pPr>
              <w:pStyle w:val="acctfourfigures"/>
              <w:tabs>
                <w:tab w:val="clear" w:pos="765"/>
              </w:tabs>
              <w:spacing w:line="240" w:lineRule="auto"/>
              <w:ind w:right="2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64975" w:rsidRPr="00E11762" w14:paraId="5F8A20D9" w14:textId="77777777" w:rsidTr="009B3424">
        <w:trPr>
          <w:cantSplit/>
          <w:trHeight w:val="20"/>
        </w:trPr>
        <w:tc>
          <w:tcPr>
            <w:tcW w:w="5659" w:type="dxa"/>
            <w:vAlign w:val="bottom"/>
          </w:tcPr>
          <w:p w14:paraId="6CED75DE" w14:textId="77777777" w:rsidR="00D64975" w:rsidRPr="00E11762" w:rsidRDefault="00D64975" w:rsidP="00457B8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CFBF41" w14:textId="77777777" w:rsidR="00D64975" w:rsidRPr="00E11762" w:rsidRDefault="00D64975" w:rsidP="00457B8C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E1176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E117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860</w:t>
            </w:r>
            <w:r w:rsidRPr="00E1176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E117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536</w:t>
            </w:r>
          </w:p>
        </w:tc>
        <w:tc>
          <w:tcPr>
            <w:tcW w:w="180" w:type="dxa"/>
            <w:gridSpan w:val="2"/>
            <w:vAlign w:val="bottom"/>
          </w:tcPr>
          <w:p w14:paraId="78E91952" w14:textId="77777777" w:rsidR="00D64975" w:rsidRPr="00E11762" w:rsidRDefault="00D64975" w:rsidP="00457B8C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7D509B" w14:textId="77777777" w:rsidR="00D64975" w:rsidRPr="00E11762" w:rsidRDefault="00D64975" w:rsidP="00457B8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228,739</w:t>
            </w:r>
          </w:p>
        </w:tc>
      </w:tr>
      <w:tr w:rsidR="00D64975" w:rsidRPr="00E11762" w14:paraId="090BD44E" w14:textId="77777777" w:rsidTr="009B3424">
        <w:trPr>
          <w:cantSplit/>
          <w:trHeight w:val="20"/>
        </w:trPr>
        <w:tc>
          <w:tcPr>
            <w:tcW w:w="5659" w:type="dxa"/>
            <w:vAlign w:val="bottom"/>
          </w:tcPr>
          <w:p w14:paraId="511B1D2B" w14:textId="77777777" w:rsidR="00D64975" w:rsidRPr="00E11762" w:rsidRDefault="00D64975" w:rsidP="00457B8C">
            <w:pPr>
              <w:spacing w:line="240" w:lineRule="auto"/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อัตราดอกเบี้ยเงินกู้ยืมส่วนเพิ่มถัวเฉลี่ยถ่วงน้ำหนัก </w:t>
            </w:r>
            <w:r w:rsidRPr="00E117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83AC986" w14:textId="77777777" w:rsidR="00D64975" w:rsidRPr="00E11762" w:rsidRDefault="00D64975" w:rsidP="00457B8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E1176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E117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180" w:type="dxa"/>
            <w:gridSpan w:val="2"/>
          </w:tcPr>
          <w:p w14:paraId="2251D76C" w14:textId="77777777" w:rsidR="00D64975" w:rsidRPr="00E11762" w:rsidRDefault="00D64975" w:rsidP="00457B8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8C2177C" w14:textId="77777777" w:rsidR="00D64975" w:rsidRPr="00E11762" w:rsidRDefault="00D64975" w:rsidP="00457B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1176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Pr="00E117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E1176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73</w:t>
            </w:r>
          </w:p>
        </w:tc>
      </w:tr>
    </w:tbl>
    <w:p w14:paraId="25DC692A" w14:textId="77777777" w:rsidR="0048018E" w:rsidRPr="00E11762" w:rsidRDefault="0048018E" w:rsidP="0048018E">
      <w:pPr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13BB25E9" w14:textId="77777777" w:rsidR="0048018E" w:rsidRPr="00E11762" w:rsidRDefault="0048018E" w:rsidP="0048018E">
      <w:pPr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สินทรัพย์สิทธิการใช้และหนี้สินตามสัญญาเช่า</w:t>
      </w:r>
      <w:r w:rsidRPr="00E11762">
        <w:rPr>
          <w:rFonts w:ascii="Angsana New" w:hAnsi="Angsana New" w:hint="cs"/>
          <w:sz w:val="30"/>
          <w:szCs w:val="30"/>
          <w:cs/>
        </w:rPr>
        <w:t>ของงบการเงินรวม</w:t>
      </w:r>
      <w:r w:rsidRPr="00E11762">
        <w:rPr>
          <w:rFonts w:ascii="Angsana New" w:hAnsi="Angsana New"/>
          <w:sz w:val="30"/>
          <w:szCs w:val="30"/>
          <w:cs/>
        </w:rPr>
        <w:t>ข้างต้นแสดงเป็นส่วนหนึ่งของส่วนงาน</w:t>
      </w:r>
      <w:r w:rsidRPr="00E11762">
        <w:rPr>
          <w:rFonts w:ascii="Angsana New" w:hAnsi="Angsana New" w:hint="cs"/>
          <w:sz w:val="30"/>
          <w:szCs w:val="30"/>
          <w:cs/>
        </w:rPr>
        <w:t>ให้บริการธุรกิจโรงแรมและบริการที่เกี่ยวข้อง</w:t>
      </w:r>
      <w:r w:rsidRPr="00E11762">
        <w:rPr>
          <w:rFonts w:ascii="Angsana New" w:hAnsi="Angsana New"/>
          <w:sz w:val="30"/>
          <w:szCs w:val="30"/>
          <w:cs/>
        </w:rPr>
        <w:t>และส่วนงาน</w:t>
      </w:r>
      <w:r w:rsidRPr="00E11762">
        <w:rPr>
          <w:rFonts w:ascii="Angsana New" w:hAnsi="Angsana New" w:hint="cs"/>
          <w:sz w:val="30"/>
          <w:szCs w:val="30"/>
          <w:cs/>
        </w:rPr>
        <w:t>การ</w:t>
      </w:r>
      <w:r w:rsidRPr="00E11762">
        <w:rPr>
          <w:rFonts w:ascii="Angsana New" w:hAnsi="Angsana New" w:hint="cs"/>
          <w:sz w:val="30"/>
          <w:szCs w:val="30"/>
          <w:shd w:val="clear" w:color="auto" w:fill="FFFFFF"/>
          <w:cs/>
        </w:rPr>
        <w:t>ให้เช่าและให้บริการอาคารพาณิชยกรรม</w:t>
      </w:r>
    </w:p>
    <w:p w14:paraId="65A6652A" w14:textId="77777777" w:rsidR="00EC27AF" w:rsidRPr="00E11762" w:rsidRDefault="00EC27AF" w:rsidP="00EC2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31ED6047" w14:textId="04810B97" w:rsidR="005208F4" w:rsidRPr="00E11762" w:rsidRDefault="00AB3746" w:rsidP="00E47A69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E11762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7A93590F" w14:textId="77777777" w:rsidR="005208F4" w:rsidRPr="00E11762" w:rsidRDefault="005208F4" w:rsidP="007847D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52B97BD" w14:textId="2B645892" w:rsidR="00C17F5C" w:rsidRPr="00E11762" w:rsidRDefault="00C17F5C" w:rsidP="00393715">
      <w:pPr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E11762">
        <w:rPr>
          <w:rFonts w:asciiTheme="majorBidi" w:hAnsiTheme="majorBidi" w:cstheme="majorBidi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ยกเว้นที่ได้กล่าวไว้ในหมายเหตุข้อ </w:t>
      </w:r>
      <w:r w:rsidR="00B8465A" w:rsidRPr="00E11762">
        <w:rPr>
          <w:rFonts w:asciiTheme="majorBidi" w:hAnsiTheme="majorBidi" w:cstheme="majorBidi"/>
          <w:sz w:val="30"/>
          <w:szCs w:val="30"/>
        </w:rPr>
        <w:t>3</w:t>
      </w:r>
    </w:p>
    <w:p w14:paraId="36FF1A1E" w14:textId="3E70D2BB" w:rsidR="0023333B" w:rsidRPr="00E11762" w:rsidRDefault="00C17F5C" w:rsidP="00C17F5C">
      <w:pPr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7A365EC9" w14:textId="66B1D6A7" w:rsidR="0023333B" w:rsidRPr="00E11762" w:rsidRDefault="0023333B" w:rsidP="0023333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11762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</w:t>
      </w:r>
      <w:r w:rsidRPr="00E1176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จัด</w:t>
      </w:r>
      <w:r w:rsidRPr="00E11762">
        <w:rPr>
          <w:rFonts w:ascii="Angsana New" w:hAnsi="Angsana New"/>
          <w:b/>
          <w:bCs/>
          <w:i/>
          <w:iCs/>
          <w:sz w:val="30"/>
          <w:szCs w:val="30"/>
          <w:cs/>
        </w:rPr>
        <w:t>ทำงบการเงินรวม</w:t>
      </w:r>
    </w:p>
    <w:p w14:paraId="0C831D58" w14:textId="77777777" w:rsidR="00393715" w:rsidRPr="00E11762" w:rsidRDefault="00393715" w:rsidP="007847D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D097331" w14:textId="77777777" w:rsidR="00393715" w:rsidRPr="00E11762" w:rsidRDefault="00393715" w:rsidP="00393715">
      <w:pPr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</w:t>
      </w:r>
      <w:r w:rsidR="009F6528" w:rsidRPr="00E11762">
        <w:rPr>
          <w:rFonts w:ascii="Angsana New" w:hAnsi="Angsana New"/>
          <w:sz w:val="30"/>
          <w:szCs w:val="30"/>
          <w:cs/>
        </w:rPr>
        <w:t>ินของบริษัทและ</w:t>
      </w:r>
      <w:r w:rsidRPr="00E11762">
        <w:rPr>
          <w:rFonts w:ascii="Angsana New" w:hAnsi="Angsana New"/>
          <w:sz w:val="30"/>
          <w:szCs w:val="30"/>
          <w:cs/>
        </w:rPr>
        <w:t xml:space="preserve">บริษัทย่อย (รวมกันเรียกว่า </w:t>
      </w:r>
      <w:r w:rsidRPr="00E11762">
        <w:rPr>
          <w:rFonts w:ascii="Angsana New" w:hAnsi="Angsana New"/>
          <w:sz w:val="30"/>
          <w:szCs w:val="30"/>
        </w:rPr>
        <w:t>“</w:t>
      </w:r>
      <w:r w:rsidRPr="00E11762">
        <w:rPr>
          <w:rFonts w:ascii="Angsana New" w:hAnsi="Angsana New"/>
          <w:sz w:val="30"/>
          <w:szCs w:val="30"/>
          <w:cs/>
        </w:rPr>
        <w:t>กลุ่มบริษัท</w:t>
      </w:r>
      <w:r w:rsidRPr="00E11762">
        <w:rPr>
          <w:rFonts w:ascii="Angsana New" w:hAnsi="Angsana New"/>
          <w:sz w:val="30"/>
          <w:szCs w:val="30"/>
        </w:rPr>
        <w:t xml:space="preserve">”) </w:t>
      </w:r>
      <w:r w:rsidRPr="00E11762">
        <w:rPr>
          <w:rFonts w:ascii="Angsana New" w:hAnsi="Angsana New"/>
          <w:sz w:val="30"/>
          <w:szCs w:val="30"/>
          <w:cs/>
        </w:rPr>
        <w:t>และส่วนได้เสียของกลุ่มบริษัทในบริษัทร่วม</w:t>
      </w:r>
    </w:p>
    <w:p w14:paraId="7C14653D" w14:textId="3EF40268" w:rsidR="00F166B8" w:rsidRPr="00E11762" w:rsidRDefault="00F166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26DF9C14" w14:textId="12BB8F65" w:rsidR="00353A1B" w:rsidRPr="00E11762" w:rsidRDefault="00353A1B" w:rsidP="00F166B8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11762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4078D395" w14:textId="77777777" w:rsidR="00F166B8" w:rsidRPr="00E11762" w:rsidRDefault="00F166B8" w:rsidP="00F166B8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BD32D97" w14:textId="4E643DC1" w:rsidR="00EC27AF" w:rsidRDefault="00353A1B" w:rsidP="00835DF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7" w:name="_Hlk611689"/>
      <w:r w:rsidRPr="00E11762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</w:t>
      </w:r>
      <w:r w:rsidR="002D1714" w:rsidRPr="00E11762">
        <w:rPr>
          <w:rFonts w:ascii="Angsana New" w:hAnsi="Angsana New"/>
          <w:sz w:val="30"/>
          <w:szCs w:val="30"/>
        </w:rPr>
        <w:br/>
      </w:r>
      <w:r w:rsidRPr="00E11762">
        <w:rPr>
          <w:rFonts w:ascii="Angsana New" w:hAnsi="Angsana New"/>
          <w:sz w:val="30"/>
          <w:szCs w:val="30"/>
          <w:cs/>
        </w:rPr>
        <w:t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</w:t>
      </w:r>
      <w:r w:rsidR="002D1714" w:rsidRPr="00E11762">
        <w:rPr>
          <w:rFonts w:ascii="Angsana New" w:hAnsi="Angsana New"/>
          <w:sz w:val="30"/>
          <w:szCs w:val="30"/>
        </w:rPr>
        <w:br/>
      </w:r>
      <w:r w:rsidRPr="00E11762">
        <w:rPr>
          <w:rFonts w:ascii="Angsana New" w:hAnsi="Angsana New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  <w:bookmarkEnd w:id="7"/>
    </w:p>
    <w:p w14:paraId="57C6C63D" w14:textId="77777777" w:rsidR="00B33016" w:rsidRDefault="00B33016" w:rsidP="00353A1B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E5BE6E0" w14:textId="77777777" w:rsidR="00B33016" w:rsidRDefault="00B33016" w:rsidP="00353A1B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670942C" w14:textId="77777777" w:rsidR="00B33016" w:rsidRDefault="00B33016" w:rsidP="00353A1B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AF87959" w14:textId="77777777" w:rsidR="00B33016" w:rsidRDefault="00B33016" w:rsidP="00353A1B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AEDA135" w14:textId="7953F151" w:rsidR="00353A1B" w:rsidRPr="00E11762" w:rsidRDefault="00353A1B" w:rsidP="00353A1B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11762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ส่วนได้เสียที่ไม่มีอำนาจควบคุม </w:t>
      </w:r>
    </w:p>
    <w:p w14:paraId="094E6BFD" w14:textId="77777777" w:rsidR="00353A1B" w:rsidRPr="00E11762" w:rsidRDefault="00353A1B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0917498" w14:textId="77777777" w:rsidR="00353A1B" w:rsidRPr="00E11762" w:rsidRDefault="00353A1B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 xml:space="preserve"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</w:t>
      </w:r>
    </w:p>
    <w:p w14:paraId="5A731CC2" w14:textId="77777777" w:rsidR="0048585A" w:rsidRDefault="0048585A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2648FA" w14:textId="03BBE5FF" w:rsidR="00393715" w:rsidRPr="00E11762" w:rsidRDefault="00353A1B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</w:t>
      </w:r>
      <w:r w:rsidR="001A1DFE" w:rsidRPr="00E11762">
        <w:rPr>
          <w:rFonts w:ascii="Angsana New" w:hAnsi="Angsana New"/>
          <w:sz w:val="30"/>
          <w:szCs w:val="30"/>
          <w:cs/>
        </w:rPr>
        <w:t>ง</w:t>
      </w:r>
      <w:r w:rsidR="00393715" w:rsidRPr="00E11762">
        <w:rPr>
          <w:rFonts w:ascii="Angsana New" w:hAnsi="Angsana New"/>
          <w:sz w:val="30"/>
          <w:szCs w:val="30"/>
          <w:cs/>
        </w:rPr>
        <w:t xml:space="preserve"> </w:t>
      </w:r>
    </w:p>
    <w:p w14:paraId="2A21DBE4" w14:textId="77777777" w:rsidR="00B3230D" w:rsidRPr="00E11762" w:rsidRDefault="00B3230D" w:rsidP="00B3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4AF3226" w14:textId="15098AE3" w:rsidR="00353A1B" w:rsidRPr="00E11762" w:rsidRDefault="00353A1B" w:rsidP="00B3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E11762">
        <w:rPr>
          <w:rFonts w:ascii="Angsana New" w:hAnsi="Angsana New"/>
          <w:i/>
          <w:iCs/>
          <w:sz w:val="30"/>
          <w:szCs w:val="30"/>
          <w:cs/>
        </w:rPr>
        <w:t xml:space="preserve">การสูญเสียการควบคุม </w:t>
      </w:r>
    </w:p>
    <w:p w14:paraId="2023A277" w14:textId="77777777" w:rsidR="00353A1B" w:rsidRPr="00E11762" w:rsidRDefault="00353A1B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D29A95F" w14:textId="77777777" w:rsidR="0023333B" w:rsidRPr="00E11762" w:rsidRDefault="00353A1B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2D1714" w:rsidRPr="00E11762">
        <w:rPr>
          <w:rFonts w:ascii="Angsana New" w:hAnsi="Angsana New"/>
          <w:sz w:val="30"/>
          <w:szCs w:val="30"/>
        </w:rPr>
        <w:br/>
      </w:r>
      <w:r w:rsidRPr="00E11762">
        <w:rPr>
          <w:rFonts w:ascii="Angsana New" w:hAnsi="Angsana New"/>
          <w:sz w:val="30"/>
          <w:szCs w:val="30"/>
          <w:cs/>
        </w:rPr>
        <w:t>กำไรหรือขาดทุนที่เกิดขึ้นจากการสูญเสียการควบคุมในบร</w:t>
      </w:r>
      <w:r w:rsidR="00E02787" w:rsidRPr="00E11762">
        <w:rPr>
          <w:rFonts w:ascii="Angsana New" w:hAnsi="Angsana New"/>
          <w:sz w:val="30"/>
          <w:szCs w:val="30"/>
          <w:cs/>
        </w:rPr>
        <w:t xml:space="preserve">ิษัทย่อยรับรู้ในกำไรหรือขาดทุน </w:t>
      </w:r>
      <w:r w:rsidRPr="00E11762">
        <w:rPr>
          <w:rFonts w:ascii="Angsana New" w:hAnsi="Angsana New"/>
          <w:sz w:val="30"/>
          <w:szCs w:val="30"/>
          <w:cs/>
        </w:rPr>
        <w:t>ส่วนได้เสียใน</w:t>
      </w:r>
      <w:r w:rsidR="00DB5B7A" w:rsidRPr="00E11762">
        <w:rPr>
          <w:rFonts w:ascii="Angsana New" w:hAnsi="Angsana New"/>
          <w:sz w:val="30"/>
          <w:szCs w:val="30"/>
          <w:cs/>
        </w:rPr>
        <w:br/>
      </w:r>
      <w:r w:rsidRPr="00E11762">
        <w:rPr>
          <w:rFonts w:ascii="Angsana New" w:hAnsi="Angsana New"/>
          <w:sz w:val="30"/>
          <w:szCs w:val="30"/>
          <w:cs/>
        </w:rPr>
        <w:t>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731C7F0B" w14:textId="77777777" w:rsidR="00300948" w:rsidRPr="00E11762" w:rsidRDefault="00300948" w:rsidP="00353A1B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3777BEB" w14:textId="03ABDBD0" w:rsidR="00353A1B" w:rsidRPr="00E11762" w:rsidRDefault="00353A1B" w:rsidP="00353A1B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11762">
        <w:rPr>
          <w:rFonts w:ascii="Angsana New" w:hAnsi="Angsana New"/>
          <w:i/>
          <w:iCs/>
          <w:sz w:val="30"/>
          <w:szCs w:val="30"/>
          <w:cs/>
        </w:rPr>
        <w:t xml:space="preserve">ส่วนได้เสียในเงินลงทุนที่บันทึกตามวิธีส่วนได้เสีย </w:t>
      </w:r>
    </w:p>
    <w:p w14:paraId="19D99EF2" w14:textId="77777777" w:rsidR="00353A1B" w:rsidRPr="00E11762" w:rsidRDefault="00353A1B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CB362B6" w14:textId="77777777" w:rsidR="00353A1B" w:rsidRPr="00E11762" w:rsidRDefault="00353A1B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</w:t>
      </w:r>
    </w:p>
    <w:p w14:paraId="18DEADD2" w14:textId="77777777" w:rsidR="00353A1B" w:rsidRPr="00E11762" w:rsidRDefault="00353A1B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11762">
        <w:rPr>
          <w:rFonts w:ascii="Angsana New" w:hAnsi="Angsana New"/>
          <w:sz w:val="30"/>
          <w:szCs w:val="30"/>
        </w:rPr>
        <w:t xml:space="preserve"> </w:t>
      </w:r>
    </w:p>
    <w:p w14:paraId="31BF12A1" w14:textId="75D12044" w:rsidR="008A77F3" w:rsidRPr="00E11762" w:rsidRDefault="00353A1B" w:rsidP="0022398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ในนโยบายดังกล่าว</w:t>
      </w:r>
      <w:r w:rsidR="00C82062" w:rsidRPr="00E11762">
        <w:rPr>
          <w:rFonts w:ascii="Angsana New" w:hAnsi="Angsana New"/>
          <w:sz w:val="30"/>
          <w:szCs w:val="30"/>
          <w:cs/>
        </w:rPr>
        <w:t xml:space="preserve"> </w:t>
      </w:r>
    </w:p>
    <w:p w14:paraId="3815C82B" w14:textId="77777777" w:rsidR="00F166B8" w:rsidRPr="00E11762" w:rsidRDefault="00F166B8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F2BD8F8" w14:textId="72CFD386" w:rsidR="00EC27AF" w:rsidRDefault="00353A1B" w:rsidP="0076124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ส่วนได้เสียในบริษัทร่วมบันทึกบัญชีตามวิธีส่วนได้เสีย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</w:t>
      </w:r>
      <w:r w:rsidR="002D1714" w:rsidRPr="00E11762">
        <w:rPr>
          <w:rFonts w:ascii="Angsana New" w:hAnsi="Angsana New"/>
          <w:sz w:val="30"/>
          <w:szCs w:val="30"/>
        </w:rPr>
        <w:br/>
      </w:r>
      <w:r w:rsidRPr="00E11762">
        <w:rPr>
          <w:rFonts w:ascii="Angsana New" w:hAnsi="Angsana New"/>
          <w:sz w:val="30"/>
          <w:szCs w:val="30"/>
          <w:cs/>
        </w:rPr>
        <w:t xml:space="preserve">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</w:t>
      </w:r>
    </w:p>
    <w:p w14:paraId="2AE380A1" w14:textId="77777777" w:rsidR="00B33016" w:rsidRDefault="00B33016" w:rsidP="00353A1B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ADD48E3" w14:textId="77777777" w:rsidR="00B33016" w:rsidRDefault="00B33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A5368F2" w14:textId="39D4FC3B" w:rsidR="00353A1B" w:rsidRPr="00E11762" w:rsidRDefault="00353A1B" w:rsidP="00353A1B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11762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การตัดรายการในงบการเงินรวม </w:t>
      </w:r>
    </w:p>
    <w:p w14:paraId="3CEDB20E" w14:textId="77777777" w:rsidR="00353A1B" w:rsidRPr="00E11762" w:rsidRDefault="00353A1B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5D48806" w14:textId="3EC938E7" w:rsidR="00353A1B" w:rsidRDefault="00353A1B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</w:t>
      </w:r>
      <w:r w:rsidRPr="00E11762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/>
          <w:sz w:val="30"/>
          <w:szCs w:val="30"/>
          <w:cs/>
        </w:rPr>
        <w:t>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</w:t>
      </w:r>
      <w:r w:rsidRPr="00E11762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  <w:r w:rsidR="00C82062" w:rsidRPr="00E11762">
        <w:rPr>
          <w:rFonts w:ascii="Angsana New" w:hAnsi="Angsana New"/>
          <w:sz w:val="30"/>
          <w:szCs w:val="30"/>
          <w:cs/>
        </w:rPr>
        <w:t xml:space="preserve"> </w:t>
      </w:r>
    </w:p>
    <w:p w14:paraId="23B63099" w14:textId="74CA700F" w:rsidR="00E436ED" w:rsidRDefault="00E436ED" w:rsidP="00E43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8B45475" w14:textId="32B9F9F0" w:rsidR="008A77F3" w:rsidRPr="00E11762" w:rsidRDefault="008A77F3" w:rsidP="008A77F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11762">
        <w:rPr>
          <w:rFonts w:ascii="Angsana New" w:hAnsi="Angsana New"/>
          <w:b/>
          <w:bCs/>
          <w:i/>
          <w:iCs/>
          <w:sz w:val="30"/>
          <w:szCs w:val="30"/>
          <w:cs/>
        </w:rPr>
        <w:t>การ</w:t>
      </w:r>
      <w:r w:rsidR="0067494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รวม</w:t>
      </w:r>
      <w:r w:rsidRPr="00E11762">
        <w:rPr>
          <w:rFonts w:ascii="Angsana New" w:hAnsi="Angsana New"/>
          <w:b/>
          <w:bCs/>
          <w:i/>
          <w:iCs/>
          <w:sz w:val="30"/>
          <w:szCs w:val="30"/>
          <w:cs/>
        </w:rPr>
        <w:t>ธุรกิจภายใต้การควบคุมเดียวกัน</w:t>
      </w:r>
    </w:p>
    <w:p w14:paraId="69190BA8" w14:textId="77777777" w:rsidR="008A77F3" w:rsidRPr="00E11762" w:rsidRDefault="008A77F3" w:rsidP="008A77F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0E10F3E" w14:textId="77777777" w:rsidR="008A77F3" w:rsidRPr="00E11762" w:rsidRDefault="008A77F3" w:rsidP="008A77F3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11762">
        <w:rPr>
          <w:rFonts w:ascii="Angsana New" w:hAnsi="Angsana New" w:hint="cs"/>
          <w:i/>
          <w:iCs/>
          <w:sz w:val="30"/>
          <w:szCs w:val="30"/>
          <w:cs/>
        </w:rPr>
        <w:t>การรวมธุรกิจภายใต้การควบคุมเดียวกัน</w:t>
      </w:r>
    </w:p>
    <w:p w14:paraId="55125D84" w14:textId="77777777" w:rsidR="008A77F3" w:rsidRPr="00E11762" w:rsidRDefault="008A77F3" w:rsidP="008A77F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C9A804C" w14:textId="7D248343" w:rsidR="008A77F3" w:rsidRPr="00E11762" w:rsidRDefault="008A77F3" w:rsidP="008A77F3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t>การรวมธุรกิจภายใต้การควบคุมเดียวกัน</w:t>
      </w:r>
      <w:r w:rsidRPr="00E11762">
        <w:rPr>
          <w:rFonts w:ascii="Angsana New" w:hAnsi="Angsana New"/>
          <w:sz w:val="30"/>
          <w:szCs w:val="30"/>
          <w:cs/>
        </w:rPr>
        <w:t>บันทึก</w:t>
      </w:r>
      <w:r w:rsidRPr="00E11762">
        <w:rPr>
          <w:rFonts w:ascii="Angsana New" w:hAnsi="Angsana New" w:hint="cs"/>
          <w:sz w:val="30"/>
          <w:szCs w:val="30"/>
          <w:cs/>
        </w:rPr>
        <w:t>บัญชี</w:t>
      </w:r>
      <w:r w:rsidRPr="00E11762">
        <w:rPr>
          <w:rFonts w:ascii="Angsana New" w:hAnsi="Angsana New"/>
          <w:sz w:val="30"/>
          <w:szCs w:val="30"/>
          <w:cs/>
        </w:rPr>
        <w:t>โดย</w:t>
      </w:r>
      <w:r w:rsidRPr="00E11762">
        <w:rPr>
          <w:rFonts w:ascii="Angsana New" w:hAnsi="Angsana New" w:hint="cs"/>
          <w:sz w:val="30"/>
          <w:szCs w:val="30"/>
          <w:cs/>
        </w:rPr>
        <w:t>ใช้วิธี</w:t>
      </w:r>
      <w:r w:rsidRPr="00E11762">
        <w:rPr>
          <w:rFonts w:ascii="Angsana New" w:hAnsi="Angsana New"/>
          <w:sz w:val="30"/>
          <w:szCs w:val="30"/>
          <w:cs/>
        </w:rPr>
        <w:t>เสมือนว่าเป็นวิธีการรวมส่วน</w:t>
      </w:r>
      <w:r w:rsidRPr="00E11762">
        <w:rPr>
          <w:rFonts w:ascii="Angsana New" w:hAnsi="Angsana New" w:hint="cs"/>
          <w:sz w:val="30"/>
          <w:szCs w:val="30"/>
          <w:cs/>
        </w:rPr>
        <w:t>ได้เสีย โดยวิธีการดังกล่าวผู้ซื้อต้องรับรู้สิน</w:t>
      </w:r>
      <w:r w:rsidRPr="00E11762">
        <w:rPr>
          <w:rFonts w:ascii="Angsana New" w:hAnsi="Angsana New"/>
          <w:sz w:val="30"/>
          <w:szCs w:val="30"/>
          <w:cs/>
        </w:rPr>
        <w:t>ทรัพย์และ</w:t>
      </w:r>
      <w:r w:rsidRPr="00E11762">
        <w:rPr>
          <w:rFonts w:ascii="Angsana New" w:hAnsi="Angsana New" w:hint="cs"/>
          <w:sz w:val="30"/>
          <w:szCs w:val="30"/>
          <w:cs/>
        </w:rPr>
        <w:t>หนี้สิน</w:t>
      </w:r>
      <w:r w:rsidRPr="00E11762">
        <w:rPr>
          <w:rFonts w:ascii="Angsana New" w:hAnsi="Angsana New"/>
          <w:sz w:val="30"/>
          <w:szCs w:val="30"/>
          <w:cs/>
        </w:rPr>
        <w:t>ของ</w:t>
      </w:r>
      <w:r w:rsidRPr="00E11762">
        <w:rPr>
          <w:rFonts w:ascii="Angsana New" w:hAnsi="Angsana New" w:hint="cs"/>
          <w:sz w:val="30"/>
          <w:szCs w:val="30"/>
          <w:cs/>
        </w:rPr>
        <w:t>ธุรกิจที่ถูกซื้อด้วย</w:t>
      </w:r>
      <w:r w:rsidRPr="00E11762">
        <w:rPr>
          <w:rFonts w:ascii="Angsana New" w:hAnsi="Angsana New"/>
          <w:sz w:val="30"/>
          <w:szCs w:val="30"/>
          <w:cs/>
        </w:rPr>
        <w:t>มูลค่าตามบัญชี</w:t>
      </w:r>
      <w:r w:rsidRPr="00E11762">
        <w:rPr>
          <w:rFonts w:ascii="Angsana New" w:hAnsi="Angsana New" w:hint="cs"/>
          <w:sz w:val="30"/>
          <w:szCs w:val="30"/>
          <w:cs/>
        </w:rPr>
        <w:t>ขอ</w:t>
      </w:r>
      <w:r w:rsidRPr="00E11762">
        <w:rPr>
          <w:rFonts w:ascii="Angsana New" w:hAnsi="Angsana New"/>
          <w:sz w:val="30"/>
          <w:szCs w:val="30"/>
          <w:cs/>
        </w:rPr>
        <w:t>ง</w:t>
      </w:r>
      <w:r w:rsidRPr="00E11762">
        <w:rPr>
          <w:rFonts w:ascii="Angsana New" w:hAnsi="Angsana New" w:hint="cs"/>
          <w:sz w:val="30"/>
          <w:szCs w:val="30"/>
          <w:cs/>
        </w:rPr>
        <w:t>ธุรกิจดังกล่าวตาม</w:t>
      </w:r>
      <w:r w:rsidRPr="00E11762">
        <w:rPr>
          <w:rFonts w:ascii="Angsana New" w:hAnsi="Angsana New"/>
          <w:sz w:val="30"/>
          <w:szCs w:val="30"/>
          <w:cs/>
        </w:rPr>
        <w:t>งบการเงินรวมของบริษัทใหญ่</w:t>
      </w:r>
      <w:r w:rsidRPr="00E11762">
        <w:rPr>
          <w:rFonts w:ascii="Angsana New" w:hAnsi="Angsana New" w:hint="cs"/>
          <w:sz w:val="30"/>
          <w:szCs w:val="30"/>
          <w:cs/>
        </w:rPr>
        <w:t>ในลำ</w:t>
      </w:r>
      <w:r w:rsidRPr="00E11762">
        <w:rPr>
          <w:rFonts w:ascii="Angsana New" w:hAnsi="Angsana New"/>
          <w:sz w:val="30"/>
          <w:szCs w:val="30"/>
          <w:cs/>
        </w:rPr>
        <w:t>ดับสูงสุด</w:t>
      </w:r>
      <w:r w:rsidRPr="00E11762">
        <w:rPr>
          <w:rFonts w:ascii="Angsana New" w:hAnsi="Angsana New" w:hint="cs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  <w:cs/>
        </w:rPr>
        <w:t>ณ</w:t>
      </w:r>
      <w:r w:rsidRPr="00E11762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 xml:space="preserve">วันที่เกิดรายการ </w:t>
      </w:r>
      <w:r w:rsidRPr="00E11762">
        <w:rPr>
          <w:rFonts w:ascii="Angsana New" w:hAnsi="Angsana New"/>
          <w:sz w:val="30"/>
          <w:szCs w:val="30"/>
          <w:cs/>
        </w:rPr>
        <w:t>ส่วนต่างระหว่างมูลค่า</w:t>
      </w:r>
      <w:r w:rsidRPr="00E11762">
        <w:rPr>
          <w:rFonts w:ascii="Angsana New" w:hAnsi="Angsana New" w:hint="cs"/>
          <w:sz w:val="30"/>
          <w:szCs w:val="30"/>
          <w:cs/>
        </w:rPr>
        <w:t>สินทรัพย์สุทธิ</w:t>
      </w:r>
      <w:r w:rsidRPr="00E11762">
        <w:rPr>
          <w:rFonts w:ascii="Angsana New" w:hAnsi="Angsana New"/>
          <w:sz w:val="30"/>
          <w:szCs w:val="30"/>
          <w:cs/>
        </w:rPr>
        <w:t>ของ</w:t>
      </w:r>
      <w:r w:rsidRPr="00E11762">
        <w:rPr>
          <w:rFonts w:ascii="Angsana New" w:hAnsi="Angsana New" w:hint="cs"/>
          <w:sz w:val="30"/>
          <w:szCs w:val="30"/>
          <w:cs/>
        </w:rPr>
        <w:t>ธุรกิจที่ถูกนำม</w:t>
      </w:r>
      <w:r w:rsidRPr="00E11762">
        <w:rPr>
          <w:rFonts w:ascii="Angsana New" w:hAnsi="Angsana New"/>
          <w:sz w:val="30"/>
          <w:szCs w:val="30"/>
          <w:cs/>
        </w:rPr>
        <w:t>ารวมดังกล่าวกับค่าตอบแทน</w:t>
      </w:r>
      <w:r w:rsidRPr="00E11762">
        <w:rPr>
          <w:rFonts w:ascii="Angsana New" w:hAnsi="Angsana New" w:hint="cs"/>
          <w:sz w:val="30"/>
          <w:szCs w:val="30"/>
          <w:cs/>
        </w:rPr>
        <w:t>ที่จ่าย</w:t>
      </w:r>
      <w:r w:rsidRPr="00E11762">
        <w:rPr>
          <w:rFonts w:ascii="Angsana New" w:hAnsi="Angsana New"/>
          <w:sz w:val="30"/>
          <w:szCs w:val="30"/>
          <w:cs/>
        </w:rPr>
        <w:t>รับ</w:t>
      </w:r>
      <w:r w:rsidRPr="00E11762">
        <w:rPr>
          <w:rFonts w:ascii="Angsana New" w:hAnsi="Angsana New" w:hint="cs"/>
          <w:sz w:val="30"/>
          <w:szCs w:val="30"/>
          <w:cs/>
        </w:rPr>
        <w:t>รู้เป็น</w:t>
      </w:r>
      <w:r w:rsidRPr="00E11762">
        <w:rPr>
          <w:rFonts w:ascii="Angsana New" w:hAnsi="Angsana New"/>
          <w:sz w:val="30"/>
          <w:szCs w:val="30"/>
          <w:cs/>
        </w:rPr>
        <w:t>ส่วน</w:t>
      </w:r>
      <w:r w:rsidRPr="00E11762">
        <w:rPr>
          <w:rFonts w:ascii="Angsana New" w:hAnsi="Angsana New" w:hint="cs"/>
          <w:sz w:val="30"/>
          <w:szCs w:val="30"/>
          <w:cs/>
        </w:rPr>
        <w:t>เกินหรือ</w:t>
      </w:r>
      <w:r w:rsidRPr="00E11762">
        <w:rPr>
          <w:rFonts w:ascii="Angsana New" w:hAnsi="Angsana New"/>
          <w:sz w:val="30"/>
          <w:szCs w:val="30"/>
          <w:cs/>
        </w:rPr>
        <w:t>ส่วนขาดจากการรวมธุรกิจภาย</w:t>
      </w:r>
      <w:r w:rsidRPr="00E11762">
        <w:rPr>
          <w:rFonts w:ascii="Angsana New" w:hAnsi="Angsana New" w:hint="cs"/>
          <w:sz w:val="30"/>
          <w:szCs w:val="30"/>
          <w:cs/>
        </w:rPr>
        <w:t>ใต้การ</w:t>
      </w:r>
      <w:r w:rsidRPr="00E11762">
        <w:rPr>
          <w:rFonts w:ascii="Angsana New" w:hAnsi="Angsana New"/>
          <w:sz w:val="30"/>
          <w:szCs w:val="30"/>
          <w:cs/>
        </w:rPr>
        <w:t>ควบคุมเดียวกันในส่วนของ</w:t>
      </w:r>
      <w:r w:rsidRPr="00E11762">
        <w:rPr>
          <w:rFonts w:ascii="Angsana New" w:hAnsi="Angsana New" w:hint="cs"/>
          <w:sz w:val="30"/>
          <w:szCs w:val="30"/>
          <w:cs/>
        </w:rPr>
        <w:t>ผู้ถือหุ้น</w:t>
      </w:r>
      <w:r w:rsidRPr="00E11762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/>
          <w:sz w:val="30"/>
          <w:szCs w:val="30"/>
          <w:cs/>
        </w:rPr>
        <w:t>รายการส่วนเกิน</w:t>
      </w:r>
      <w:r w:rsidRPr="00E11762">
        <w:rPr>
          <w:rFonts w:ascii="Angsana New" w:hAnsi="Angsana New" w:hint="cs"/>
          <w:sz w:val="30"/>
          <w:szCs w:val="30"/>
          <w:cs/>
        </w:rPr>
        <w:t>หรือ</w:t>
      </w:r>
      <w:r w:rsidRPr="00E11762">
        <w:rPr>
          <w:rFonts w:ascii="Angsana New" w:hAnsi="Angsana New"/>
          <w:sz w:val="30"/>
          <w:szCs w:val="30"/>
          <w:cs/>
        </w:rPr>
        <w:t>ส่วนขาดจะถูก</w:t>
      </w:r>
      <w:r w:rsidRPr="00E11762">
        <w:rPr>
          <w:rFonts w:ascii="Angsana New" w:hAnsi="Angsana New" w:hint="cs"/>
          <w:sz w:val="30"/>
          <w:szCs w:val="30"/>
          <w:cs/>
        </w:rPr>
        <w:t>โอนไปยังกำไร</w:t>
      </w:r>
      <w:r w:rsidR="00C505D0" w:rsidRPr="00E11762">
        <w:rPr>
          <w:rFonts w:ascii="Angsana New" w:hAnsi="Angsana New" w:hint="cs"/>
          <w:sz w:val="30"/>
          <w:szCs w:val="30"/>
          <w:cs/>
        </w:rPr>
        <w:t>สะสม</w:t>
      </w:r>
      <w:r w:rsidRPr="00E11762">
        <w:rPr>
          <w:rFonts w:ascii="Angsana New" w:hAnsi="Angsana New" w:hint="cs"/>
          <w:sz w:val="30"/>
          <w:szCs w:val="30"/>
          <w:cs/>
        </w:rPr>
        <w:t>เมื่อ</w:t>
      </w:r>
      <w:r w:rsidRPr="00E11762">
        <w:rPr>
          <w:rFonts w:ascii="Angsana New" w:hAnsi="Angsana New"/>
          <w:sz w:val="30"/>
          <w:szCs w:val="30"/>
          <w:cs/>
        </w:rPr>
        <w:t>มีการขายเงินลงทุน</w:t>
      </w:r>
      <w:r w:rsidRPr="00E11762">
        <w:rPr>
          <w:rFonts w:ascii="Angsana New" w:hAnsi="Angsana New" w:hint="cs"/>
          <w:sz w:val="30"/>
          <w:szCs w:val="30"/>
          <w:cs/>
        </w:rPr>
        <w:t>ในธุรกิจที่ซื้อ</w:t>
      </w:r>
      <w:r w:rsidRPr="00E11762">
        <w:rPr>
          <w:rFonts w:ascii="Angsana New" w:hAnsi="Angsana New"/>
          <w:sz w:val="30"/>
          <w:szCs w:val="30"/>
          <w:cs/>
        </w:rPr>
        <w:t>ดังกล่าวไป</w:t>
      </w:r>
      <w:r w:rsidRPr="00E11762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E38C5C5" w14:textId="77777777" w:rsidR="008A77F3" w:rsidRPr="00E11762" w:rsidRDefault="008A77F3" w:rsidP="008A77F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307C818" w14:textId="77777777" w:rsidR="008A77F3" w:rsidRPr="00E11762" w:rsidRDefault="008A77F3" w:rsidP="009B4AB0">
      <w:pPr>
        <w:pStyle w:val="BodyText2"/>
        <w:spacing w:line="240" w:lineRule="atLeast"/>
        <w:ind w:left="540"/>
        <w:jc w:val="thaiDistribute"/>
        <w:rPr>
          <w:rFonts w:ascii="Angsana New" w:hAnsi="Angsana New" w:cs="Angsana New"/>
          <w:b w:val="0"/>
          <w:bCs w:val="0"/>
        </w:rPr>
      </w:pPr>
      <w:r w:rsidRPr="00E11762">
        <w:rPr>
          <w:rFonts w:ascii="Angsana New" w:hAnsi="Angsana New" w:cs="Angsana New"/>
          <w:b w:val="0"/>
          <w:bCs w:val="0"/>
          <w:cs/>
        </w:rPr>
        <w:t>ผลการดำเนินงานของ</w:t>
      </w:r>
      <w:r w:rsidRPr="00E11762">
        <w:rPr>
          <w:rFonts w:ascii="Angsana New" w:hAnsi="Angsana New" w:cs="Angsana New" w:hint="cs"/>
          <w:b w:val="0"/>
          <w:bCs w:val="0"/>
          <w:cs/>
        </w:rPr>
        <w:t>ธุรกิจที่ถูกซื้อ</w:t>
      </w:r>
      <w:r w:rsidRPr="00E11762">
        <w:rPr>
          <w:rFonts w:ascii="Angsana New" w:hAnsi="Angsana New" w:cs="Angsana New"/>
          <w:b w:val="0"/>
          <w:bCs w:val="0"/>
          <w:cs/>
        </w:rPr>
        <w:t>จะรวม</w:t>
      </w:r>
      <w:r w:rsidRPr="00E11762">
        <w:rPr>
          <w:rFonts w:ascii="Angsana New" w:hAnsi="Angsana New" w:cs="Angsana New" w:hint="cs"/>
          <w:b w:val="0"/>
          <w:bCs w:val="0"/>
          <w:cs/>
        </w:rPr>
        <w:t>อยู่ใน</w:t>
      </w:r>
      <w:r w:rsidRPr="00E11762">
        <w:rPr>
          <w:rFonts w:ascii="Angsana New" w:hAnsi="Angsana New" w:cs="Angsana New"/>
          <w:b w:val="0"/>
          <w:bCs w:val="0"/>
          <w:cs/>
        </w:rPr>
        <w:t>งบการเงินรวม</w:t>
      </w:r>
      <w:r w:rsidRPr="00E11762">
        <w:rPr>
          <w:rFonts w:ascii="Angsana New" w:hAnsi="Angsana New" w:cs="Angsana New" w:hint="cs"/>
          <w:b w:val="0"/>
          <w:bCs w:val="0"/>
          <w:cs/>
        </w:rPr>
        <w:t>ของผู้ซื้อ</w:t>
      </w:r>
      <w:r w:rsidRPr="00E11762">
        <w:rPr>
          <w:rFonts w:ascii="Angsana New" w:hAnsi="Angsana New" w:cs="Angsana New"/>
          <w:b w:val="0"/>
          <w:bCs w:val="0"/>
          <w:cs/>
        </w:rPr>
        <w:t>นับตั้งแต่วัน</w:t>
      </w:r>
      <w:r w:rsidRPr="00E11762">
        <w:rPr>
          <w:rFonts w:ascii="Angsana New" w:hAnsi="Angsana New" w:cs="Angsana New" w:hint="cs"/>
          <w:b w:val="0"/>
          <w:bCs w:val="0"/>
          <w:cs/>
        </w:rPr>
        <w:t>ที่ต้น</w:t>
      </w:r>
      <w:r w:rsidRPr="00E11762">
        <w:rPr>
          <w:rFonts w:ascii="Angsana New" w:hAnsi="Angsana New" w:cs="Angsana New"/>
          <w:b w:val="0"/>
          <w:bCs w:val="0"/>
          <w:cs/>
        </w:rPr>
        <w:t>งวดของงบการเงินเปรียบเทียบ</w:t>
      </w:r>
      <w:r w:rsidRPr="00E11762">
        <w:rPr>
          <w:rFonts w:ascii="Angsana New" w:hAnsi="Angsana New" w:cs="Angsana New" w:hint="cs"/>
          <w:b w:val="0"/>
          <w:bCs w:val="0"/>
          <w:cs/>
        </w:rPr>
        <w:t>หรือ</w:t>
      </w:r>
      <w:r w:rsidRPr="00E11762">
        <w:rPr>
          <w:rFonts w:ascii="Angsana New" w:hAnsi="Angsana New" w:cs="Angsana New"/>
          <w:b w:val="0"/>
          <w:bCs w:val="0"/>
          <w:cs/>
        </w:rPr>
        <w:t>วัน</w:t>
      </w:r>
      <w:r w:rsidRPr="00E11762">
        <w:rPr>
          <w:rFonts w:ascii="Angsana New" w:hAnsi="Angsana New" w:cs="Angsana New" w:hint="cs"/>
          <w:b w:val="0"/>
          <w:bCs w:val="0"/>
          <w:cs/>
        </w:rPr>
        <w:t>ที่ธุรกิจ</w:t>
      </w:r>
      <w:r w:rsidRPr="00E11762">
        <w:rPr>
          <w:rFonts w:ascii="Angsana New" w:hAnsi="Angsana New" w:cs="Angsana New"/>
          <w:b w:val="0"/>
          <w:bCs w:val="0"/>
          <w:cs/>
        </w:rPr>
        <w:t>เหล่านั้น</w:t>
      </w:r>
      <w:r w:rsidRPr="00E11762">
        <w:rPr>
          <w:rFonts w:ascii="Angsana New" w:hAnsi="Angsana New" w:cs="Angsana New" w:hint="cs"/>
          <w:b w:val="0"/>
          <w:bCs w:val="0"/>
          <w:cs/>
        </w:rPr>
        <w:t>อยู่ภายใต้การ</w:t>
      </w:r>
      <w:r w:rsidRPr="00E11762">
        <w:rPr>
          <w:rFonts w:ascii="Angsana New" w:hAnsi="Angsana New" w:cs="Angsana New"/>
          <w:b w:val="0"/>
          <w:bCs w:val="0"/>
          <w:cs/>
        </w:rPr>
        <w:t>ควบคุมเดียวกัน</w:t>
      </w:r>
      <w:r w:rsidRPr="00E11762">
        <w:rPr>
          <w:rFonts w:ascii="Angsana New" w:hAnsi="Angsana New" w:cs="Angsana New" w:hint="cs"/>
          <w:b w:val="0"/>
          <w:bCs w:val="0"/>
          <w:cs/>
        </w:rPr>
        <w:t>แล้ว</w:t>
      </w:r>
      <w:r w:rsidRPr="00E11762">
        <w:rPr>
          <w:rFonts w:ascii="Angsana New" w:hAnsi="Angsana New" w:cs="Angsana New"/>
          <w:b w:val="0"/>
          <w:bCs w:val="0"/>
          <w:cs/>
        </w:rPr>
        <w:t>แต่</w:t>
      </w:r>
      <w:r w:rsidRPr="00E11762">
        <w:rPr>
          <w:rFonts w:ascii="Angsana New" w:hAnsi="Angsana New" w:cs="Angsana New" w:hint="cs"/>
          <w:b w:val="0"/>
          <w:bCs w:val="0"/>
          <w:cs/>
        </w:rPr>
        <w:t>ระยะเวลาใดจะสั้นกว่า</w:t>
      </w:r>
      <w:r w:rsidRPr="00E11762">
        <w:rPr>
          <w:rFonts w:ascii="Angsana New" w:hAnsi="Angsana New"/>
          <w:b w:val="0"/>
          <w:bCs w:val="0"/>
        </w:rPr>
        <w:t xml:space="preserve"> </w:t>
      </w:r>
      <w:r w:rsidRPr="00E11762">
        <w:rPr>
          <w:rFonts w:ascii="Angsana New" w:hAnsi="Angsana New" w:cs="Angsana New"/>
          <w:b w:val="0"/>
          <w:bCs w:val="0"/>
          <w:cs/>
        </w:rPr>
        <w:t>จนถึง</w:t>
      </w:r>
      <w:r w:rsidRPr="00E11762">
        <w:rPr>
          <w:rFonts w:ascii="Angsana New" w:hAnsi="Angsana New" w:cs="Angsana New" w:hint="cs"/>
          <w:b w:val="0"/>
          <w:bCs w:val="0"/>
          <w:cs/>
        </w:rPr>
        <w:t>วันที่การ</w:t>
      </w:r>
      <w:r w:rsidRPr="00E11762">
        <w:rPr>
          <w:rFonts w:ascii="Angsana New" w:hAnsi="Angsana New" w:cs="Angsana New"/>
          <w:b w:val="0"/>
          <w:bCs w:val="0"/>
          <w:cs/>
        </w:rPr>
        <w:t>ควบคุม</w:t>
      </w:r>
      <w:r w:rsidRPr="00E11762">
        <w:rPr>
          <w:rFonts w:ascii="Angsana New" w:hAnsi="Angsana New" w:cs="Angsana New" w:hint="cs"/>
          <w:b w:val="0"/>
          <w:bCs w:val="0"/>
          <w:cs/>
        </w:rPr>
        <w:t>สิ้น</w:t>
      </w:r>
      <w:r w:rsidRPr="00E11762">
        <w:rPr>
          <w:rFonts w:ascii="Angsana New" w:hAnsi="Angsana New" w:cs="Angsana New"/>
          <w:b w:val="0"/>
          <w:bCs w:val="0"/>
          <w:cs/>
        </w:rPr>
        <w:t>สุด</w:t>
      </w:r>
    </w:p>
    <w:p w14:paraId="76ED8DE6" w14:textId="77777777" w:rsidR="00F524D6" w:rsidRPr="00E11762" w:rsidRDefault="00F524D6" w:rsidP="008A77F3">
      <w:pPr>
        <w:shd w:val="clear" w:color="auto" w:fill="FFFFFF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C941D08" w14:textId="002A6EE9" w:rsidR="008A77F3" w:rsidRPr="00E11762" w:rsidRDefault="008A77F3" w:rsidP="008A77F3">
      <w:pPr>
        <w:shd w:val="clear" w:color="auto" w:fill="FFFFFF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E11762">
        <w:rPr>
          <w:rFonts w:ascii="Angsana New" w:hAnsi="Angsana New" w:hint="cs"/>
          <w:i/>
          <w:iCs/>
          <w:sz w:val="30"/>
          <w:szCs w:val="30"/>
          <w:cs/>
        </w:rPr>
        <w:t>กิจการภายใต้การควบคุมเดียวกัน</w:t>
      </w:r>
    </w:p>
    <w:p w14:paraId="692A8D5A" w14:textId="77777777" w:rsidR="008A77F3" w:rsidRPr="00E11762" w:rsidRDefault="008A77F3" w:rsidP="008A77F3">
      <w:pPr>
        <w:shd w:val="clear" w:color="auto" w:fill="FFFFFF"/>
        <w:ind w:left="567"/>
        <w:jc w:val="thaiDistribute"/>
        <w:rPr>
          <w:rFonts w:ascii="Angsana New" w:hAnsi="Angsana New"/>
          <w:sz w:val="24"/>
          <w:szCs w:val="24"/>
        </w:rPr>
      </w:pPr>
    </w:p>
    <w:p w14:paraId="66904112" w14:textId="00405C99" w:rsidR="00EC27AF" w:rsidRPr="0076124D" w:rsidRDefault="008A77F3" w:rsidP="0076124D">
      <w:pPr>
        <w:shd w:val="clear" w:color="auto" w:fill="FFFFFF"/>
        <w:ind w:left="567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t>กิจการภายใต้การควบคุมเดียว</w:t>
      </w:r>
      <w:r w:rsidR="00AC0D92" w:rsidRPr="00E11762">
        <w:rPr>
          <w:rFonts w:ascii="Angsana New" w:hAnsi="Angsana New" w:hint="cs"/>
          <w:sz w:val="30"/>
          <w:szCs w:val="30"/>
          <w:cs/>
        </w:rPr>
        <w:t>กัน</w:t>
      </w:r>
      <w:r w:rsidRPr="00E11762">
        <w:rPr>
          <w:rFonts w:ascii="Angsana New" w:hAnsi="Angsana New" w:hint="cs"/>
          <w:sz w:val="30"/>
          <w:szCs w:val="30"/>
          <w:cs/>
        </w:rPr>
        <w:t>เป็นกิจการหรือธุรกิจที่อยู่ภายใต้การควบคุมในระดับสูงสุดของกิจการหนึ่งหรือหลายกิจการหรือบุคคลที่เกี่ยวข้องกัน ทั้งก่อนและหลังการซื้อธุรกิจ ตามแนวปฏิบัติทางบัญชีที่ประกาศใช้โดยสภาวิชาชีพบัญชีฯ สมาชิกในครอบครัวที่ใกล้ชิดถือเป็นกลุ่มบุคคลเดียวกัน สมาชิกในครอบครัวที่ใกล้ชิดหมายถึงบิดา มารดา สามี ภรรยา บุตร บุตรของสามีหรือภรรยา บิดามารดาของสามีหรือภรรยา และ พี่น้องของบุคคลนั้นที่เกี่ยวข้องกันเว้นแต่พิสูจน์ได้ว่าไม่มีอิทธิพลในการตัดสินใจต่อกัน</w:t>
      </w:r>
    </w:p>
    <w:p w14:paraId="22FFAFE2" w14:textId="2704CCF8" w:rsidR="00E436ED" w:rsidRDefault="00E436ED" w:rsidP="004B0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E380B79" w14:textId="3D273CA8" w:rsidR="004B0EB5" w:rsidRDefault="004B0EB5" w:rsidP="004B0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54EDAD1" w14:textId="5D2D38F9" w:rsidR="00B33016" w:rsidRDefault="00B33016" w:rsidP="004B0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9D13E17" w14:textId="2EAFA8FF" w:rsidR="00992CFF" w:rsidRPr="00E11762" w:rsidRDefault="00992CFF" w:rsidP="000B4701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11762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เงินลงทุน</w:t>
      </w:r>
      <w:r w:rsidR="00EC27AF" w:rsidRPr="00E11762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ในบริษัทย่อยและบริษัทร่วม</w:t>
      </w:r>
    </w:p>
    <w:p w14:paraId="40EABF4B" w14:textId="77777777" w:rsidR="00992CFF" w:rsidRPr="00E11762" w:rsidRDefault="00992CFF" w:rsidP="00992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57972CBD" w14:textId="3347CFFF" w:rsidR="00992CFF" w:rsidRPr="00E11762" w:rsidRDefault="00992CFF" w:rsidP="00992CFF">
      <w:pPr>
        <w:pStyle w:val="AccPolicyHeading"/>
        <w:rPr>
          <w:cs/>
        </w:rPr>
      </w:pPr>
      <w:r w:rsidRPr="00E11762">
        <w:rPr>
          <w:cs/>
        </w:rPr>
        <w:t>เงินลงทุนในบริษัท</w:t>
      </w:r>
      <w:r w:rsidR="00EC27AF" w:rsidRPr="00E11762">
        <w:rPr>
          <w:cs/>
        </w:rPr>
        <w:t>บริษัทย่อย</w:t>
      </w:r>
      <w:r w:rsidR="00EC27AF" w:rsidRPr="00E11762">
        <w:rPr>
          <w:rFonts w:hint="cs"/>
          <w:cs/>
        </w:rPr>
        <w:t>และบริษัท</w:t>
      </w:r>
      <w:r w:rsidRPr="00E11762">
        <w:rPr>
          <w:cs/>
        </w:rPr>
        <w:t>ร่วมในงบการเงินเฉพาะกิจการของบริษัท</w:t>
      </w:r>
      <w:r w:rsidR="00674945">
        <w:rPr>
          <w:rFonts w:hint="cs"/>
          <w:cs/>
        </w:rPr>
        <w:t>วัดมูลค่าด้วยราคาทุนหักค่าเผื่อการด้อยค่า</w:t>
      </w:r>
    </w:p>
    <w:p w14:paraId="67CF8F6B" w14:textId="77777777" w:rsidR="004B0EB5" w:rsidRPr="00E11762" w:rsidRDefault="004B0EB5" w:rsidP="00992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09D44A0" w14:textId="3E1EBB56" w:rsidR="00992CFF" w:rsidRPr="00E11762" w:rsidRDefault="00992CFF" w:rsidP="00992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11762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  <w:r w:rsidRPr="00E11762">
        <w:rPr>
          <w:rFonts w:ascii="Angsana New" w:hAnsi="Angsana New" w:hint="cs"/>
          <w:i/>
          <w:iCs/>
          <w:sz w:val="30"/>
          <w:szCs w:val="30"/>
          <w:cs/>
        </w:rPr>
        <w:t>ในงบการเงินเฉพาะกิจการ</w:t>
      </w:r>
    </w:p>
    <w:p w14:paraId="6C5E89FC" w14:textId="77777777" w:rsidR="00992CFF" w:rsidRPr="00E11762" w:rsidRDefault="00992CFF" w:rsidP="00992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C24D3EF" w14:textId="20BDF27C" w:rsidR="00992CFF" w:rsidRDefault="00EC27AF" w:rsidP="00992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t>เมื่อมีการจำหน่ายเงินลงทุน</w:t>
      </w:r>
      <w:r w:rsidRPr="00E11762">
        <w:rPr>
          <w:rFonts w:ascii="Angsana New" w:hAnsi="Angsana New"/>
          <w:sz w:val="30"/>
          <w:szCs w:val="30"/>
          <w:cs/>
        </w:rPr>
        <w:t xml:space="preserve">  </w:t>
      </w:r>
      <w:r w:rsidRPr="00E11762">
        <w:rPr>
          <w:rFonts w:ascii="Angsana New" w:hAnsi="Angsana New" w:hint="cs"/>
          <w:sz w:val="30"/>
          <w:szCs w:val="30"/>
          <w:cs/>
        </w:rPr>
        <w:t>ผลต่างระหว่างจำนวนเงินสุทธิที่ได้รับและมูลค่าตามบัญชี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จะถูกบันทึกในกำไรหรือขาดทุน</w:t>
      </w:r>
    </w:p>
    <w:p w14:paraId="320C4721" w14:textId="77777777" w:rsidR="004B0EB5" w:rsidRPr="00E11762" w:rsidRDefault="004B0EB5" w:rsidP="00992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92FB798" w14:textId="0C133323" w:rsidR="00992CFF" w:rsidRPr="00E11762" w:rsidRDefault="00992CFF" w:rsidP="00992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ในกรณีที่</w:t>
      </w:r>
      <w:r w:rsidRPr="00E11762">
        <w:rPr>
          <w:rFonts w:ascii="Angsana New" w:hAnsi="Angsana New" w:hint="cs"/>
          <w:sz w:val="30"/>
          <w:szCs w:val="30"/>
          <w:cs/>
        </w:rPr>
        <w:t>บริษัท</w:t>
      </w:r>
      <w:r w:rsidRPr="00E11762">
        <w:rPr>
          <w:rFonts w:ascii="Angsana New" w:hAnsi="Angsana New"/>
          <w:sz w:val="30"/>
          <w:szCs w:val="30"/>
          <w:cs/>
        </w:rPr>
        <w:t>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163681AD" w14:textId="77777777" w:rsidR="00992CFF" w:rsidRPr="00E11762" w:rsidRDefault="00992CFF" w:rsidP="00992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80949A0" w14:textId="50842D78" w:rsidR="00393715" w:rsidRPr="00E11762" w:rsidRDefault="000B4701" w:rsidP="000B4701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11762">
        <w:rPr>
          <w:rFonts w:ascii="Angsana New"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375A2F4E" w14:textId="77777777" w:rsidR="00393715" w:rsidRPr="00E11762" w:rsidRDefault="00393715" w:rsidP="007847D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9D5954F" w14:textId="77777777" w:rsidR="00353A1B" w:rsidRPr="00E11762" w:rsidRDefault="00353A1B" w:rsidP="00353A1B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11762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31CDC69A" w14:textId="77777777" w:rsidR="00353A1B" w:rsidRPr="00E11762" w:rsidRDefault="00353A1B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E48BFB0" w14:textId="77777777" w:rsidR="00353A1B" w:rsidRPr="00E11762" w:rsidRDefault="00353A1B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</w:t>
      </w:r>
      <w:r w:rsidRPr="00E11762">
        <w:rPr>
          <w:rFonts w:ascii="Angsana New" w:hAnsi="Angsana New" w:hint="cs"/>
          <w:sz w:val="30"/>
          <w:szCs w:val="30"/>
          <w:cs/>
        </w:rPr>
        <w:t>ร</w:t>
      </w:r>
    </w:p>
    <w:p w14:paraId="07EE9031" w14:textId="77777777" w:rsidR="00353A1B" w:rsidRPr="00E11762" w:rsidRDefault="00353A1B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61E65B1" w14:textId="277C5882" w:rsidR="00353A1B" w:rsidRPr="00E11762" w:rsidRDefault="00353A1B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</w:t>
      </w:r>
      <w:r w:rsidR="00A73BE0" w:rsidRPr="00E11762">
        <w:rPr>
          <w:rFonts w:ascii="Angsana New" w:hAnsi="Angsana New"/>
          <w:sz w:val="30"/>
          <w:szCs w:val="30"/>
        </w:rPr>
        <w:br/>
      </w:r>
      <w:r w:rsidRPr="00E11762">
        <w:rPr>
          <w:rFonts w:ascii="Angsana New" w:hAnsi="Angsana New"/>
          <w:sz w:val="30"/>
          <w:szCs w:val="30"/>
          <w:cs/>
        </w:rPr>
        <w:t>การดำเนินงานโดยใช้อัตราแลกเปลี่ยน ณ วันนั้น</w:t>
      </w:r>
      <w:r w:rsidR="00C82062" w:rsidRPr="00E11762">
        <w:rPr>
          <w:rFonts w:ascii="Angsana New" w:hAnsi="Angsana New"/>
          <w:sz w:val="30"/>
          <w:szCs w:val="30"/>
          <w:cs/>
        </w:rPr>
        <w:t xml:space="preserve"> </w:t>
      </w:r>
    </w:p>
    <w:p w14:paraId="685C27E6" w14:textId="77777777" w:rsidR="00197D9C" w:rsidRPr="00E11762" w:rsidRDefault="00197D9C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A42216C" w14:textId="44BADDAA" w:rsidR="00353A1B" w:rsidRPr="00E11762" w:rsidRDefault="00353A1B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</w:t>
      </w:r>
      <w:r w:rsidR="00DB5B7A" w:rsidRPr="00E11762">
        <w:rPr>
          <w:rFonts w:ascii="Angsana New" w:hAnsi="Angsana New"/>
          <w:sz w:val="30"/>
          <w:szCs w:val="30"/>
          <w:cs/>
        </w:rPr>
        <w:br/>
      </w:r>
      <w:r w:rsidRPr="00E11762">
        <w:rPr>
          <w:rFonts w:ascii="Angsana New" w:hAnsi="Angsana New"/>
          <w:sz w:val="30"/>
          <w:szCs w:val="30"/>
          <w:cs/>
        </w:rPr>
        <w:t>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4FD69EB2" w14:textId="7792E7A1" w:rsidR="000117A3" w:rsidRPr="00E11762" w:rsidRDefault="000117A3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CD0AF1" w14:textId="27D6EBC9" w:rsidR="000117A3" w:rsidRDefault="000117A3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7B2047F8" w14:textId="20760003" w:rsidR="004B0EB5" w:rsidRDefault="004B0EB5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EB43EF" w14:textId="019A27A8" w:rsidR="004B0EB5" w:rsidRDefault="004B0EB5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1F006DD" w14:textId="404413EB" w:rsidR="004B0EB5" w:rsidRDefault="004B0EB5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EBCF63A" w14:textId="77777777" w:rsidR="004B0EB5" w:rsidRPr="00E11762" w:rsidRDefault="004B0EB5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6651A46" w14:textId="77777777" w:rsidR="00E436ED" w:rsidRPr="00E11762" w:rsidRDefault="00E43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</w:p>
    <w:p w14:paraId="60891D06" w14:textId="327396FF" w:rsidR="00B3230D" w:rsidRPr="00E11762" w:rsidRDefault="00B3230D" w:rsidP="00EA7B5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E11762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2B2F5901" w14:textId="55A77ABA" w:rsidR="00B3230D" w:rsidRPr="00E11762" w:rsidRDefault="00B3230D" w:rsidP="00B3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4"/>
          <w:szCs w:val="24"/>
          <w:lang w:val="th-TH"/>
        </w:rPr>
      </w:pPr>
    </w:p>
    <w:p w14:paraId="7E48840F" w14:textId="77777777" w:rsidR="00B3230D" w:rsidRPr="00E11762" w:rsidRDefault="00B3230D" w:rsidP="00B3230D">
      <w:pPr>
        <w:pStyle w:val="BodyText2"/>
        <w:ind w:left="540" w:right="47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</w:rPr>
      </w:pPr>
      <w:r w:rsidRPr="00E11762">
        <w:rPr>
          <w:rFonts w:asciiTheme="majorBidi" w:eastAsia="EucrosiaUPCBold" w:hAnsiTheme="majorBidi" w:cstheme="majorBidi"/>
          <w:i/>
          <w:iCs/>
          <w:cs/>
        </w:rPr>
        <w:t xml:space="preserve">นโยบายการบัญชีที่ถือปฏิบัติตั้งแต่วันที่ </w:t>
      </w:r>
      <w:r w:rsidRPr="00E11762">
        <w:rPr>
          <w:rFonts w:asciiTheme="majorBidi" w:eastAsia="EucrosiaUPCBold" w:hAnsiTheme="majorBidi" w:cstheme="majorBidi"/>
          <w:i/>
          <w:iCs/>
        </w:rPr>
        <w:t xml:space="preserve">1 </w:t>
      </w:r>
      <w:r w:rsidRPr="00E11762">
        <w:rPr>
          <w:rFonts w:asciiTheme="majorBidi" w:eastAsia="EucrosiaUPCBold" w:hAnsiTheme="majorBidi" w:cstheme="majorBidi"/>
          <w:i/>
          <w:iCs/>
          <w:cs/>
        </w:rPr>
        <w:t xml:space="preserve">มกราคม </w:t>
      </w:r>
      <w:r w:rsidRPr="00E11762">
        <w:rPr>
          <w:rFonts w:asciiTheme="majorBidi" w:eastAsia="EucrosiaUPCBold" w:hAnsiTheme="majorBidi" w:cstheme="majorBidi"/>
          <w:i/>
          <w:iCs/>
        </w:rPr>
        <w:t>2563</w:t>
      </w:r>
    </w:p>
    <w:p w14:paraId="3EFF3347" w14:textId="77777777" w:rsidR="00B3230D" w:rsidRPr="00E11762" w:rsidRDefault="00B3230D" w:rsidP="00B3230D">
      <w:pPr>
        <w:pStyle w:val="BodyText2"/>
        <w:spacing w:line="240" w:lineRule="atLeast"/>
        <w:ind w:left="54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5F5F0022" w14:textId="389A33AB" w:rsidR="00B3230D" w:rsidRPr="00E11762" w:rsidRDefault="00B3230D" w:rsidP="00C17F5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11762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992CFF" w:rsidRPr="00E11762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</w:t>
      </w:r>
      <w:r w:rsidRPr="00E1176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.1) </w:t>
      </w:r>
      <w:r w:rsidRPr="00E1176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5A951448" w14:textId="77777777" w:rsidR="00B3230D" w:rsidRPr="00E11762" w:rsidRDefault="00B3230D" w:rsidP="00B3230D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2437F8A2" w14:textId="1FA805AB" w:rsidR="00B3230D" w:rsidRPr="001D62F4" w:rsidRDefault="00B3230D" w:rsidP="00B3230D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11762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ลูกหนี้การค้า</w:t>
      </w:r>
      <w:r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E11762">
        <w:rPr>
          <w:rFonts w:asciiTheme="majorBidi" w:hAnsiTheme="majorBidi" w:cstheme="majorBidi"/>
          <w:color w:val="000000"/>
          <w:sz w:val="30"/>
          <w:szCs w:val="30"/>
          <w:cs/>
        </w:rPr>
        <w:t>และเจ้าหนี้การค้ารับรู้รายการเมื่อเริ่มแรกเมื่อ</w:t>
      </w:r>
      <w:r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>มีการ</w:t>
      </w:r>
      <w:r w:rsidRPr="00E11762">
        <w:rPr>
          <w:rFonts w:asciiTheme="majorBidi" w:hAnsiTheme="majorBidi" w:cstheme="majorBidi"/>
          <w:color w:val="000000"/>
          <w:sz w:val="30"/>
          <w:szCs w:val="30"/>
          <w:cs/>
        </w:rPr>
        <w:t>ออกตราสารเหล่านั้น สินทรัพย์ทางการเงินและหนี้สินทางการเงินอื่น ๆ ทั้งหมดรับรู้รายการเมื่อเริ่มแรกเมื่อ</w:t>
      </w:r>
      <w:r w:rsidRPr="001D62F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กลุ่มบริษัทเป็นคู่</w:t>
      </w:r>
      <w:r w:rsidRPr="001D62F4">
        <w:rPr>
          <w:rFonts w:asciiTheme="majorBidi" w:hAnsiTheme="majorBidi" w:cstheme="majorBidi" w:hint="cs"/>
          <w:color w:val="000000"/>
          <w:sz w:val="30"/>
          <w:szCs w:val="30"/>
          <w:cs/>
        </w:rPr>
        <w:t>สัญญา</w:t>
      </w:r>
      <w:r w:rsidRPr="001D62F4">
        <w:rPr>
          <w:rFonts w:asciiTheme="majorBidi" w:hAnsiTheme="majorBidi" w:cstheme="majorBidi"/>
          <w:color w:val="000000"/>
          <w:sz w:val="30"/>
          <w:szCs w:val="30"/>
          <w:cs/>
        </w:rPr>
        <w:t>ตามข้อกำหนดของเครื่องมือทางการเงิน</w:t>
      </w:r>
      <w:r w:rsidRPr="001D62F4">
        <w:rPr>
          <w:rFonts w:asciiTheme="majorBidi" w:hAnsiTheme="majorBidi" w:cstheme="majorBidi" w:hint="cs"/>
          <w:color w:val="000000"/>
          <w:sz w:val="30"/>
          <w:szCs w:val="30"/>
          <w:cs/>
        </w:rPr>
        <w:t>นั้น</w:t>
      </w:r>
      <w:r w:rsidRPr="00E1176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124A169A" w14:textId="77777777" w:rsidR="00B3230D" w:rsidRPr="00E11762" w:rsidRDefault="00B3230D" w:rsidP="00B3230D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3F51CAD1" w14:textId="69C2B856" w:rsidR="00B3230D" w:rsidRDefault="00B3230D" w:rsidP="00B3230D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11762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</w:t>
      </w:r>
      <w:r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และหนี้สินทางการเงิน</w:t>
      </w:r>
      <w:r w:rsidRPr="00E1176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E11762">
        <w:rPr>
          <w:rFonts w:asciiTheme="majorBidi" w:hAnsiTheme="majorBidi" w:cstheme="majorBidi"/>
          <w:color w:val="000000"/>
          <w:sz w:val="30"/>
          <w:szCs w:val="30"/>
        </w:rPr>
        <w:t>(</w:t>
      </w:r>
      <w:r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>นอกเหนือจาก</w:t>
      </w:r>
      <w:r w:rsidRPr="00E11762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ลูกหนี้การค้าที่ไม่มีองค์ประกอบเกี่ยวกับการจัดหาเงินที่มีนัยสำคัญ</w:t>
      </w:r>
      <w:r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E11762">
        <w:rPr>
          <w:rFonts w:asciiTheme="majorBidi" w:hAnsiTheme="majorBidi" w:cstheme="majorBidi"/>
          <w:color w:val="000000"/>
          <w:sz w:val="30"/>
          <w:szCs w:val="30"/>
          <w:cs/>
        </w:rPr>
        <w:t>หรือวัด</w:t>
      </w:r>
      <w:r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>มูลค่าด้วย</w:t>
      </w:r>
      <w:r w:rsidRPr="00E11762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มูลค่ายุติธรรมผ่านกำไรหรือขาดทุน</w:t>
      </w:r>
      <w:r w:rsidRPr="00E11762">
        <w:rPr>
          <w:rFonts w:asciiTheme="majorBidi" w:hAnsiTheme="majorBidi" w:cstheme="majorBidi"/>
          <w:color w:val="000000"/>
          <w:sz w:val="30"/>
          <w:szCs w:val="30"/>
        </w:rPr>
        <w:t>)</w:t>
      </w:r>
      <w:r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จะ</w:t>
      </w:r>
      <w:r w:rsidRPr="00E1176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</w:t>
      </w:r>
    </w:p>
    <w:p w14:paraId="6E269D19" w14:textId="77777777" w:rsidR="001D62F4" w:rsidRPr="00E11762" w:rsidRDefault="001D62F4" w:rsidP="00B3230D">
      <w:pPr>
        <w:pStyle w:val="BodyText"/>
        <w:shd w:val="clear" w:color="auto" w:fill="FFFFFF"/>
        <w:spacing w:after="0" w:line="240" w:lineRule="auto"/>
        <w:ind w:left="900"/>
        <w:jc w:val="thaiDistribute"/>
        <w:rPr>
          <w:sz w:val="30"/>
          <w:szCs w:val="30"/>
          <w:cs/>
        </w:rPr>
      </w:pPr>
    </w:p>
    <w:p w14:paraId="572B12CC" w14:textId="3AE1051D" w:rsidR="00B3230D" w:rsidRPr="00E11762" w:rsidRDefault="00B3230D" w:rsidP="00C17F5C">
      <w:pPr>
        <w:pStyle w:val="BodyText2"/>
        <w:tabs>
          <w:tab w:val="left" w:pos="990"/>
        </w:tabs>
        <w:ind w:left="900" w:right="47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lang w:val="en-GB"/>
        </w:rPr>
      </w:pPr>
      <w:r w:rsidRPr="00E11762">
        <w:rPr>
          <w:rFonts w:asciiTheme="majorBidi" w:eastAsia="EucrosiaUPCBold" w:hAnsiTheme="majorBidi" w:cstheme="majorBidi"/>
          <w:b w:val="0"/>
          <w:bCs w:val="0"/>
          <w:i/>
          <w:iCs/>
        </w:rPr>
        <w:t>(</w:t>
      </w:r>
      <w:r w:rsidR="004243A7" w:rsidRPr="00E11762">
        <w:rPr>
          <w:rFonts w:asciiTheme="majorBidi" w:eastAsia="EucrosiaUPCBold" w:hAnsiTheme="majorBidi" w:cstheme="majorBidi" w:hint="cs"/>
          <w:b w:val="0"/>
          <w:bCs w:val="0"/>
          <w:i/>
          <w:iCs/>
          <w:cs/>
        </w:rPr>
        <w:t>จ</w:t>
      </w:r>
      <w:r w:rsidRPr="00E11762">
        <w:rPr>
          <w:rFonts w:asciiTheme="majorBidi" w:eastAsia="EucrosiaUPCBold" w:hAnsiTheme="majorBidi" w:cstheme="majorBidi"/>
          <w:b w:val="0"/>
          <w:bCs w:val="0"/>
          <w:i/>
          <w:iCs/>
        </w:rPr>
        <w:t xml:space="preserve">.2) </w:t>
      </w:r>
      <w:r w:rsidRPr="00E11762">
        <w:rPr>
          <w:rFonts w:asciiTheme="majorBidi" w:eastAsia="EucrosiaUPCBold" w:hAnsiTheme="majorBidi" w:cstheme="majorBidi"/>
          <w:b w:val="0"/>
          <w:bCs w:val="0"/>
          <w:i/>
          <w:iCs/>
          <w:cs/>
        </w:rPr>
        <w:t xml:space="preserve">การจัดประเภทรายการและการวัดมูลค่าภายหลัง </w:t>
      </w:r>
    </w:p>
    <w:p w14:paraId="2A7D054F" w14:textId="77777777" w:rsidR="00B3230D" w:rsidRPr="00E11762" w:rsidRDefault="00B3230D" w:rsidP="00B3230D">
      <w:pPr>
        <w:pStyle w:val="BodyText2"/>
        <w:spacing w:line="240" w:lineRule="atLeast"/>
        <w:ind w:left="54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0135DB42" w14:textId="4ACFF73C" w:rsidR="00B3230D" w:rsidRPr="00E11762" w:rsidRDefault="00B3230D" w:rsidP="006F5C3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07" w:hanging="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E11762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</w:t>
      </w:r>
      <w:r w:rsidRPr="00E11762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="00110BB3" w:rsidRPr="00E11762">
        <w:rPr>
          <w:rFonts w:asciiTheme="majorBidi" w:hAnsiTheme="majorBidi" w:cstheme="majorBidi"/>
          <w:i/>
          <w:iCs/>
          <w:color w:val="000000"/>
          <w:sz w:val="30"/>
          <w:szCs w:val="30"/>
        </w:rPr>
        <w:t>-</w:t>
      </w:r>
      <w:r w:rsidRPr="00E11762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Pr="00E11762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การจัดประเภท</w:t>
      </w:r>
    </w:p>
    <w:p w14:paraId="61AFC98E" w14:textId="77777777" w:rsidR="00197D9C" w:rsidRPr="00E11762" w:rsidRDefault="00197D9C" w:rsidP="006F5C3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07" w:hanging="7"/>
        <w:jc w:val="thaiDistribute"/>
        <w:rPr>
          <w:rFonts w:asciiTheme="majorBidi" w:hAnsiTheme="majorBidi" w:cstheme="majorBidi"/>
          <w:i/>
          <w:iCs/>
          <w:color w:val="000000"/>
          <w:sz w:val="24"/>
          <w:szCs w:val="24"/>
          <w:cs/>
        </w:rPr>
      </w:pPr>
    </w:p>
    <w:p w14:paraId="0A291AEB" w14:textId="00BEA6AC" w:rsidR="00B3230D" w:rsidRPr="00E11762" w:rsidRDefault="00B3230D" w:rsidP="00B3230D">
      <w:pPr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11762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E11762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65FA55BA" w14:textId="77777777" w:rsidR="00B3230D" w:rsidRPr="00E11762" w:rsidRDefault="00B3230D" w:rsidP="00B3230D">
      <w:pPr>
        <w:pStyle w:val="BodyText2"/>
        <w:spacing w:line="240" w:lineRule="atLeast"/>
        <w:ind w:left="90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4FB7BA4A" w14:textId="17F2B852" w:rsidR="00B3230D" w:rsidRPr="00E11762" w:rsidRDefault="00B3230D" w:rsidP="00B3230D">
      <w:pPr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E1176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9B3424" w:rsidRPr="001D62F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11762">
        <w:rPr>
          <w:rFonts w:asciiTheme="majorBidi" w:hAnsiTheme="majorBidi" w:cstheme="majorBidi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</w:t>
      </w:r>
      <w:r w:rsidRPr="00E11762">
        <w:rPr>
          <w:rFonts w:asciiTheme="majorBidi" w:hAnsiTheme="majorBidi" w:cstheme="majorBidi" w:hint="cs"/>
          <w:sz w:val="30"/>
          <w:szCs w:val="30"/>
          <w:cs/>
        </w:rPr>
        <w:t>โดยทันทีเป็นต้นไปนับจาก</w:t>
      </w:r>
      <w:r w:rsidRPr="00E11762">
        <w:rPr>
          <w:rFonts w:asciiTheme="majorBidi" w:hAnsiTheme="majorBidi" w:cstheme="majorBidi"/>
          <w:sz w:val="30"/>
          <w:szCs w:val="30"/>
          <w:cs/>
        </w:rPr>
        <w:t>วั</w:t>
      </w:r>
      <w:r w:rsidRPr="00E11762">
        <w:rPr>
          <w:rFonts w:asciiTheme="majorBidi" w:hAnsiTheme="majorBidi" w:cstheme="majorBidi" w:hint="cs"/>
          <w:sz w:val="30"/>
          <w:szCs w:val="30"/>
          <w:cs/>
        </w:rPr>
        <w:t>นที่มีการเปลี่ยนแปลงการจัดประเภท</w:t>
      </w:r>
      <w:r w:rsidRPr="00E1176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67298D3" w14:textId="77777777" w:rsidR="00B3230D" w:rsidRPr="00E11762" w:rsidRDefault="00B3230D" w:rsidP="00B3230D">
      <w:pPr>
        <w:pStyle w:val="BodyText2"/>
        <w:spacing w:line="240" w:lineRule="atLeast"/>
        <w:ind w:left="90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AF18932" w14:textId="77777777" w:rsidR="00407367" w:rsidRPr="00E11762" w:rsidRDefault="00B3230D" w:rsidP="006F5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1176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E11762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E11762">
        <w:rPr>
          <w:rFonts w:asciiTheme="majorBidi" w:hAnsiTheme="majorBidi" w:cstheme="majorBidi"/>
          <w:sz w:val="30"/>
          <w:szCs w:val="30"/>
          <w:cs/>
        </w:rPr>
        <w:t>ตัดจำหน่ายหากเข้าเงื่อนไขทั้งสองข้อดังต่อไปนี้</w:t>
      </w:r>
    </w:p>
    <w:p w14:paraId="786ACADF" w14:textId="104278B6" w:rsidR="00B3230D" w:rsidRPr="00E11762" w:rsidRDefault="00B3230D" w:rsidP="00661016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E11762">
        <w:rPr>
          <w:rFonts w:asciiTheme="majorBidi" w:hAnsiTheme="majorBidi" w:cstheme="majorBidi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33F5BD08" w14:textId="77777777" w:rsidR="00B3230D" w:rsidRPr="00E11762" w:rsidRDefault="00B3230D" w:rsidP="00661016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E11762">
        <w:rPr>
          <w:rFonts w:asciiTheme="majorBidi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150A836C" w14:textId="77777777" w:rsidR="00B3230D" w:rsidRPr="00E11762" w:rsidRDefault="00B3230D" w:rsidP="00B3230D">
      <w:pPr>
        <w:pStyle w:val="BodyText2"/>
        <w:spacing w:line="240" w:lineRule="atLeast"/>
        <w:ind w:left="900" w:right="43"/>
        <w:jc w:val="thaiDistribute"/>
        <w:rPr>
          <w:rFonts w:asciiTheme="majorBidi" w:hAnsiTheme="majorBidi" w:cstheme="majorBidi"/>
        </w:rPr>
      </w:pPr>
    </w:p>
    <w:p w14:paraId="4F608A6B" w14:textId="274C9D0E" w:rsidR="00B3230D" w:rsidRPr="00E11762" w:rsidRDefault="00B3230D" w:rsidP="00B323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E11762">
        <w:rPr>
          <w:rFonts w:asciiTheme="majorBidi" w:hAnsiTheme="majorBidi" w:cstheme="majorBidi"/>
          <w:sz w:val="30"/>
          <w:szCs w:val="30"/>
          <w:cs/>
        </w:rPr>
        <w:lastRenderedPageBreak/>
        <w:t xml:space="preserve">สินทรัพย์ทางการเงินทั้งหมดที่ไม่ได้จัดประเภทให้วัดมูลค่าด้วยราคาทุนตัดจำหน่ายตามที่ได้อธิบายไว้ข้างต้นจะวัดมูลค่าด้วยมูลค่ายุติธรรมผ่านกำไรหรือขาดทุน </w:t>
      </w:r>
      <w:r w:rsidRPr="00E11762">
        <w:rPr>
          <w:rFonts w:asciiTheme="majorBidi" w:hAnsiTheme="majorBidi" w:cstheme="majorBidi" w:hint="cs"/>
          <w:sz w:val="30"/>
          <w:szCs w:val="30"/>
          <w:cs/>
        </w:rPr>
        <w:t xml:space="preserve">ซึ่งรวมถึงสินทรัพย์อนุพันธ์ทั้งหมด </w:t>
      </w:r>
      <w:r w:rsidRPr="00E11762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 </w:t>
      </w:r>
      <w:r w:rsidRPr="001D62F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11762">
        <w:rPr>
          <w:rFonts w:asciiTheme="majorBidi" w:hAnsiTheme="majorBidi" w:cstheme="majorBidi"/>
          <w:sz w:val="30"/>
          <w:szCs w:val="30"/>
          <w:cs/>
        </w:rPr>
        <w:t>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</w:t>
      </w:r>
      <w:r w:rsidRPr="00E11762">
        <w:rPr>
          <w:rFonts w:asciiTheme="majorBidi" w:hAnsiTheme="majorBidi" w:cstheme="majorBidi"/>
          <w:sz w:val="30"/>
          <w:szCs w:val="30"/>
        </w:rPr>
        <w:t xml:space="preserve"> </w:t>
      </w:r>
      <w:r w:rsidRPr="00E11762">
        <w:rPr>
          <w:rFonts w:asciiTheme="majorBidi" w:hAnsiTheme="majorBidi" w:cstheme="majorBidi" w:hint="cs"/>
          <w:sz w:val="30"/>
          <w:szCs w:val="30"/>
          <w:cs/>
        </w:rPr>
        <w:t>ถูก</w:t>
      </w:r>
      <w:r w:rsidRPr="00E11762">
        <w:rPr>
          <w:rFonts w:asciiTheme="majorBidi" w:hAnsiTheme="majorBidi" w:cstheme="majorBidi"/>
          <w:sz w:val="30"/>
          <w:szCs w:val="30"/>
          <w:cs/>
        </w:rPr>
        <w:t>วัด</w:t>
      </w:r>
      <w:r w:rsidRPr="00E11762">
        <w:rPr>
          <w:rFonts w:asciiTheme="majorBidi" w:hAnsiTheme="majorBidi" w:cstheme="majorBidi" w:hint="cs"/>
          <w:sz w:val="30"/>
          <w:szCs w:val="30"/>
          <w:cs/>
        </w:rPr>
        <w:t>มูลค่าด้วย</w:t>
      </w:r>
      <w:r w:rsidRPr="00E11762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 </w:t>
      </w:r>
    </w:p>
    <w:p w14:paraId="7A4E856E" w14:textId="77777777" w:rsidR="00110BB3" w:rsidRPr="00E11762" w:rsidRDefault="00110BB3" w:rsidP="00B3230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1440" w:hanging="54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6CC684B4" w14:textId="77777777" w:rsidR="00B3230D" w:rsidRPr="00E11762" w:rsidRDefault="00B3230D" w:rsidP="00B3230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after="0"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E11762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สินทรัพย์ทางการเงิน </w:t>
      </w:r>
      <w:r w:rsidRPr="00E11762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- </w:t>
      </w:r>
      <w:r w:rsidRPr="00E11762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E11762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2408B08D" w14:textId="77777777" w:rsidR="00B33016" w:rsidRDefault="00B33016" w:rsidP="00B3230D">
      <w:pPr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68CC475" w14:textId="0B24F647" w:rsidR="00B3230D" w:rsidRPr="00E11762" w:rsidRDefault="00B3230D" w:rsidP="00B3230D">
      <w:pPr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11762">
        <w:rPr>
          <w:rFonts w:asciiTheme="majorBidi" w:hAnsiTheme="majorBidi" w:cstheme="majorBidi"/>
          <w:color w:val="000000"/>
          <w:sz w:val="30"/>
          <w:szCs w:val="30"/>
          <w:cs/>
        </w:rPr>
        <w:t>สำหรับวัตถุประสงค์ของการประเมินนี้</w:t>
      </w:r>
    </w:p>
    <w:p w14:paraId="715995F7" w14:textId="77777777" w:rsidR="00B3230D" w:rsidRPr="00E11762" w:rsidRDefault="00B3230D" w:rsidP="00B3230D">
      <w:pPr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11762">
        <w:rPr>
          <w:rFonts w:asciiTheme="majorBidi" w:hAnsiTheme="majorBidi" w:cstheme="majorBidi"/>
          <w:color w:val="000000"/>
          <w:sz w:val="30"/>
          <w:szCs w:val="30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14DB204A" w14:textId="3330C909" w:rsidR="00B3230D" w:rsidRPr="00E11762" w:rsidRDefault="00B3230D" w:rsidP="00B3230D">
      <w:pPr>
        <w:pStyle w:val="BodyText"/>
        <w:spacing w:line="240" w:lineRule="auto"/>
        <w:ind w:left="900"/>
        <w:jc w:val="thaiDistribute"/>
        <w:rPr>
          <w:sz w:val="30"/>
          <w:szCs w:val="30"/>
        </w:rPr>
      </w:pPr>
      <w:r w:rsidRPr="00E11762">
        <w:rPr>
          <w:rFonts w:asciiTheme="majorBidi" w:hAnsiTheme="majorBidi" w:cstheme="majorBidi"/>
          <w:color w:val="000000"/>
          <w:sz w:val="30"/>
          <w:szCs w:val="30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  <w:r w:rsidRPr="00E1176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35727E97" w14:textId="77777777" w:rsidR="00B3230D" w:rsidRPr="00E11762" w:rsidRDefault="00B3230D" w:rsidP="00B3230D">
      <w:pPr>
        <w:pStyle w:val="BodyText2"/>
        <w:spacing w:line="240" w:lineRule="atLeast"/>
        <w:ind w:left="900" w:right="43"/>
        <w:jc w:val="thaiDistribute"/>
        <w:rPr>
          <w:rFonts w:asciiTheme="majorBidi" w:hAnsiTheme="majorBidi" w:cstheme="majorBidi"/>
        </w:rPr>
      </w:pPr>
    </w:p>
    <w:p w14:paraId="046F3A2E" w14:textId="19D90831" w:rsidR="00B3230D" w:rsidRPr="001D62F4" w:rsidRDefault="00B3230D" w:rsidP="00B3230D">
      <w:pPr>
        <w:tabs>
          <w:tab w:val="left" w:pos="1080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1176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ในการประเมินว่ากระแสเงินสดตามสัญญาเป็นการจ่ายเพียงเงินต้นและดอกเบี้ยหรือไม่ </w:t>
      </w:r>
      <w:r w:rsidR="009B3424" w:rsidRPr="001D62F4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E1176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 </w:t>
      </w:r>
      <w:r w:rsidR="009B3424" w:rsidRPr="001D62F4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E11762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พิจารณาถึง</w:t>
      </w:r>
      <w:r w:rsidRPr="00E1176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3A17A997" w14:textId="77777777" w:rsidR="00B3230D" w:rsidRPr="00E11762" w:rsidRDefault="00B3230D" w:rsidP="00661016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1D62F4">
        <w:rPr>
          <w:rFonts w:asciiTheme="majorBidi" w:hAnsiTheme="majorBidi" w:cstheme="majorBidi"/>
          <w:color w:val="000000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</w:t>
      </w:r>
      <w:r w:rsidRPr="00E11762">
        <w:rPr>
          <w:rFonts w:asciiTheme="majorBidi" w:hAnsiTheme="majorBidi" w:cstheme="majorBidi"/>
          <w:sz w:val="30"/>
          <w:szCs w:val="30"/>
          <w:cs/>
        </w:rPr>
        <w:t>นเงินและเวลาของกระแสเงินสด</w:t>
      </w:r>
    </w:p>
    <w:p w14:paraId="38D1C625" w14:textId="77777777" w:rsidR="00B3230D" w:rsidRPr="00E11762" w:rsidRDefault="00B3230D" w:rsidP="00661016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E11762">
        <w:rPr>
          <w:rFonts w:asciiTheme="majorBidi" w:hAnsiTheme="majorBidi" w:cstheme="majorBidi"/>
          <w:sz w:val="30"/>
          <w:szCs w:val="30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62AB4D6F" w14:textId="3E759676" w:rsidR="00B3230D" w:rsidRDefault="00B3230D" w:rsidP="00661016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E11762">
        <w:rPr>
          <w:rFonts w:asciiTheme="majorBidi" w:hAnsiTheme="majorBidi" w:cstheme="majorBidi"/>
          <w:sz w:val="30"/>
          <w:szCs w:val="30"/>
          <w:cs/>
        </w:rPr>
        <w:t>เงื่อนไขเมื่อสิทธิเรียกร้องของ</w:t>
      </w:r>
      <w:r w:rsidR="009B3424" w:rsidRPr="001D62F4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E11762">
        <w:rPr>
          <w:rFonts w:asciiTheme="majorBidi" w:hAnsiTheme="majorBidi" w:cstheme="majorBidi"/>
          <w:sz w:val="30"/>
          <w:szCs w:val="30"/>
          <w:cs/>
        </w:rPr>
        <w:t>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  <w:r w:rsidRPr="00E11762">
        <w:rPr>
          <w:rFonts w:asciiTheme="majorBidi" w:hAnsiTheme="majorBidi" w:cstheme="majorBidi"/>
          <w:sz w:val="30"/>
          <w:szCs w:val="30"/>
        </w:rPr>
        <w:t xml:space="preserve"> </w:t>
      </w:r>
    </w:p>
    <w:p w14:paraId="401A0C8D" w14:textId="4C2F2BD7" w:rsidR="00CB5273" w:rsidRDefault="00CB5273" w:rsidP="00CB5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8B1AF25" w14:textId="639908B0" w:rsidR="00CB5273" w:rsidRDefault="00CB5273" w:rsidP="00CB5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0EF3783" w14:textId="74313B75" w:rsidR="00CB5273" w:rsidRDefault="00CB5273" w:rsidP="00CB5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FC2F16A" w14:textId="14B442E8" w:rsidR="00CB5273" w:rsidRDefault="00CB5273" w:rsidP="00CB5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2777820" w14:textId="1C484629" w:rsidR="00CB5273" w:rsidRDefault="00CB5273" w:rsidP="00CB5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BB840E7" w14:textId="069EA5A1" w:rsidR="00CB5273" w:rsidRDefault="00CB5273" w:rsidP="00CB5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F44BE73" w14:textId="5B4AF4A7" w:rsidR="00CB5273" w:rsidRDefault="00CB5273" w:rsidP="00CB5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5989151" w14:textId="77777777" w:rsidR="00CB5273" w:rsidRPr="00CB5273" w:rsidRDefault="00CB5273" w:rsidP="00CB5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C18D4EF" w14:textId="725CE748" w:rsidR="00B3230D" w:rsidRPr="00E11762" w:rsidRDefault="004B0EB5" w:rsidP="004B0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lastRenderedPageBreak/>
        <w:t xml:space="preserve">    </w:t>
      </w:r>
      <w:r w:rsidR="00B3230D" w:rsidRPr="00E11762">
        <w:rPr>
          <w:rFonts w:ascii="Angsana New" w:hAnsi="Angsana New"/>
          <w:i/>
          <w:iCs/>
          <w:sz w:val="30"/>
          <w:szCs w:val="30"/>
          <w:cs/>
        </w:rPr>
        <w:t xml:space="preserve">สินทรัพย์ทางการเงิน </w:t>
      </w:r>
      <w:r w:rsidR="00B3230D" w:rsidRPr="00E11762">
        <w:rPr>
          <w:rFonts w:ascii="Angsana New" w:hAnsi="Angsana New"/>
          <w:i/>
          <w:iCs/>
          <w:sz w:val="30"/>
          <w:szCs w:val="30"/>
        </w:rPr>
        <w:t xml:space="preserve">- </w:t>
      </w:r>
      <w:r w:rsidR="00B3230D" w:rsidRPr="00E11762">
        <w:rPr>
          <w:rFonts w:ascii="Angsana New" w:hAnsi="Angsana New"/>
          <w:i/>
          <w:iCs/>
          <w:sz w:val="30"/>
          <w:szCs w:val="30"/>
          <w:cs/>
        </w:rPr>
        <w:t>การวัดมูลค่าภายหลังและกำไรและขาดทุน</w:t>
      </w:r>
      <w:r w:rsidR="00B3230D" w:rsidRPr="00E11762">
        <w:rPr>
          <w:rFonts w:ascii="Angsana New" w:hAnsi="Angsana New"/>
          <w:sz w:val="30"/>
          <w:szCs w:val="30"/>
          <w:cs/>
        </w:rPr>
        <w:t xml:space="preserve"> </w:t>
      </w:r>
    </w:p>
    <w:p w14:paraId="1FADAC31" w14:textId="77777777" w:rsidR="00B3230D" w:rsidRPr="00E11762" w:rsidRDefault="00B3230D" w:rsidP="00B3230D">
      <w:pPr>
        <w:pStyle w:val="BodyText2"/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236"/>
        <w:gridCol w:w="6514"/>
      </w:tblGrid>
      <w:tr w:rsidR="00B3230D" w:rsidRPr="00E11762" w14:paraId="6502931A" w14:textId="77777777" w:rsidTr="00B33016">
        <w:tc>
          <w:tcPr>
            <w:tcW w:w="2070" w:type="dxa"/>
          </w:tcPr>
          <w:p w14:paraId="3A5871C0" w14:textId="69495FEF" w:rsidR="00B3230D" w:rsidRPr="00E11762" w:rsidRDefault="00B3230D" w:rsidP="00B3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7" w:right="-15" w:hanging="2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</w:t>
            </w:r>
            <w:r w:rsidRPr="00E1176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 w:rsidRPr="00E11762">
              <w:rPr>
                <w:rFonts w:asciiTheme="majorBidi" w:hAnsiTheme="majorBidi" w:cstheme="majorBidi"/>
                <w:sz w:val="30"/>
                <w:szCs w:val="30"/>
                <w:cs/>
              </w:rPr>
              <w:t>ด้วยราคาทุนตั</w:t>
            </w:r>
            <w:r w:rsidR="00B33016">
              <w:rPr>
                <w:rFonts w:asciiTheme="majorBidi" w:hAnsiTheme="majorBidi" w:cstheme="majorBidi" w:hint="cs"/>
                <w:sz w:val="30"/>
                <w:szCs w:val="30"/>
                <w:cs/>
              </w:rPr>
              <w:t>ด</w:t>
            </w:r>
            <w:r w:rsidRPr="00E1176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</w:tcPr>
          <w:p w14:paraId="6E10ACE3" w14:textId="77777777" w:rsidR="00B3230D" w:rsidRPr="00E11762" w:rsidRDefault="00B3230D" w:rsidP="009B3424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14" w:type="dxa"/>
          </w:tcPr>
          <w:p w14:paraId="011A3226" w14:textId="41A902A0" w:rsidR="00B3230D" w:rsidRPr="005C709F" w:rsidRDefault="00B3230D" w:rsidP="005C709F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  <w:r w:rsidRPr="00E117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446F4C3F" w14:textId="77777777" w:rsidR="00CB5273" w:rsidRPr="000B6EC0" w:rsidRDefault="00CB5273" w:rsidP="000B6EC0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</w:rPr>
      </w:pPr>
    </w:p>
    <w:p w14:paraId="5A2D48D4" w14:textId="290BCAC9" w:rsidR="00B3230D" w:rsidRPr="00E11762" w:rsidRDefault="00B3230D" w:rsidP="00B3230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350" w:hanging="45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E11762">
        <w:rPr>
          <w:rFonts w:ascii="Angsana New" w:hAnsi="Angsana New"/>
          <w:i/>
          <w:iCs/>
          <w:sz w:val="30"/>
          <w:szCs w:val="30"/>
          <w:cs/>
        </w:rPr>
        <w:t xml:space="preserve">หนี้สินทางการเงิน </w:t>
      </w:r>
      <w:r w:rsidRPr="00E11762">
        <w:rPr>
          <w:rFonts w:ascii="Angsana New" w:hAnsi="Angsana New"/>
          <w:i/>
          <w:iCs/>
          <w:sz w:val="30"/>
          <w:szCs w:val="30"/>
        </w:rPr>
        <w:t xml:space="preserve">- </w:t>
      </w:r>
      <w:r w:rsidRPr="00E11762">
        <w:rPr>
          <w:rFonts w:ascii="Angsana New" w:hAnsi="Angsana New"/>
          <w:i/>
          <w:iCs/>
          <w:sz w:val="30"/>
          <w:szCs w:val="30"/>
          <w:cs/>
        </w:rPr>
        <w:t>การจัดประเภทรายการ การวัดมูลค่าในภายหลังและกำไรและขาดทุน</w:t>
      </w:r>
      <w:r w:rsidRPr="00E11762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164FD804" w14:textId="77777777" w:rsidR="00B3230D" w:rsidRPr="00E11762" w:rsidRDefault="00B3230D" w:rsidP="00B3230D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</w:rPr>
      </w:pPr>
    </w:p>
    <w:p w14:paraId="09A916CA" w14:textId="3FF1536F" w:rsidR="00B3230D" w:rsidRPr="00E11762" w:rsidRDefault="00B3230D" w:rsidP="006F5B02">
      <w:pPr>
        <w:tabs>
          <w:tab w:val="left" w:pos="1350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11762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</w:t>
      </w:r>
      <w:r w:rsidR="00407367" w:rsidRPr="00E1176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6F5B02"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ต้นทุนในการจัดหาเงินกู้ยืม </w:t>
      </w:r>
      <w:r w:rsidRPr="00E11762">
        <w:rPr>
          <w:rFonts w:asciiTheme="majorBidi" w:hAnsiTheme="majorBidi" w:cstheme="majorBidi"/>
          <w:color w:val="000000"/>
          <w:sz w:val="30"/>
          <w:szCs w:val="30"/>
          <w:cs/>
        </w:rPr>
        <w:t>รับรู้ในกำไรหรือขาดทุน กำไรหรือขาดทุนที่เกิดจากการตัดรายการออกจากบัญชีให้รับรู้ในกำไรหรือ</w:t>
      </w:r>
      <w:r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>ขาดทุน</w:t>
      </w:r>
      <w:r w:rsidRPr="00E1176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(ดูหมายเหตุข้อ </w:t>
      </w:r>
      <w:r w:rsidRPr="00E11762">
        <w:rPr>
          <w:rFonts w:asciiTheme="majorBidi" w:hAnsiTheme="majorBidi" w:cstheme="majorBidi"/>
          <w:color w:val="000000"/>
          <w:sz w:val="30"/>
          <w:szCs w:val="30"/>
        </w:rPr>
        <w:t>4(</w:t>
      </w:r>
      <w:r w:rsidR="00BA2A4C"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>จ</w:t>
      </w:r>
      <w:r w:rsidRPr="00E11762">
        <w:rPr>
          <w:rFonts w:asciiTheme="majorBidi" w:hAnsiTheme="majorBidi" w:cstheme="majorBidi"/>
          <w:color w:val="000000"/>
          <w:sz w:val="30"/>
          <w:szCs w:val="30"/>
          <w:cs/>
        </w:rPr>
        <w:t>.</w:t>
      </w:r>
      <w:r w:rsidRPr="00E11762">
        <w:rPr>
          <w:rFonts w:asciiTheme="majorBidi" w:hAnsiTheme="majorBidi" w:cstheme="majorBidi"/>
          <w:color w:val="000000"/>
          <w:sz w:val="30"/>
          <w:szCs w:val="30"/>
        </w:rPr>
        <w:t>6)</w:t>
      </w:r>
      <w:r w:rsidR="00674945">
        <w:rPr>
          <w:rFonts w:asciiTheme="majorBidi" w:hAnsiTheme="majorBidi" w:cstheme="majorBidi"/>
          <w:color w:val="000000"/>
          <w:sz w:val="30"/>
          <w:szCs w:val="30"/>
        </w:rPr>
        <w:t>)</w:t>
      </w:r>
      <w:r w:rsidRPr="00E1176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11762">
        <w:rPr>
          <w:rFonts w:asciiTheme="majorBidi" w:hAnsiTheme="majorBidi" w:cstheme="majorBidi"/>
          <w:color w:val="000000"/>
          <w:sz w:val="30"/>
          <w:szCs w:val="30"/>
          <w:cs/>
        </w:rPr>
        <w:t>สำหรับหนี้สินทางการเงินที่กำหนดให้เป็นเครื่องมือที่ใช้ในการป้องกันความเสี่ยง)</w:t>
      </w:r>
    </w:p>
    <w:p w14:paraId="0BCEF5D3" w14:textId="77777777" w:rsidR="00E436ED" w:rsidRPr="000B6EC0" w:rsidRDefault="00E436ED" w:rsidP="000B6EC0">
      <w:pPr>
        <w:pStyle w:val="BodyText2"/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</w:p>
    <w:p w14:paraId="36DBF450" w14:textId="3DC00D67" w:rsidR="00B3230D" w:rsidRPr="00E11762" w:rsidRDefault="00B3230D" w:rsidP="00C17F5C">
      <w:pPr>
        <w:pStyle w:val="BodyText2"/>
        <w:tabs>
          <w:tab w:val="left" w:pos="900"/>
        </w:tabs>
        <w:ind w:left="907" w:right="47" w:hanging="7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</w:rPr>
      </w:pPr>
      <w:r w:rsidRPr="00E11762">
        <w:rPr>
          <w:rFonts w:asciiTheme="majorBidi" w:eastAsia="EucrosiaUPCBold" w:hAnsiTheme="majorBidi" w:cstheme="majorBidi"/>
          <w:b w:val="0"/>
          <w:bCs w:val="0"/>
          <w:i/>
          <w:iCs/>
        </w:rPr>
        <w:t>(</w:t>
      </w:r>
      <w:r w:rsidR="004243A7" w:rsidRPr="00E11762">
        <w:rPr>
          <w:rFonts w:asciiTheme="majorBidi" w:eastAsia="EucrosiaUPCBold" w:hAnsiTheme="majorBidi" w:cstheme="majorBidi" w:hint="cs"/>
          <w:b w:val="0"/>
          <w:bCs w:val="0"/>
          <w:i/>
          <w:iCs/>
          <w:cs/>
        </w:rPr>
        <w:t>จ</w:t>
      </w:r>
      <w:r w:rsidRPr="00E11762">
        <w:rPr>
          <w:rFonts w:asciiTheme="majorBidi" w:eastAsia="EucrosiaUPCBold" w:hAnsiTheme="majorBidi" w:cstheme="majorBidi"/>
          <w:b w:val="0"/>
          <w:bCs w:val="0"/>
          <w:i/>
          <w:iCs/>
        </w:rPr>
        <w:t xml:space="preserve">.3) </w:t>
      </w:r>
      <w:r w:rsidRPr="00E11762">
        <w:rPr>
          <w:rFonts w:asciiTheme="majorBidi" w:eastAsia="EucrosiaUPCBold" w:hAnsiTheme="majorBidi" w:cstheme="majorBidi"/>
          <w:b w:val="0"/>
          <w:bCs w:val="0"/>
          <w:i/>
          <w:iCs/>
          <w:cs/>
        </w:rPr>
        <w:t>การตัดรายการออกจากบัญชี</w:t>
      </w:r>
    </w:p>
    <w:p w14:paraId="2F386BFE" w14:textId="77777777" w:rsidR="00B3230D" w:rsidRPr="00E11762" w:rsidRDefault="00B3230D" w:rsidP="00B3230D">
      <w:pPr>
        <w:pStyle w:val="BodyText2"/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</w:p>
    <w:p w14:paraId="2293BB54" w14:textId="77777777" w:rsidR="00B3230D" w:rsidRPr="00E11762" w:rsidRDefault="00B3230D" w:rsidP="00B3230D">
      <w:pPr>
        <w:pStyle w:val="BodyText"/>
        <w:spacing w:after="0" w:line="240" w:lineRule="auto"/>
        <w:ind w:left="126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E11762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</w:t>
      </w:r>
    </w:p>
    <w:p w14:paraId="18864701" w14:textId="77777777" w:rsidR="00B3230D" w:rsidRPr="00E11762" w:rsidRDefault="00B3230D" w:rsidP="00B3230D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</w:rPr>
      </w:pPr>
    </w:p>
    <w:p w14:paraId="725EC1C2" w14:textId="146D3BF8" w:rsidR="00B3230D" w:rsidRPr="00E11762" w:rsidRDefault="009B3424" w:rsidP="00B3230D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D62F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="00B3230D" w:rsidRPr="00E11762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1D62F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="00B3230D" w:rsidRPr="00E1176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383C2BDC" w14:textId="77777777" w:rsidR="00B3230D" w:rsidRPr="00E11762" w:rsidRDefault="00B3230D" w:rsidP="00B3230D">
      <w:pPr>
        <w:pStyle w:val="BodyText2"/>
        <w:tabs>
          <w:tab w:val="left" w:pos="1440"/>
        </w:tabs>
        <w:spacing w:line="240" w:lineRule="atLeast"/>
        <w:ind w:left="900" w:right="43"/>
        <w:jc w:val="thaiDistribute"/>
        <w:rPr>
          <w:rFonts w:asciiTheme="majorBidi" w:hAnsiTheme="majorBidi" w:cstheme="majorBidi"/>
        </w:rPr>
      </w:pPr>
    </w:p>
    <w:p w14:paraId="2B99AD34" w14:textId="77777777" w:rsidR="00B33016" w:rsidRDefault="00B33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6D145A11" w14:textId="0A7E5543" w:rsidR="00B3230D" w:rsidRPr="005C709F" w:rsidRDefault="009B3424" w:rsidP="005C709F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1D62F4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กลุ่มบริษัท</w:t>
      </w:r>
      <w:r w:rsidR="00B3230D" w:rsidRPr="00E11762">
        <w:rPr>
          <w:rFonts w:asciiTheme="majorBidi" w:hAnsiTheme="majorBidi" w:cstheme="majorBidi"/>
          <w:color w:val="000000"/>
          <w:sz w:val="30"/>
          <w:szCs w:val="30"/>
          <w:cs/>
        </w:rPr>
        <w:t>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</w:t>
      </w:r>
      <w:r w:rsidR="00B3230D"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>จะไม่ถูก</w:t>
      </w:r>
      <w:r w:rsidR="00B3230D" w:rsidRPr="00E11762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ตัดรายการออกจากบัญชี</w:t>
      </w:r>
      <w:r w:rsidR="00B3230D" w:rsidRPr="00E1176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45F860B0" w14:textId="77777777" w:rsidR="00BD1DB5" w:rsidRDefault="00BD1DB5" w:rsidP="00B3230D">
      <w:pPr>
        <w:pStyle w:val="BodyText"/>
        <w:spacing w:after="0" w:line="240" w:lineRule="auto"/>
        <w:ind w:left="1260" w:hanging="36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0D01FCF" w14:textId="6DDCAD7C" w:rsidR="00B3230D" w:rsidRPr="00E11762" w:rsidRDefault="00B3230D" w:rsidP="00B3230D">
      <w:pPr>
        <w:pStyle w:val="BodyText"/>
        <w:spacing w:after="0" w:line="240" w:lineRule="auto"/>
        <w:ind w:left="126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E11762">
        <w:rPr>
          <w:rFonts w:ascii="Angsana New" w:hAnsi="Angsana New"/>
          <w:i/>
          <w:iCs/>
          <w:sz w:val="30"/>
          <w:szCs w:val="30"/>
          <w:cs/>
        </w:rPr>
        <w:t>หนี้สินทางการเงิน</w:t>
      </w:r>
    </w:p>
    <w:p w14:paraId="0B6115C1" w14:textId="77777777" w:rsidR="00B3230D" w:rsidRPr="001D62F4" w:rsidRDefault="00B3230D" w:rsidP="001D62F4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68C4084" w14:textId="5FDA1432" w:rsidR="00B3230D" w:rsidRPr="001D62F4" w:rsidRDefault="009B3424" w:rsidP="00B3230D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D62F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="00B3230D" w:rsidRPr="00E1176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1D62F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="00B3230D" w:rsidRPr="00E11762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ตัดรายการหนี้สินทางการเงิน</w:t>
      </w:r>
      <w:r w:rsidR="00B3230D"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>ออกจากบัญชี</w:t>
      </w:r>
      <w:r w:rsidR="00B3230D" w:rsidRPr="00E11762">
        <w:rPr>
          <w:rFonts w:asciiTheme="majorBidi" w:hAnsiTheme="majorBidi" w:cstheme="majorBidi"/>
          <w:color w:val="000000"/>
          <w:sz w:val="30"/>
          <w:szCs w:val="30"/>
          <w:cs/>
        </w:rPr>
        <w:t>หากมีการเปลี่ยนแปลง</w:t>
      </w:r>
      <w:r w:rsidR="00B3230D"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>เงื่อนไข</w:t>
      </w:r>
      <w:r w:rsidR="00B3230D" w:rsidRPr="00E11762">
        <w:rPr>
          <w:rFonts w:asciiTheme="majorBidi" w:hAnsiTheme="majorBidi" w:cstheme="majorBidi"/>
          <w:color w:val="000000"/>
          <w:sz w:val="30"/>
          <w:szCs w:val="30"/>
          <w:cs/>
        </w:rPr>
        <w:t>และกระแส</w:t>
      </w:r>
      <w:r w:rsidR="00C41CAB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B3230D" w:rsidRPr="00E11762">
        <w:rPr>
          <w:rFonts w:asciiTheme="majorBidi" w:hAnsiTheme="majorBidi" w:cstheme="majorBidi"/>
          <w:color w:val="000000"/>
          <w:sz w:val="30"/>
          <w:szCs w:val="30"/>
          <w:cs/>
        </w:rPr>
        <w:t>เงินสด</w:t>
      </w:r>
      <w:r w:rsidR="00B3230D"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>จากการเปลี่ยนแปลง</w:t>
      </w:r>
      <w:r w:rsidR="00B3230D" w:rsidRPr="00E11762">
        <w:rPr>
          <w:rFonts w:asciiTheme="majorBidi" w:hAnsiTheme="majorBidi" w:cstheme="majorBidi"/>
          <w:color w:val="000000"/>
          <w:sz w:val="30"/>
          <w:szCs w:val="30"/>
          <w:cs/>
        </w:rPr>
        <w:t>หนี้สิน</w:t>
      </w:r>
      <w:r w:rsidR="00B3230D"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>มีความ</w:t>
      </w:r>
      <w:r w:rsidR="00B3230D" w:rsidRPr="00E11762">
        <w:rPr>
          <w:rFonts w:asciiTheme="majorBidi" w:hAnsiTheme="majorBidi" w:cstheme="majorBidi"/>
          <w:color w:val="000000"/>
          <w:sz w:val="30"/>
          <w:szCs w:val="30"/>
          <w:cs/>
        </w:rPr>
        <w:t>แตกต่างอย่างมีนัยสำคัญ โดย</w:t>
      </w:r>
      <w:r w:rsidR="00B3230D"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รับรู้</w:t>
      </w:r>
      <w:r w:rsidR="00B3230D" w:rsidRPr="00E11762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หนี้สินทางการเงินใหม่</w:t>
      </w:r>
      <w:r w:rsidR="00B3230D"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>ด้วย</w:t>
      </w:r>
      <w:r w:rsidR="00B3230D" w:rsidRPr="00E11762">
        <w:rPr>
          <w:rFonts w:asciiTheme="majorBidi" w:hAnsiTheme="majorBidi" w:cstheme="majorBidi"/>
          <w:color w:val="000000"/>
          <w:sz w:val="30"/>
          <w:szCs w:val="30"/>
          <w:cs/>
        </w:rPr>
        <w:t>มูลค่า</w:t>
      </w:r>
      <w:r w:rsidR="00B3230D"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>ยุติ</w:t>
      </w:r>
      <w:r w:rsidR="00B3230D" w:rsidRPr="00E11762">
        <w:rPr>
          <w:rFonts w:asciiTheme="majorBidi" w:hAnsiTheme="majorBidi" w:cstheme="majorBidi"/>
          <w:color w:val="000000"/>
          <w:sz w:val="30"/>
          <w:szCs w:val="30"/>
          <w:cs/>
        </w:rPr>
        <w:t>ธรรม</w:t>
      </w:r>
      <w:r w:rsidR="00B3230D"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>ที่สะท้อน</w:t>
      </w:r>
      <w:r w:rsidR="00B3230D" w:rsidRPr="00E11762">
        <w:rPr>
          <w:rFonts w:asciiTheme="majorBidi" w:hAnsiTheme="majorBidi" w:cstheme="majorBidi"/>
          <w:color w:val="000000"/>
          <w:sz w:val="30"/>
          <w:szCs w:val="30"/>
          <w:cs/>
        </w:rPr>
        <w:t>เงื่อนไขที่เปลี่ยนแปลงแล้ว</w:t>
      </w:r>
      <w:r w:rsidR="00B3230D" w:rsidRPr="00E1176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6D93D2A7" w14:textId="77777777" w:rsidR="00B3230D" w:rsidRPr="00E11762" w:rsidRDefault="00B3230D" w:rsidP="00B3230D">
      <w:pPr>
        <w:pStyle w:val="BodyText2"/>
        <w:tabs>
          <w:tab w:val="left" w:pos="1530"/>
        </w:tabs>
        <w:spacing w:line="240" w:lineRule="atLeast"/>
        <w:ind w:left="900" w:right="43"/>
        <w:jc w:val="thaiDistribute"/>
        <w:rPr>
          <w:rFonts w:asciiTheme="majorBidi" w:hAnsiTheme="majorBidi" w:cstheme="majorBidi"/>
        </w:rPr>
      </w:pPr>
    </w:p>
    <w:p w14:paraId="5B05548A" w14:textId="01491AAE" w:rsidR="00B3230D" w:rsidRPr="00E11762" w:rsidRDefault="00B3230D" w:rsidP="00B323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11762">
        <w:rPr>
          <w:rFonts w:asciiTheme="majorBidi" w:hAnsiTheme="majorBidi" w:cstheme="majorBidi"/>
          <w:color w:val="000000"/>
          <w:sz w:val="30"/>
          <w:szCs w:val="30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</w:t>
      </w:r>
      <w:r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>สิ่ง</w:t>
      </w:r>
      <w:r w:rsidRPr="00E11762">
        <w:rPr>
          <w:rFonts w:asciiTheme="majorBidi" w:hAnsiTheme="majorBidi" w:cstheme="majorBidi"/>
          <w:color w:val="000000"/>
          <w:sz w:val="30"/>
          <w:szCs w:val="30"/>
          <w:cs/>
        </w:rPr>
        <w:t>ตอบแทนที่ต้องจ่าย (รวมถึงสินทรัพย์ที่ไม่ใช่</w:t>
      </w:r>
      <w:r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>เงินสดที่ได้</w:t>
      </w:r>
      <w:r w:rsidRPr="00E11762">
        <w:rPr>
          <w:rFonts w:asciiTheme="majorBidi" w:hAnsiTheme="majorBidi" w:cstheme="majorBidi"/>
          <w:color w:val="000000"/>
          <w:sz w:val="30"/>
          <w:szCs w:val="30"/>
          <w:cs/>
        </w:rPr>
        <w:t>โอนไปหรือหนี้สินที่</w:t>
      </w:r>
      <w:r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รับมา</w:t>
      </w:r>
      <w:r w:rsidRPr="00E11762">
        <w:rPr>
          <w:rFonts w:asciiTheme="majorBidi" w:hAnsiTheme="majorBidi" w:cstheme="majorBidi"/>
          <w:color w:val="000000"/>
          <w:sz w:val="30"/>
          <w:szCs w:val="30"/>
          <w:cs/>
        </w:rPr>
        <w:t xml:space="preserve">) รับรู้ในกำไรหรือขาดทุน </w:t>
      </w:r>
    </w:p>
    <w:p w14:paraId="76892658" w14:textId="77777777" w:rsidR="00B3230D" w:rsidRPr="00E11762" w:rsidRDefault="00B3230D" w:rsidP="00B3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690F39C" w14:textId="27C9519D" w:rsidR="00B3230D" w:rsidRPr="00E11762" w:rsidRDefault="00B3230D" w:rsidP="00C17F5C">
      <w:pPr>
        <w:pStyle w:val="BodyText2"/>
        <w:tabs>
          <w:tab w:val="left" w:pos="900"/>
        </w:tabs>
        <w:ind w:left="907" w:right="47" w:hanging="7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</w:rPr>
      </w:pPr>
      <w:r w:rsidRPr="00E11762">
        <w:rPr>
          <w:rFonts w:asciiTheme="majorBidi" w:eastAsia="EucrosiaUPCBold" w:hAnsiTheme="majorBidi" w:cstheme="majorBidi"/>
          <w:b w:val="0"/>
          <w:bCs w:val="0"/>
          <w:i/>
          <w:iCs/>
        </w:rPr>
        <w:t>(</w:t>
      </w:r>
      <w:r w:rsidR="004243A7" w:rsidRPr="00E11762">
        <w:rPr>
          <w:rFonts w:asciiTheme="majorBidi" w:eastAsia="EucrosiaUPCBold" w:hAnsiTheme="majorBidi" w:cstheme="majorBidi" w:hint="cs"/>
          <w:b w:val="0"/>
          <w:bCs w:val="0"/>
          <w:i/>
          <w:iCs/>
          <w:cs/>
        </w:rPr>
        <w:t>จ</w:t>
      </w:r>
      <w:r w:rsidRPr="00E11762">
        <w:rPr>
          <w:rFonts w:asciiTheme="majorBidi" w:eastAsia="EucrosiaUPCBold" w:hAnsiTheme="majorBidi" w:cstheme="majorBidi"/>
          <w:b w:val="0"/>
          <w:bCs w:val="0"/>
          <w:i/>
          <w:iCs/>
        </w:rPr>
        <w:t xml:space="preserve">.4) </w:t>
      </w:r>
      <w:r w:rsidRPr="00E11762">
        <w:rPr>
          <w:rFonts w:asciiTheme="majorBidi" w:eastAsia="EucrosiaUPCBold" w:hAnsiTheme="majorBidi" w:cstheme="majorBidi"/>
          <w:b w:val="0"/>
          <w:bCs w:val="0"/>
          <w:i/>
          <w:iCs/>
          <w:cs/>
        </w:rPr>
        <w:t>การหักกลบ</w:t>
      </w:r>
    </w:p>
    <w:p w14:paraId="01DE620C" w14:textId="77777777" w:rsidR="00B3230D" w:rsidRPr="00E11762" w:rsidRDefault="00B3230D" w:rsidP="00B3230D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</w:rPr>
      </w:pPr>
    </w:p>
    <w:p w14:paraId="4B640694" w14:textId="180DB026" w:rsidR="00B3230D" w:rsidRDefault="00B3230D" w:rsidP="00B3230D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E1176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Pr="001D62F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11762">
        <w:rPr>
          <w:rFonts w:asciiTheme="majorBidi" w:hAnsiTheme="majorBidi" w:cstheme="majorBidi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Pr="001D62F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11762">
        <w:rPr>
          <w:rFonts w:asciiTheme="majorBidi" w:hAnsiTheme="majorBidi" w:cstheme="majorBidi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E11762">
        <w:rPr>
          <w:rFonts w:asciiTheme="majorBidi" w:hAnsiTheme="majorBidi" w:cstheme="majorBidi"/>
          <w:sz w:val="30"/>
          <w:szCs w:val="30"/>
        </w:rPr>
        <w:t xml:space="preserve"> </w:t>
      </w:r>
    </w:p>
    <w:p w14:paraId="679D62D8" w14:textId="77777777" w:rsidR="00E436ED" w:rsidRDefault="00E436ED" w:rsidP="00C17F5C">
      <w:pPr>
        <w:pStyle w:val="BodyText2"/>
        <w:tabs>
          <w:tab w:val="left" w:pos="900"/>
        </w:tabs>
        <w:ind w:left="907" w:right="47" w:hanging="7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</w:rPr>
      </w:pPr>
    </w:p>
    <w:p w14:paraId="2E799D00" w14:textId="1DB9451E" w:rsidR="00B3230D" w:rsidRPr="00E11762" w:rsidRDefault="00B3230D" w:rsidP="00C17F5C">
      <w:pPr>
        <w:pStyle w:val="BodyText2"/>
        <w:tabs>
          <w:tab w:val="left" w:pos="900"/>
        </w:tabs>
        <w:ind w:left="907" w:right="47" w:hanging="7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</w:rPr>
      </w:pPr>
      <w:r w:rsidRPr="00E11762">
        <w:rPr>
          <w:rFonts w:asciiTheme="majorBidi" w:eastAsia="EucrosiaUPCBold" w:hAnsiTheme="majorBidi" w:cstheme="majorBidi"/>
          <w:b w:val="0"/>
          <w:bCs w:val="0"/>
          <w:i/>
          <w:iCs/>
        </w:rPr>
        <w:t>(</w:t>
      </w:r>
      <w:r w:rsidR="004243A7" w:rsidRPr="00E11762">
        <w:rPr>
          <w:rFonts w:asciiTheme="majorBidi" w:eastAsia="EucrosiaUPCBold" w:hAnsiTheme="majorBidi" w:cstheme="majorBidi" w:hint="cs"/>
          <w:b w:val="0"/>
          <w:bCs w:val="0"/>
          <w:i/>
          <w:iCs/>
          <w:cs/>
        </w:rPr>
        <w:t>จ</w:t>
      </w:r>
      <w:r w:rsidRPr="00E11762">
        <w:rPr>
          <w:rFonts w:asciiTheme="majorBidi" w:eastAsia="EucrosiaUPCBold" w:hAnsiTheme="majorBidi" w:cstheme="majorBidi"/>
          <w:b w:val="0"/>
          <w:bCs w:val="0"/>
          <w:i/>
          <w:iCs/>
        </w:rPr>
        <w:t xml:space="preserve">.5) </w:t>
      </w:r>
      <w:r w:rsidRPr="00E11762">
        <w:rPr>
          <w:rFonts w:asciiTheme="majorBidi" w:eastAsia="EucrosiaUPCBold" w:hAnsiTheme="majorBidi" w:cstheme="majorBidi"/>
          <w:b w:val="0"/>
          <w:bCs w:val="0"/>
          <w:i/>
          <w:iCs/>
          <w:cs/>
        </w:rPr>
        <w:t>อนุพันธ์</w:t>
      </w:r>
    </w:p>
    <w:p w14:paraId="0A88E0F8" w14:textId="77777777" w:rsidR="00B3230D" w:rsidRPr="00E11762" w:rsidRDefault="00B3230D" w:rsidP="00B3230D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</w:rPr>
      </w:pPr>
    </w:p>
    <w:p w14:paraId="402B4703" w14:textId="2881013C" w:rsidR="00B3230D" w:rsidRPr="00E11762" w:rsidRDefault="00B3230D" w:rsidP="00B3230D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E11762">
        <w:rPr>
          <w:rFonts w:asciiTheme="majorBidi" w:hAnsi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</w:t>
      </w:r>
      <w:r w:rsidRPr="00E11762">
        <w:rPr>
          <w:rFonts w:asciiTheme="majorBidi" w:hAnsiTheme="majorBidi" w:hint="cs"/>
          <w:sz w:val="30"/>
          <w:szCs w:val="30"/>
          <w:cs/>
        </w:rPr>
        <w:t>ทุ</w:t>
      </w:r>
      <w:r w:rsidRPr="00E11762">
        <w:rPr>
          <w:rFonts w:asciiTheme="majorBidi" w:hAnsiTheme="majorBidi"/>
          <w:sz w:val="30"/>
          <w:szCs w:val="30"/>
          <w:cs/>
        </w:rPr>
        <w:t>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หรือป้องกันความเสี่ยงของเงินลงทุนสุทธิในหน่วยงานต่างประเทศ กรณีดังกล่าวการรับรู้ผลกำไรหรือขาดทุนจะขึ้นอยู่กับลักษณะของรายการที่มีการป้องกันความเสี่ยง</w:t>
      </w:r>
      <w:r w:rsidRPr="00E11762">
        <w:rPr>
          <w:rFonts w:asciiTheme="majorBidi" w:hAnsiTheme="majorBidi" w:cstheme="majorBidi"/>
          <w:sz w:val="30"/>
          <w:szCs w:val="30"/>
          <w:cs/>
        </w:rPr>
        <w:t xml:space="preserve"> (ดูหมายเหตุข้อ </w:t>
      </w:r>
      <w:r w:rsidRPr="00E11762">
        <w:rPr>
          <w:rFonts w:asciiTheme="majorBidi" w:hAnsiTheme="majorBidi" w:cstheme="majorBidi"/>
          <w:sz w:val="30"/>
          <w:szCs w:val="30"/>
        </w:rPr>
        <w:t>4(</w:t>
      </w:r>
      <w:r w:rsidR="00BA2A4C" w:rsidRPr="00E11762">
        <w:rPr>
          <w:rFonts w:asciiTheme="majorBidi" w:hAnsiTheme="majorBidi" w:cstheme="majorBidi" w:hint="cs"/>
          <w:sz w:val="30"/>
          <w:szCs w:val="30"/>
          <w:cs/>
        </w:rPr>
        <w:t>จ</w:t>
      </w:r>
      <w:r w:rsidRPr="00E11762">
        <w:rPr>
          <w:rFonts w:asciiTheme="majorBidi" w:hAnsiTheme="majorBidi" w:cstheme="majorBidi"/>
          <w:sz w:val="30"/>
          <w:szCs w:val="30"/>
          <w:cs/>
        </w:rPr>
        <w:t>.</w:t>
      </w:r>
      <w:r w:rsidRPr="00E11762">
        <w:rPr>
          <w:rFonts w:asciiTheme="majorBidi" w:hAnsiTheme="majorBidi" w:cstheme="majorBidi"/>
          <w:sz w:val="30"/>
          <w:szCs w:val="30"/>
        </w:rPr>
        <w:t xml:space="preserve">6)) </w:t>
      </w:r>
    </w:p>
    <w:p w14:paraId="57500B6A" w14:textId="77777777" w:rsidR="00B3230D" w:rsidRPr="00E11762" w:rsidRDefault="00B3230D" w:rsidP="00B3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theme="minorBidi"/>
          <w:i/>
          <w:iCs/>
          <w:color w:val="0000FF"/>
          <w:sz w:val="30"/>
          <w:szCs w:val="30"/>
          <w:shd w:val="clear" w:color="auto" w:fill="E0E0E0"/>
        </w:rPr>
      </w:pPr>
    </w:p>
    <w:p w14:paraId="34D2CCBB" w14:textId="420A32D8" w:rsidR="00B3230D" w:rsidRPr="00E11762" w:rsidRDefault="00B3230D" w:rsidP="00C17F5C">
      <w:pPr>
        <w:pStyle w:val="BodyText2"/>
        <w:tabs>
          <w:tab w:val="left" w:pos="900"/>
        </w:tabs>
        <w:ind w:left="907" w:right="47" w:hanging="7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</w:rPr>
      </w:pPr>
      <w:r w:rsidRPr="00E11762">
        <w:rPr>
          <w:rFonts w:asciiTheme="majorBidi" w:eastAsia="EucrosiaUPCBold" w:hAnsiTheme="majorBidi" w:cstheme="majorBidi"/>
          <w:b w:val="0"/>
          <w:bCs w:val="0"/>
          <w:i/>
          <w:iCs/>
        </w:rPr>
        <w:t>(</w:t>
      </w:r>
      <w:r w:rsidR="004243A7" w:rsidRPr="00E11762">
        <w:rPr>
          <w:rFonts w:asciiTheme="majorBidi" w:eastAsia="EucrosiaUPCBold" w:hAnsiTheme="majorBidi" w:cstheme="majorBidi" w:hint="cs"/>
          <w:b w:val="0"/>
          <w:bCs w:val="0"/>
          <w:i/>
          <w:iCs/>
          <w:cs/>
        </w:rPr>
        <w:t>จ</w:t>
      </w:r>
      <w:r w:rsidRPr="00E11762">
        <w:rPr>
          <w:rFonts w:asciiTheme="majorBidi" w:eastAsia="EucrosiaUPCBold" w:hAnsiTheme="majorBidi" w:cstheme="majorBidi"/>
          <w:b w:val="0"/>
          <w:bCs w:val="0"/>
          <w:i/>
          <w:iCs/>
        </w:rPr>
        <w:t xml:space="preserve">.6) </w:t>
      </w:r>
      <w:r w:rsidRPr="00E11762">
        <w:rPr>
          <w:rFonts w:asciiTheme="majorBidi" w:eastAsia="EucrosiaUPCBold" w:hAnsiTheme="majorBidi" w:cstheme="majorBidi" w:hint="cs"/>
          <w:b w:val="0"/>
          <w:bCs w:val="0"/>
          <w:i/>
          <w:iCs/>
          <w:cs/>
        </w:rPr>
        <w:t>การป้องกันความเสี่ยง</w:t>
      </w:r>
    </w:p>
    <w:p w14:paraId="1604F901" w14:textId="77777777" w:rsidR="00B3230D" w:rsidRPr="00E11762" w:rsidRDefault="00B3230D" w:rsidP="00B3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  <w:shd w:val="clear" w:color="auto" w:fill="E0E0E0"/>
        </w:rPr>
      </w:pPr>
    </w:p>
    <w:p w14:paraId="142C1B62" w14:textId="68EEE991" w:rsidR="00B3230D" w:rsidRPr="001D62F4" w:rsidRDefault="00B3230D" w:rsidP="006F5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1D62F4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E11762">
        <w:rPr>
          <w:rFonts w:ascii="Angsana New" w:hAnsi="Angsana New"/>
          <w:color w:val="000000"/>
          <w:sz w:val="30"/>
          <w:szCs w:val="30"/>
          <w:cs/>
        </w:rPr>
        <w:t>ถืออนุพันธ์</w:t>
      </w:r>
      <w:r w:rsidRPr="00E11762">
        <w:rPr>
          <w:rFonts w:ascii="Angsana New" w:hAnsi="Angsana New" w:hint="cs"/>
          <w:color w:val="000000"/>
          <w:sz w:val="30"/>
          <w:szCs w:val="30"/>
          <w:cs/>
        </w:rPr>
        <w:t>บางรายการเป็นเครื่องมือป้องกันความเสี่ยง</w:t>
      </w:r>
      <w:r w:rsidRPr="00E11762">
        <w:rPr>
          <w:rFonts w:ascii="Angsana New" w:hAnsi="Angsana New"/>
          <w:color w:val="000000"/>
          <w:sz w:val="30"/>
          <w:szCs w:val="30"/>
          <w:cs/>
        </w:rPr>
        <w:t xml:space="preserve">เพื่อการป้องกันความเสี่ยงในฐานะเปิดอัตราดอกเบี้ย </w:t>
      </w:r>
    </w:p>
    <w:p w14:paraId="41348778" w14:textId="77777777" w:rsidR="000B6EC0" w:rsidRDefault="000B6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7B233EF6" w14:textId="3B0B7281" w:rsidR="00B3230D" w:rsidRPr="001D62F4" w:rsidRDefault="00B3230D" w:rsidP="00B3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E11762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ณ วันที่กำหนดความสัมพันธ์ของการป้องกันความเสี่ยงเป็นครั้งแรก </w:t>
      </w:r>
      <w:r w:rsidRPr="001D62F4">
        <w:rPr>
          <w:rFonts w:ascii="Angsana New" w:hAnsi="Angsana New"/>
          <w:color w:val="000000"/>
          <w:sz w:val="30"/>
          <w:szCs w:val="30"/>
          <w:cs/>
        </w:rPr>
        <w:t>กลุ่มบริษ</w:t>
      </w:r>
      <w:r w:rsidR="006F5C38" w:rsidRPr="001D62F4">
        <w:rPr>
          <w:rFonts w:ascii="Angsana New" w:hAnsi="Angsana New" w:hint="cs"/>
          <w:color w:val="000000"/>
          <w:sz w:val="30"/>
          <w:szCs w:val="30"/>
          <w:cs/>
        </w:rPr>
        <w:t>ัท</w:t>
      </w:r>
      <w:r w:rsidRPr="00E11762">
        <w:rPr>
          <w:rFonts w:ascii="Angsana New" w:hAnsi="Angsana New"/>
          <w:color w:val="000000"/>
          <w:sz w:val="30"/>
          <w:szCs w:val="30"/>
          <w:cs/>
        </w:rPr>
        <w:t>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</w:t>
      </w:r>
      <w:r w:rsidRPr="00E11762">
        <w:rPr>
          <w:rFonts w:ascii="Angsana New" w:hAnsi="Angsana New" w:hint="cs"/>
          <w:color w:val="000000"/>
          <w:sz w:val="30"/>
          <w:szCs w:val="30"/>
          <w:cs/>
        </w:rPr>
        <w:t>การพิจารณา</w:t>
      </w:r>
      <w:r w:rsidRPr="00E11762">
        <w:rPr>
          <w:rFonts w:ascii="Angsana New" w:hAnsi="Angsana New"/>
          <w:color w:val="000000"/>
          <w:sz w:val="30"/>
          <w:szCs w:val="30"/>
          <w:cs/>
        </w:rPr>
        <w:t xml:space="preserve">การเปลี่ยนแปลงในกระแสเงินสดของรายการที่มีการป้องกันความเสี่ยงและเครื่องมือที่ใช้ในการป้องกันความเสี่ยงว่าจะหักกลบกันหรือไม่ </w:t>
      </w:r>
    </w:p>
    <w:p w14:paraId="74F1DD57" w14:textId="77777777" w:rsidR="00BA2A4C" w:rsidRPr="00E11762" w:rsidRDefault="00BA2A4C" w:rsidP="00B3230D">
      <w:pPr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58AAC7EB" w14:textId="781912C4" w:rsidR="00B3230D" w:rsidRPr="00E11762" w:rsidRDefault="00B3230D" w:rsidP="00B3230D">
      <w:pPr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E11762">
        <w:rPr>
          <w:rFonts w:ascii="Angsana New" w:hAnsi="Angsana New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</w:t>
      </w:r>
    </w:p>
    <w:p w14:paraId="2AC4789C" w14:textId="77777777" w:rsidR="00B3230D" w:rsidRPr="00E11762" w:rsidRDefault="00B3230D" w:rsidP="00B3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rPr>
          <w:rFonts w:ascii="Angsana New" w:hAnsi="Angsana New"/>
          <w:sz w:val="30"/>
          <w:szCs w:val="30"/>
          <w:lang w:val="th-TH"/>
        </w:rPr>
      </w:pPr>
    </w:p>
    <w:p w14:paraId="4E53C446" w14:textId="442AFCED" w:rsidR="00B3230D" w:rsidRPr="00E11762" w:rsidRDefault="00B3230D" w:rsidP="00B3230D">
      <w:pPr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E11762">
        <w:rPr>
          <w:rFonts w:ascii="Angsana New" w:hAnsi="Angsana New"/>
          <w:color w:val="000000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ส่วนที่มีประสิทธิผลของการเปลี่ยนแปลงในมูลค่ายุติธรรมของอนุพันธ์ที่รับรู้ในกำไรขาดทุนเบ็ดเสร็จอื่น</w:t>
      </w:r>
      <w:r w:rsidR="009D199B" w:rsidRPr="00E11762">
        <w:rPr>
          <w:rFonts w:ascii="Angsana New" w:hAnsi="Angsana New"/>
          <w:color w:val="000000"/>
          <w:sz w:val="30"/>
          <w:szCs w:val="30"/>
        </w:rPr>
        <w:t xml:space="preserve"> </w:t>
      </w:r>
      <w:r w:rsidRPr="00E11762">
        <w:rPr>
          <w:rFonts w:ascii="Angsana New" w:hAnsi="Angsana New" w:hint="cs"/>
          <w:color w:val="000000"/>
          <w:sz w:val="30"/>
          <w:szCs w:val="30"/>
          <w:cs/>
        </w:rPr>
        <w:t>นั้น</w:t>
      </w:r>
      <w:r w:rsidRPr="00E11762">
        <w:rPr>
          <w:rFonts w:ascii="Angsana New" w:hAnsi="Angsana New"/>
          <w:color w:val="000000"/>
          <w:sz w:val="30"/>
          <w:szCs w:val="30"/>
          <w:cs/>
        </w:rPr>
        <w:t>จำกัดเพียง</w:t>
      </w:r>
      <w:r w:rsidRPr="00E11762">
        <w:rPr>
          <w:rFonts w:ascii="Angsana New" w:hAnsi="Angsana New" w:hint="cs"/>
          <w:color w:val="000000"/>
          <w:sz w:val="30"/>
          <w:szCs w:val="30"/>
          <w:cs/>
        </w:rPr>
        <w:t>ผลสะสมของ</w:t>
      </w:r>
      <w:r w:rsidRPr="00E11762">
        <w:rPr>
          <w:rFonts w:ascii="Angsana New" w:hAnsi="Angsana New"/>
          <w:color w:val="000000"/>
          <w:sz w:val="30"/>
          <w:szCs w:val="30"/>
          <w:cs/>
        </w:rPr>
        <w:t>การเปลี่ยนแปลงในมูลค่ายุติธรรมของรายการที่มีการป้องกันความเสี่ยง</w:t>
      </w:r>
      <w:r w:rsidRPr="00E11762">
        <w:rPr>
          <w:rFonts w:ascii="Angsana New" w:hAnsi="Angsana New" w:hint="cs"/>
          <w:color w:val="000000"/>
          <w:sz w:val="30"/>
          <w:szCs w:val="30"/>
          <w:cs/>
        </w:rPr>
        <w:t>เท่านั้น</w:t>
      </w:r>
      <w:r w:rsidRPr="00E11762">
        <w:rPr>
          <w:rFonts w:ascii="Angsana New" w:hAnsi="Angsana New"/>
          <w:color w:val="000000"/>
          <w:sz w:val="30"/>
          <w:szCs w:val="30"/>
          <w:cs/>
        </w:rPr>
        <w:t xml:space="preserve"> ซึ่งพิจารณาโดยใช้มูลค่าปัจจุบันนับจากวันที่เริ่มต้นการป้องกันความเสี่ยง การเปลี่ยนแปลงในมูลค่ายุติธรรมของอนุพันธ์ส่วนที่ไม่มีประสิทธิผลจะรับรู้</w:t>
      </w:r>
      <w:r w:rsidR="00407367" w:rsidRPr="00E11762">
        <w:rPr>
          <w:rFonts w:ascii="Angsana New" w:hAnsi="Angsana New" w:hint="cs"/>
          <w:color w:val="000000"/>
          <w:sz w:val="30"/>
          <w:szCs w:val="30"/>
          <w:cs/>
        </w:rPr>
        <w:t>เป็นต้นทุนทางการเงิน</w:t>
      </w:r>
      <w:r w:rsidRPr="00E11762">
        <w:rPr>
          <w:rFonts w:ascii="Angsana New" w:hAnsi="Angsana New"/>
          <w:color w:val="000000"/>
          <w:sz w:val="30"/>
          <w:szCs w:val="30"/>
          <w:cs/>
        </w:rPr>
        <w:t xml:space="preserve">ทันทีในกำไรหรือขาดทุน </w:t>
      </w:r>
    </w:p>
    <w:p w14:paraId="2A3621A4" w14:textId="77777777" w:rsidR="00E436ED" w:rsidRDefault="00E436ED" w:rsidP="00B3230D">
      <w:pPr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1031D5F" w14:textId="5B320D53" w:rsidR="00B3230D" w:rsidRPr="00E11762" w:rsidRDefault="00B3230D" w:rsidP="00B3230D">
      <w:pPr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E11762">
        <w:rPr>
          <w:rFonts w:ascii="Angsana New" w:hAnsi="Angsana New"/>
          <w:color w:val="000000"/>
          <w:sz w:val="30"/>
          <w:szCs w:val="3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E11762">
        <w:rPr>
          <w:rFonts w:ascii="Angsana New" w:eastAsia="Calibri" w:hAnsi="Angsana New"/>
          <w:sz w:val="30"/>
          <w:szCs w:val="30"/>
          <w:cs/>
        </w:rPr>
        <w:t xml:space="preserve">ถูกขาย หมดอายุ ถูกยกเลิก หรือถูกใช้สิทธิ </w:t>
      </w:r>
      <w:r w:rsidRPr="00E11762">
        <w:rPr>
          <w:rFonts w:ascii="Angsana New" w:hAnsi="Angsana New"/>
          <w:color w:val="000000"/>
          <w:sz w:val="30"/>
          <w:szCs w:val="30"/>
          <w:cs/>
        </w:rPr>
        <w:t>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จำนวนเงินที่สะสมในสำรองการป้องกันความเสี่ยงจะยังคงอยู่ในส่วนของเจ้าของจนกระทั่ง</w:t>
      </w:r>
      <w:r w:rsidRPr="00E11762">
        <w:rPr>
          <w:rFonts w:ascii="Angsana New" w:hAnsi="Angsana New" w:hint="cs"/>
          <w:color w:val="000000"/>
          <w:sz w:val="30"/>
          <w:szCs w:val="30"/>
          <w:cs/>
        </w:rPr>
        <w:t>มีการ</w:t>
      </w:r>
      <w:r w:rsidRPr="00E11762">
        <w:rPr>
          <w:rFonts w:ascii="Angsana New" w:hAnsi="Angsana New"/>
          <w:color w:val="000000"/>
          <w:sz w:val="30"/>
          <w:szCs w:val="30"/>
          <w:cs/>
        </w:rPr>
        <w:t>รับรู้รายการที่ไม่ใช่ตัวเงิน</w:t>
      </w:r>
      <w:r w:rsidRPr="00E11762">
        <w:rPr>
          <w:rFonts w:ascii="Angsana New" w:hAnsi="Angsana New" w:hint="cs"/>
          <w:color w:val="000000"/>
          <w:sz w:val="30"/>
          <w:szCs w:val="30"/>
          <w:cs/>
        </w:rPr>
        <w:t>จากรายการป้องกันความเสี่ยงดังกล่าว</w:t>
      </w:r>
      <w:r w:rsidRPr="00E11762">
        <w:rPr>
          <w:rFonts w:ascii="Angsana New" w:hAnsi="Angsana New"/>
          <w:color w:val="000000"/>
          <w:sz w:val="30"/>
          <w:szCs w:val="30"/>
          <w:cs/>
        </w:rPr>
        <w:t xml:space="preserve">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</w:t>
      </w:r>
      <w:r w:rsidRPr="00E11762">
        <w:rPr>
          <w:rFonts w:ascii="Angsana New" w:hAnsi="Angsana New" w:hint="cs"/>
          <w:color w:val="000000"/>
          <w:sz w:val="30"/>
          <w:szCs w:val="30"/>
          <w:cs/>
        </w:rPr>
        <w:t>สำหรับการ</w:t>
      </w:r>
      <w:r w:rsidRPr="00E11762">
        <w:rPr>
          <w:rFonts w:ascii="Angsana New" w:hAnsi="Angsana New"/>
          <w:color w:val="000000"/>
          <w:sz w:val="30"/>
          <w:szCs w:val="30"/>
          <w:cs/>
        </w:rPr>
        <w:t>ป้องกันความเสี่ยงในกระแสเงินสดอื่น จำนวนเงินที่สะสม</w:t>
      </w:r>
      <w:r w:rsidRPr="00E11762">
        <w:rPr>
          <w:rFonts w:ascii="Angsana New" w:hAnsi="Angsana New" w:hint="cs"/>
          <w:color w:val="000000"/>
          <w:sz w:val="30"/>
          <w:szCs w:val="30"/>
          <w:cs/>
        </w:rPr>
        <w:t>จะถูก</w:t>
      </w:r>
      <w:r w:rsidRPr="00E11762">
        <w:rPr>
          <w:rFonts w:ascii="Angsana New" w:hAnsi="Angsana New"/>
          <w:color w:val="000000"/>
          <w:sz w:val="30"/>
          <w:szCs w:val="30"/>
          <w:cs/>
        </w:rPr>
        <w:t>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</w:t>
      </w:r>
    </w:p>
    <w:p w14:paraId="5F8A9143" w14:textId="77777777" w:rsidR="00B3230D" w:rsidRPr="00E11762" w:rsidRDefault="00B3230D" w:rsidP="00B3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="Angsana New" w:hAnsi="Angsana New"/>
          <w:sz w:val="30"/>
          <w:szCs w:val="30"/>
          <w:lang w:val="th-TH"/>
        </w:rPr>
      </w:pPr>
    </w:p>
    <w:p w14:paraId="61F3A9AE" w14:textId="7DF3E1AC" w:rsidR="00B3230D" w:rsidRDefault="00B3230D" w:rsidP="00B3230D">
      <w:pPr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E11762">
        <w:rPr>
          <w:rFonts w:ascii="Angsana New" w:hAnsi="Angsana New"/>
          <w:color w:val="000000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และสำรองต้นทุนการป้องกันความเสี่ยงจะได้รับการจัดประเภทรายการใหม่ไปยังกำไรหรือขาดทุนทันที</w:t>
      </w:r>
    </w:p>
    <w:p w14:paraId="1FF02989" w14:textId="77777777" w:rsidR="005C709F" w:rsidRPr="00E11762" w:rsidRDefault="005C709F" w:rsidP="00B3230D">
      <w:pPr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5CA73FB2" w14:textId="173DE0CF" w:rsidR="000B6EC0" w:rsidRDefault="000B6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3F062297" w14:textId="7C723DE5" w:rsidR="006303C0" w:rsidRPr="00E11762" w:rsidRDefault="006303C0" w:rsidP="005C709F">
      <w:pPr>
        <w:pStyle w:val="BodyText2"/>
        <w:spacing w:line="240" w:lineRule="atLeast"/>
        <w:ind w:left="547" w:right="43" w:hanging="7"/>
        <w:jc w:val="thaiDistribute"/>
        <w:rPr>
          <w:rFonts w:asciiTheme="majorBidi" w:hAnsiTheme="majorBidi" w:cstheme="majorBidi"/>
          <w:b w:val="0"/>
          <w:bCs w:val="0"/>
          <w:i/>
          <w:iCs/>
        </w:rPr>
      </w:pPr>
      <w:r w:rsidRPr="00E11762">
        <w:rPr>
          <w:rFonts w:asciiTheme="majorBidi" w:hAnsiTheme="majorBidi" w:cstheme="majorBidi"/>
          <w:i/>
          <w:iCs/>
          <w:cs/>
        </w:rPr>
        <w:lastRenderedPageBreak/>
        <w:t xml:space="preserve">นโยบายการบัญชีที่ถือปฏิบัติก่อนวันที่ </w:t>
      </w:r>
      <w:r w:rsidRPr="00E11762">
        <w:rPr>
          <w:rFonts w:asciiTheme="majorBidi" w:hAnsiTheme="majorBidi" w:cstheme="majorBidi"/>
          <w:i/>
          <w:iCs/>
        </w:rPr>
        <w:t xml:space="preserve">1 </w:t>
      </w:r>
      <w:r w:rsidRPr="00E11762">
        <w:rPr>
          <w:rFonts w:asciiTheme="majorBidi" w:hAnsiTheme="majorBidi" w:cstheme="majorBidi"/>
          <w:i/>
          <w:iCs/>
          <w:cs/>
        </w:rPr>
        <w:t xml:space="preserve">มกราคม </w:t>
      </w:r>
      <w:r w:rsidRPr="00E11762">
        <w:rPr>
          <w:rFonts w:asciiTheme="majorBidi" w:hAnsiTheme="majorBidi" w:cstheme="majorBidi"/>
          <w:i/>
          <w:iCs/>
        </w:rPr>
        <w:t>2563</w:t>
      </w:r>
    </w:p>
    <w:p w14:paraId="3B8B1B8E" w14:textId="525CB610" w:rsidR="006303C0" w:rsidRPr="00E11762" w:rsidRDefault="006303C0" w:rsidP="005C7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8A5F25D" w14:textId="75938A64" w:rsidR="00C17F5C" w:rsidRPr="00E11762" w:rsidRDefault="00C17F5C" w:rsidP="005C7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11762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เงินลงทุน </w:t>
      </w:r>
    </w:p>
    <w:p w14:paraId="1BA4BC0A" w14:textId="77777777" w:rsidR="00C17F5C" w:rsidRPr="00E11762" w:rsidRDefault="00C17F5C" w:rsidP="005C7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both"/>
        <w:rPr>
          <w:rFonts w:ascii="Angsana New" w:hAnsi="Angsana New"/>
          <w:i/>
          <w:iCs/>
          <w:sz w:val="30"/>
          <w:szCs w:val="30"/>
        </w:rPr>
      </w:pPr>
    </w:p>
    <w:p w14:paraId="07A39A80" w14:textId="714FC0CF" w:rsidR="00EF3ACB" w:rsidRPr="00E11762" w:rsidRDefault="00EF3ACB" w:rsidP="005C7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both"/>
        <w:rPr>
          <w:rFonts w:ascii="Angsana New" w:hAnsi="Angsana New"/>
          <w:i/>
          <w:iCs/>
          <w:sz w:val="30"/>
          <w:szCs w:val="30"/>
        </w:rPr>
      </w:pPr>
      <w:r w:rsidRPr="00E11762">
        <w:rPr>
          <w:rFonts w:ascii="Angsana New" w:hAnsi="Angsana New"/>
          <w:i/>
          <w:iCs/>
          <w:sz w:val="30"/>
          <w:szCs w:val="30"/>
          <w:cs/>
        </w:rPr>
        <w:t>เงินลงทุนในตราสารทุนอื่น</w:t>
      </w:r>
    </w:p>
    <w:p w14:paraId="2A6AE4D6" w14:textId="77777777" w:rsidR="00EF3ACB" w:rsidRPr="00E11762" w:rsidRDefault="00EF3ACB" w:rsidP="005C7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1D9B264" w14:textId="10E50840" w:rsidR="00EF3ACB" w:rsidRPr="00E11762" w:rsidRDefault="00EF3ACB" w:rsidP="005C7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7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3D7A4C94" w14:textId="77777777" w:rsidR="00EF3ACB" w:rsidRPr="00E11762" w:rsidRDefault="00EF3ACB" w:rsidP="00EF3A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E82CCDB" w14:textId="77777777" w:rsidR="00EF3ACB" w:rsidRPr="00E11762" w:rsidRDefault="00EF3ACB" w:rsidP="00EF3A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11762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14:paraId="4AF9ADEC" w14:textId="77777777" w:rsidR="00EF3ACB" w:rsidRPr="00E11762" w:rsidRDefault="00EF3ACB" w:rsidP="00EF3A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79211B2" w14:textId="281A989A" w:rsidR="00EF3ACB" w:rsidRPr="00E11762" w:rsidRDefault="00EF3ACB" w:rsidP="00EF3A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จะถูกบันทึกในกำไรหรือขาดทุน</w:t>
      </w:r>
    </w:p>
    <w:p w14:paraId="49C15EA0" w14:textId="1A57FFA9" w:rsidR="00EF3ACB" w:rsidRPr="00E11762" w:rsidRDefault="00EF3ACB" w:rsidP="00630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AB619BB" w14:textId="77777777" w:rsidR="00EF3ACB" w:rsidRPr="00E11762" w:rsidRDefault="00EF3ACB" w:rsidP="00EF3A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ในกรณีที่กลุ่มบริษัท</w:t>
      </w:r>
      <w:r w:rsidRPr="00E11762">
        <w:rPr>
          <w:rFonts w:ascii="Angsana New" w:hAnsi="Angsana New" w:hint="cs"/>
          <w:sz w:val="30"/>
          <w:szCs w:val="30"/>
          <w:cs/>
        </w:rPr>
        <w:t>และบริษัท</w:t>
      </w:r>
      <w:r w:rsidRPr="00E11762">
        <w:rPr>
          <w:rFonts w:ascii="Angsana New" w:hAnsi="Angsana New"/>
          <w:sz w:val="30"/>
          <w:szCs w:val="30"/>
          <w:cs/>
        </w:rPr>
        <w:t>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1266B231" w14:textId="77777777" w:rsidR="00E436ED" w:rsidRDefault="00E436ED" w:rsidP="00630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38B54F5" w14:textId="17437831" w:rsidR="00EA7B5B" w:rsidRPr="00E11762" w:rsidRDefault="000117A3" w:rsidP="00630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1176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อนุพันธ์</w:t>
      </w:r>
    </w:p>
    <w:p w14:paraId="3C8CA125" w14:textId="77777777" w:rsidR="00EF3ACB" w:rsidRPr="00E11762" w:rsidRDefault="00EF3ACB" w:rsidP="00630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</w:p>
    <w:p w14:paraId="231AF7A7" w14:textId="77777777" w:rsidR="00EA7B5B" w:rsidRPr="00E11762" w:rsidRDefault="00EA7B5B" w:rsidP="00EA7B5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 xml:space="preserve">อนุพันธ์ได้ถูกนำมาใช้เพื่อจัดการความเสี่ยงที่เกิดจากการเปลี่ยนแปลงในอัตราดอกเบี้ยที่เกิดจากกิจกรรมจัดหาเงิน  อนุพันธ์ไม่ได้มีไว้เพื่อค้า </w:t>
      </w:r>
    </w:p>
    <w:p w14:paraId="5C9B778A" w14:textId="77777777" w:rsidR="00EA7B5B" w:rsidRPr="00E11762" w:rsidRDefault="00EA7B5B" w:rsidP="00EA7B5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19B8D08" w14:textId="07D480ED" w:rsidR="004243A7" w:rsidRDefault="00EA7B5B" w:rsidP="0076124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t>ผลต่างที่เกิดจากสัญญาแลกเปลี่ยนอัตราดอกเบี้ยรับรู้และบันทึกโดยปรับปรุงกับดอกเบี้ยจ่ายของเงินกู้ยืมที่ได้รับการป้องกันความเสี่ยงนั้น</w:t>
      </w:r>
      <w:r w:rsidRPr="00E11762">
        <w:rPr>
          <w:rFonts w:ascii="Angsana New" w:hAnsi="Angsana New"/>
          <w:sz w:val="30"/>
          <w:szCs w:val="30"/>
        </w:rPr>
        <w:t>  </w:t>
      </w:r>
    </w:p>
    <w:p w14:paraId="7E62B792" w14:textId="77777777" w:rsidR="001D62F4" w:rsidRPr="0076124D" w:rsidRDefault="001D62F4" w:rsidP="0076124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BC473D0" w14:textId="1C4D6EAC" w:rsidR="004E0F49" w:rsidRPr="00E11762" w:rsidRDefault="004E0F49" w:rsidP="008F35C5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E11762">
        <w:rPr>
          <w:rFonts w:ascii="Angsana New" w:hAnsi="Angsana New"/>
          <w:b/>
          <w:bCs/>
          <w:i/>
          <w:iCs/>
          <w:sz w:val="30"/>
          <w:szCs w:val="30"/>
          <w:cs/>
        </w:rPr>
        <w:t>เ</w:t>
      </w:r>
      <w:r w:rsidRPr="00E11762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งินสดและรายการเทียบเท่าเงินสด</w:t>
      </w:r>
    </w:p>
    <w:p w14:paraId="4A9BC0B6" w14:textId="77777777" w:rsidR="006F6C08" w:rsidRPr="00E11762" w:rsidRDefault="006F6C08" w:rsidP="006F6C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  <w:lang w:val="th-TH"/>
        </w:rPr>
      </w:pPr>
    </w:p>
    <w:p w14:paraId="543CF144" w14:textId="0B3CF189" w:rsidR="00F65E2F" w:rsidRPr="00E11762" w:rsidRDefault="00353A1B" w:rsidP="00EA7B5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</w:t>
      </w:r>
      <w:r w:rsidRPr="00E11762">
        <w:rPr>
          <w:rFonts w:ascii="Angsana New" w:hAnsi="Angsana New" w:hint="cs"/>
          <w:sz w:val="30"/>
          <w:szCs w:val="30"/>
          <w:cs/>
        </w:rPr>
        <w:t>และ</w:t>
      </w:r>
      <w:r w:rsidRPr="00E11762">
        <w:rPr>
          <w:rFonts w:ascii="Angsana New" w:hAnsi="Angsana New"/>
          <w:sz w:val="30"/>
          <w:szCs w:val="30"/>
          <w:cs/>
        </w:rPr>
        <w:t>ยอดเงินฝากธนาคารประเภท</w:t>
      </w:r>
      <w:r w:rsidR="00C82062" w:rsidRPr="00E11762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/>
          <w:sz w:val="30"/>
          <w:szCs w:val="30"/>
          <w:cs/>
        </w:rPr>
        <w:t>เผื่อเรียก</w:t>
      </w:r>
      <w:r w:rsidR="004775CC" w:rsidRPr="00E11762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00D9070D" w14:textId="5FCD72CE" w:rsidR="00EF3ACB" w:rsidRDefault="00EF3ACB" w:rsidP="00EA7B5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7BA3721" w14:textId="77777777" w:rsidR="00E436ED" w:rsidRPr="00E11762" w:rsidRDefault="00E436ED" w:rsidP="00EA7B5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008DCD" w14:textId="7780BD76" w:rsidR="00EA7B5B" w:rsidRPr="00E11762" w:rsidRDefault="00EA7B5B" w:rsidP="00E47A6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11762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ลูกหนี้การค้า</w:t>
      </w:r>
      <w:r w:rsidRPr="00E11762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E47A69" w:rsidRPr="00E11762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Pr="00E11762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</w:t>
      </w:r>
      <w:r w:rsidR="0075016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</w:t>
      </w:r>
      <w:r w:rsidRPr="00E11762">
        <w:rPr>
          <w:rFonts w:ascii="Angsana New" w:hAnsi="Angsana New"/>
          <w:b/>
          <w:bCs/>
          <w:i/>
          <w:iCs/>
          <w:sz w:val="30"/>
          <w:szCs w:val="30"/>
          <w:cs/>
        </w:rPr>
        <w:t>อื่น</w:t>
      </w:r>
    </w:p>
    <w:p w14:paraId="4D4CD1FB" w14:textId="77777777" w:rsidR="00EA7B5B" w:rsidRPr="00E11762" w:rsidRDefault="00EA7B5B" w:rsidP="00EA7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1720623A" w14:textId="77777777" w:rsidR="00EA7B5B" w:rsidRPr="00E11762" w:rsidRDefault="00EA7B5B" w:rsidP="00EA7B5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 </w:t>
      </w:r>
    </w:p>
    <w:p w14:paraId="50650EF4" w14:textId="77777777" w:rsidR="00EA7B5B" w:rsidRPr="00E11762" w:rsidRDefault="00EA7B5B" w:rsidP="00EA7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1E53AD5" w14:textId="7FC7D40E" w:rsidR="00992CFF" w:rsidRPr="00E11762" w:rsidRDefault="00EA7B5B" w:rsidP="004243A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ลูกหนี้</w:t>
      </w:r>
      <w:r w:rsidR="00992CFF" w:rsidRPr="00E11762">
        <w:rPr>
          <w:rFonts w:asciiTheme="majorBidi" w:hAnsiTheme="majorBidi" w:cstheme="majorBidi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  <w:r w:rsidR="00992CFF" w:rsidRPr="00E11762">
        <w:rPr>
          <w:rFonts w:asciiTheme="majorBidi" w:hAnsiTheme="majorBidi" w:cstheme="majorBidi"/>
          <w:i/>
          <w:iCs/>
          <w:sz w:val="30"/>
          <w:szCs w:val="30"/>
        </w:rPr>
        <w:t xml:space="preserve">(2562: </w:t>
      </w:r>
      <w:r w:rsidR="00992CFF" w:rsidRPr="00E11762">
        <w:rPr>
          <w:rFonts w:ascii="Angsana New" w:hAnsi="Angsana New"/>
          <w:i/>
          <w:iCs/>
          <w:sz w:val="30"/>
          <w:szCs w:val="30"/>
          <w:cs/>
        </w:rPr>
        <w:t>ค่าเผื่อหนี้สงสัยจะสูญ)</w:t>
      </w:r>
      <w:r w:rsidR="00992CFF"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  <w:cs/>
        </w:rPr>
        <w:t xml:space="preserve"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14:paraId="301F1E7D" w14:textId="77777777" w:rsidR="00EF3ACB" w:rsidRPr="00E11762" w:rsidRDefault="00EF3ACB" w:rsidP="004243A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EB030BD" w14:textId="6A776832" w:rsidR="009164E6" w:rsidRPr="00E11762" w:rsidRDefault="001600DF" w:rsidP="00E47A6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1176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สินค้าคงเหลือ</w:t>
      </w:r>
    </w:p>
    <w:p w14:paraId="484AB0CF" w14:textId="77777777" w:rsidR="007847D5" w:rsidRPr="00E11762" w:rsidRDefault="007847D5" w:rsidP="007847D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46DC033" w14:textId="77777777" w:rsidR="000F2A61" w:rsidRPr="00E11762" w:rsidRDefault="002A28FA" w:rsidP="000F2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สินค้าคงเหลือ</w:t>
      </w:r>
      <w:r w:rsidRPr="00E11762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="000F2A61" w:rsidRPr="00E11762">
        <w:rPr>
          <w:rFonts w:ascii="Angsana New" w:hAnsi="Angsana New"/>
          <w:sz w:val="30"/>
          <w:szCs w:val="30"/>
          <w:cs/>
        </w:rPr>
        <w:t xml:space="preserve">ราคาทุนหรือมูลค่าสุทธิที่จะได้รับแล้วแต่ราคาใดจะต่ำกว่า </w:t>
      </w:r>
    </w:p>
    <w:p w14:paraId="4D7E0DFE" w14:textId="77777777" w:rsidR="00F528CD" w:rsidRPr="00E11762" w:rsidRDefault="000F2A61" w:rsidP="000F2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ab/>
      </w:r>
    </w:p>
    <w:p w14:paraId="31E69760" w14:textId="06F05874" w:rsidR="000F2A61" w:rsidRPr="00E11762" w:rsidRDefault="000F2A61" w:rsidP="00F52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ต้นทุนของสินค้าคำนวณโดยใช้วิธีถัวเฉลี่ยถ่วงน้ำหนัก 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</w:t>
      </w:r>
      <w:r w:rsidR="00C82062" w:rsidRPr="00E11762">
        <w:rPr>
          <w:rFonts w:ascii="Angsana New" w:hAnsi="Angsana New"/>
          <w:sz w:val="30"/>
          <w:szCs w:val="30"/>
          <w:cs/>
        </w:rPr>
        <w:t xml:space="preserve"> </w:t>
      </w:r>
    </w:p>
    <w:p w14:paraId="764A0EA5" w14:textId="77777777" w:rsidR="000F2A61" w:rsidRPr="00E11762" w:rsidRDefault="000F2A61" w:rsidP="000F2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1220C8CE" w14:textId="77777777" w:rsidR="009A0C9C" w:rsidRPr="00E11762" w:rsidRDefault="000F2A61" w:rsidP="000F2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ab/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6C390DCB" w14:textId="77777777" w:rsidR="00334001" w:rsidRPr="00E11762" w:rsidRDefault="00334001" w:rsidP="004775CC">
      <w:pPr>
        <w:pStyle w:val="AccPolicyHeading"/>
      </w:pPr>
    </w:p>
    <w:p w14:paraId="5C68656F" w14:textId="099AF09B" w:rsidR="00077026" w:rsidRPr="00077026" w:rsidRDefault="00077026" w:rsidP="000156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(</w:t>
      </w:r>
      <w:proofErr w:type="gramStart"/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ฌ</w:t>
      </w:r>
      <w:r>
        <w:rPr>
          <w:rFonts w:ascii="Angsana New" w:hAnsi="Angsana New"/>
          <w:b/>
          <w:bCs/>
          <w:i/>
          <w:iCs/>
          <w:sz w:val="30"/>
          <w:szCs w:val="30"/>
        </w:rPr>
        <w:t>)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0156DD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 </w:t>
      </w:r>
      <w:proofErr w:type="gramEnd"/>
      <w:r w:rsidR="000156DD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 </w:t>
      </w:r>
      <w:r w:rsidR="000F2A61" w:rsidRPr="0007702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64528EC0" w14:textId="77777777" w:rsidR="000F2A61" w:rsidRPr="00E11762" w:rsidRDefault="000F2A61" w:rsidP="000F2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7D1A2A13" w14:textId="5790DE7B" w:rsidR="004243A7" w:rsidRPr="00E11762" w:rsidRDefault="000F2A61" w:rsidP="00761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750168">
        <w:rPr>
          <w:rFonts w:ascii="Angsana New" w:hAnsi="Angsana New" w:hint="cs"/>
          <w:sz w:val="30"/>
          <w:szCs w:val="30"/>
          <w:cs/>
        </w:rPr>
        <w:t xml:space="preserve"> รวมถึงอสังหาริมทรัพย์ที่ถือไว้เป็นสินทรัพย์สิทธิการใช้ และอสังหาริมทรัพย์ที่ถือโดยกลุ่มบริษัท</w:t>
      </w:r>
      <w:r w:rsidRPr="00E11762">
        <w:rPr>
          <w:rFonts w:ascii="Angsana New" w:hAnsi="Angsana New"/>
          <w:sz w:val="30"/>
          <w:szCs w:val="30"/>
          <w:cs/>
        </w:rPr>
        <w:t>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  <w:r w:rsidR="00C82062" w:rsidRPr="00E11762">
        <w:rPr>
          <w:rFonts w:ascii="Angsana New" w:hAnsi="Angsana New"/>
          <w:sz w:val="30"/>
          <w:szCs w:val="30"/>
          <w:cs/>
        </w:rPr>
        <w:t xml:space="preserve"> </w:t>
      </w:r>
    </w:p>
    <w:p w14:paraId="13FA1461" w14:textId="77777777" w:rsidR="00E436ED" w:rsidRDefault="00E436ED" w:rsidP="00042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48EECD2" w14:textId="55C8D0AB" w:rsidR="0004215D" w:rsidRPr="00E11762" w:rsidRDefault="0004215D" w:rsidP="00042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</w:t>
      </w:r>
      <w:r w:rsidR="00C82062" w:rsidRPr="00E11762">
        <w:rPr>
          <w:rFonts w:ascii="Angsana New" w:hAnsi="Angsana New"/>
          <w:sz w:val="30"/>
          <w:szCs w:val="30"/>
          <w:cs/>
        </w:rPr>
        <w:t xml:space="preserve"> </w:t>
      </w:r>
    </w:p>
    <w:p w14:paraId="7A1FF852" w14:textId="77777777" w:rsidR="0004215D" w:rsidRPr="00E11762" w:rsidRDefault="0004215D" w:rsidP="00042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7865F4B" w14:textId="448A729C" w:rsidR="001F321C" w:rsidRPr="00E11762" w:rsidRDefault="0004215D" w:rsidP="00042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0E5B99A6" w14:textId="6B223A03" w:rsidR="00881543" w:rsidRPr="00E11762" w:rsidRDefault="00881543" w:rsidP="00042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B187496" w14:textId="143D5CC3" w:rsidR="00881543" w:rsidRPr="000B6EC0" w:rsidRDefault="00881543" w:rsidP="00042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B6EC0">
        <w:rPr>
          <w:rFonts w:ascii="Angsana New" w:hAnsi="Angsana New"/>
          <w:sz w:val="30"/>
          <w:szCs w:val="30"/>
          <w:cs/>
        </w:rPr>
        <w:lastRenderedPageBreak/>
        <w:t>กำไรหรือขาดทุนจากการจำหน่ายอสังหาริมทรัพย์เพื่อการลงทุนคือ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โดยรับรู้ในกำไรหรือขาดทุน</w:t>
      </w:r>
    </w:p>
    <w:p w14:paraId="6C996E72" w14:textId="77777777" w:rsidR="00B567E5" w:rsidRPr="00DD5489" w:rsidRDefault="00B567E5" w:rsidP="000600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2023766" w14:textId="77777777" w:rsidR="001F321C" w:rsidRPr="00E11762" w:rsidRDefault="001F321C" w:rsidP="001F3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</w:t>
      </w:r>
      <w:r w:rsidR="00C82062"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7A140829" w14:textId="77777777" w:rsidR="001F321C" w:rsidRPr="00E11762" w:rsidRDefault="001F321C" w:rsidP="001F3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6D8A115E" w14:textId="34EA2327" w:rsidR="001F321C" w:rsidRPr="00E11762" w:rsidRDefault="00595672" w:rsidP="001F3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11762">
        <w:rPr>
          <w:rFonts w:ascii="Angsana New" w:hAnsi="Angsana New" w:hint="cs"/>
          <w:sz w:val="30"/>
          <w:szCs w:val="30"/>
          <w:cs/>
        </w:rPr>
        <w:t>อาคารและส่วนปรับปรุงอาคาร</w:t>
      </w:r>
      <w:r w:rsidR="00CE3047" w:rsidRPr="00E11762">
        <w:rPr>
          <w:rFonts w:ascii="Angsana New" w:hAnsi="Angsana New"/>
          <w:sz w:val="30"/>
          <w:szCs w:val="30"/>
          <w:cs/>
        </w:rPr>
        <w:tab/>
      </w:r>
      <w:r w:rsidR="00CE3047" w:rsidRPr="00E11762">
        <w:rPr>
          <w:rFonts w:ascii="Angsana New" w:hAnsi="Angsana New"/>
          <w:sz w:val="30"/>
          <w:szCs w:val="30"/>
          <w:cs/>
        </w:rPr>
        <w:tab/>
      </w:r>
      <w:r w:rsidR="002C3D9B" w:rsidRPr="00E11762">
        <w:rPr>
          <w:rFonts w:ascii="Angsana New" w:hAnsi="Angsana New" w:hint="cs"/>
          <w:sz w:val="30"/>
          <w:szCs w:val="30"/>
          <w:cs/>
        </w:rPr>
        <w:t>ตามอายุสัญญา</w:t>
      </w:r>
      <w:r w:rsidR="00630982" w:rsidRPr="00E11762">
        <w:rPr>
          <w:rFonts w:ascii="Angsana New" w:hAnsi="Angsana New" w:hint="cs"/>
          <w:sz w:val="30"/>
          <w:szCs w:val="30"/>
          <w:cs/>
        </w:rPr>
        <w:t xml:space="preserve">  </w:t>
      </w:r>
      <w:r w:rsidR="00052677" w:rsidRPr="00E11762">
        <w:rPr>
          <w:rFonts w:ascii="Angsana New" w:hAnsi="Angsana New" w:hint="cs"/>
          <w:sz w:val="30"/>
          <w:szCs w:val="30"/>
          <w:cs/>
        </w:rPr>
        <w:t xml:space="preserve">และ </w:t>
      </w:r>
      <w:r w:rsidR="00630982" w:rsidRPr="00E11762">
        <w:rPr>
          <w:rFonts w:ascii="Angsana New" w:hAnsi="Angsana New"/>
          <w:sz w:val="30"/>
          <w:szCs w:val="30"/>
        </w:rPr>
        <w:t xml:space="preserve">10 </w:t>
      </w:r>
      <w:r w:rsidR="00052677" w:rsidRPr="00E11762">
        <w:rPr>
          <w:rFonts w:ascii="Angsana New" w:hAnsi="Angsana New"/>
          <w:sz w:val="30"/>
          <w:szCs w:val="30"/>
        </w:rPr>
        <w:t>-</w:t>
      </w:r>
      <w:r w:rsidR="00630982" w:rsidRPr="00E11762">
        <w:rPr>
          <w:rFonts w:ascii="Angsana New" w:hAnsi="Angsana New"/>
          <w:sz w:val="30"/>
          <w:szCs w:val="30"/>
        </w:rPr>
        <w:t xml:space="preserve"> 60 </w:t>
      </w:r>
      <w:r w:rsidR="00630982" w:rsidRPr="00E11762">
        <w:rPr>
          <w:rFonts w:ascii="Angsana New" w:hAnsi="Angsana New" w:hint="cs"/>
          <w:sz w:val="30"/>
          <w:szCs w:val="30"/>
          <w:cs/>
        </w:rPr>
        <w:t>ปี</w:t>
      </w:r>
    </w:p>
    <w:p w14:paraId="64C92261" w14:textId="3C4D799F" w:rsidR="008C4FFA" w:rsidRPr="00E11762" w:rsidRDefault="00595672" w:rsidP="006B7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t>งานระบบ</w:t>
      </w:r>
      <w:r w:rsidR="00CE3047" w:rsidRPr="00E11762">
        <w:rPr>
          <w:rFonts w:ascii="Angsana New" w:hAnsi="Angsana New"/>
          <w:sz w:val="30"/>
          <w:szCs w:val="30"/>
          <w:cs/>
        </w:rPr>
        <w:tab/>
      </w:r>
      <w:r w:rsidR="00CE3047" w:rsidRPr="00E11762">
        <w:rPr>
          <w:rFonts w:ascii="Angsana New" w:hAnsi="Angsana New"/>
          <w:sz w:val="30"/>
          <w:szCs w:val="30"/>
          <w:cs/>
        </w:rPr>
        <w:tab/>
      </w:r>
      <w:r w:rsidR="00CE3047" w:rsidRPr="00E11762">
        <w:rPr>
          <w:rFonts w:ascii="Angsana New" w:hAnsi="Angsana New"/>
          <w:sz w:val="30"/>
          <w:szCs w:val="30"/>
          <w:cs/>
        </w:rPr>
        <w:tab/>
      </w:r>
      <w:r w:rsidR="00CE3047" w:rsidRPr="00E11762">
        <w:rPr>
          <w:rFonts w:ascii="Angsana New" w:hAnsi="Angsana New"/>
          <w:sz w:val="30"/>
          <w:szCs w:val="30"/>
          <w:cs/>
        </w:rPr>
        <w:tab/>
      </w:r>
      <w:r w:rsidR="00CE3047" w:rsidRPr="00E11762">
        <w:rPr>
          <w:rFonts w:ascii="Angsana New" w:hAnsi="Angsana New"/>
          <w:sz w:val="30"/>
          <w:szCs w:val="30"/>
        </w:rPr>
        <w:tab/>
      </w:r>
      <w:r w:rsidR="00CE3047" w:rsidRPr="00E11762">
        <w:rPr>
          <w:rFonts w:ascii="Angsana New" w:hAnsi="Angsana New"/>
          <w:sz w:val="30"/>
          <w:szCs w:val="30"/>
        </w:rPr>
        <w:tab/>
      </w:r>
      <w:r w:rsidR="00CE3047" w:rsidRPr="00E11762">
        <w:rPr>
          <w:rFonts w:ascii="Angsana New" w:hAnsi="Angsana New"/>
          <w:sz w:val="30"/>
          <w:szCs w:val="30"/>
          <w:cs/>
        </w:rPr>
        <w:tab/>
      </w:r>
      <w:r w:rsidR="00052677" w:rsidRPr="00E11762">
        <w:rPr>
          <w:rFonts w:ascii="Angsana New" w:hAnsi="Angsana New" w:hint="cs"/>
          <w:sz w:val="30"/>
          <w:szCs w:val="30"/>
          <w:cs/>
        </w:rPr>
        <w:t xml:space="preserve">       </w:t>
      </w:r>
      <w:r w:rsidR="00CD3FD8" w:rsidRPr="00E11762">
        <w:rPr>
          <w:rFonts w:ascii="Angsana New" w:hAnsi="Angsana New"/>
          <w:sz w:val="30"/>
          <w:szCs w:val="30"/>
        </w:rPr>
        <w:t>3</w:t>
      </w:r>
      <w:r w:rsidRPr="00E11762">
        <w:rPr>
          <w:rFonts w:ascii="Angsana New" w:hAnsi="Angsana New"/>
          <w:sz w:val="30"/>
          <w:szCs w:val="30"/>
        </w:rPr>
        <w:t xml:space="preserve"> - </w:t>
      </w:r>
      <w:r w:rsidR="00CD3FD8" w:rsidRPr="00E11762">
        <w:rPr>
          <w:rFonts w:ascii="Angsana New" w:hAnsi="Angsana New"/>
          <w:sz w:val="30"/>
          <w:szCs w:val="30"/>
        </w:rPr>
        <w:t>20</w:t>
      </w:r>
      <w:r w:rsidR="00C82062" w:rsidRPr="00E11762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ปี</w:t>
      </w:r>
    </w:p>
    <w:p w14:paraId="033FAE25" w14:textId="67B7F6F7" w:rsidR="00913C63" w:rsidRPr="00E11762" w:rsidRDefault="00913C63" w:rsidP="00913C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05"/>
        <w:jc w:val="thaiDistribute"/>
        <w:rPr>
          <w:rFonts w:ascii="Angsana New" w:hAnsi="Angsana New"/>
          <w:sz w:val="30"/>
          <w:szCs w:val="30"/>
          <w:cs/>
        </w:rPr>
      </w:pPr>
      <w:r w:rsidRPr="00E11762">
        <w:rPr>
          <w:rFonts w:ascii="Angsana New" w:hAnsi="Angsana New" w:hint="cs"/>
          <w:sz w:val="30"/>
          <w:szCs w:val="30"/>
          <w:cs/>
        </w:rPr>
        <w:t>สินทรัพย์สิทธิการใช้</w:t>
      </w:r>
      <w:r w:rsidRPr="00E11762">
        <w:rPr>
          <w:rFonts w:ascii="Angsana New" w:hAnsi="Angsana New"/>
          <w:sz w:val="30"/>
          <w:szCs w:val="30"/>
          <w:cs/>
        </w:rPr>
        <w:tab/>
      </w:r>
      <w:r w:rsidRPr="00E11762">
        <w:rPr>
          <w:rFonts w:ascii="Angsana New" w:hAnsi="Angsana New"/>
          <w:sz w:val="30"/>
          <w:szCs w:val="30"/>
          <w:cs/>
        </w:rPr>
        <w:tab/>
      </w:r>
      <w:r w:rsidRPr="00E11762">
        <w:rPr>
          <w:rFonts w:ascii="Angsana New" w:hAnsi="Angsana New"/>
          <w:sz w:val="30"/>
          <w:szCs w:val="30"/>
          <w:cs/>
        </w:rPr>
        <w:tab/>
      </w:r>
      <w:r w:rsidRPr="00E11762">
        <w:rPr>
          <w:rFonts w:ascii="Angsana New" w:hAnsi="Angsana New"/>
          <w:sz w:val="30"/>
          <w:szCs w:val="30"/>
          <w:cs/>
        </w:rPr>
        <w:tab/>
      </w:r>
      <w:r w:rsidRPr="00E11762">
        <w:rPr>
          <w:rFonts w:ascii="Angsana New" w:hAnsi="Angsana New" w:hint="cs"/>
          <w:sz w:val="30"/>
          <w:szCs w:val="30"/>
          <w:cs/>
        </w:rPr>
        <w:t xml:space="preserve">          ตามอายุสัญญา  </w:t>
      </w:r>
    </w:p>
    <w:p w14:paraId="6761441A" w14:textId="197E82B9" w:rsidR="000117A3" w:rsidRPr="00E11762" w:rsidRDefault="000117A3" w:rsidP="006B7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2D29BD8" w14:textId="2E860AF9" w:rsidR="00B567E5" w:rsidRDefault="000117A3" w:rsidP="00E43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t>กลุ่มบริษัทไม่คิดค่าเสื่อมราคาสำหรับที่ดิน และสินทรัพย์ที่อยู่ระหว่างการก่อสร้าง</w:t>
      </w:r>
      <w:r w:rsidR="00F528CD" w:rsidRPr="00E11762">
        <w:rPr>
          <w:rFonts w:ascii="Angsana New" w:hAnsi="Angsana New" w:hint="cs"/>
          <w:sz w:val="30"/>
          <w:szCs w:val="30"/>
          <w:cs/>
        </w:rPr>
        <w:t>และติดตั้ง</w:t>
      </w:r>
    </w:p>
    <w:p w14:paraId="675FAE06" w14:textId="5CA40587" w:rsidR="004A5DB9" w:rsidRDefault="004A5DB9" w:rsidP="00E43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9A77B36" w14:textId="592EC88B" w:rsidR="004A5DB9" w:rsidRDefault="004A5DB9" w:rsidP="00E43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A5DB9">
        <w:rPr>
          <w:rFonts w:ascii="Angsana New" w:hAnsi="Angsana New" w:hint="cs"/>
          <w:i/>
          <w:iCs/>
          <w:sz w:val="30"/>
          <w:szCs w:val="30"/>
          <w:cs/>
        </w:rPr>
        <w:t xml:space="preserve">การจัดประเภทไปยังสินทรัพย์ที่มีไว้ใช้งาน </w:t>
      </w:r>
      <w:r w:rsidRPr="004A5DB9">
        <w:rPr>
          <w:rFonts w:ascii="Angsana New" w:hAnsi="Angsana New"/>
          <w:i/>
          <w:iCs/>
          <w:sz w:val="30"/>
          <w:szCs w:val="30"/>
        </w:rPr>
        <w:t>(</w:t>
      </w:r>
      <w:r w:rsidRPr="004A5DB9">
        <w:rPr>
          <w:rFonts w:ascii="Angsana New" w:hAnsi="Angsana New" w:hint="cs"/>
          <w:i/>
          <w:iCs/>
          <w:sz w:val="30"/>
          <w:szCs w:val="30"/>
          <w:cs/>
        </w:rPr>
        <w:t>ที่ดิน อาคารและอุปกรณ์</w:t>
      </w:r>
      <w:r w:rsidRPr="004A5DB9">
        <w:rPr>
          <w:rFonts w:ascii="Angsana New" w:hAnsi="Angsana New"/>
          <w:i/>
          <w:iCs/>
          <w:sz w:val="30"/>
          <w:szCs w:val="30"/>
        </w:rPr>
        <w:t>)</w:t>
      </w:r>
      <w:r w:rsidRPr="004A5DB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72D054FC" w14:textId="77777777" w:rsidR="004A5DB9" w:rsidRDefault="004A5DB9" w:rsidP="00E43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B74F4B8" w14:textId="4915B752" w:rsidR="004A5DB9" w:rsidRPr="004A5DB9" w:rsidRDefault="004A5DB9" w:rsidP="00E43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A5DB9">
        <w:rPr>
          <w:rFonts w:ascii="Angsana New" w:hAnsi="Angsana New" w:hint="cs"/>
          <w:sz w:val="30"/>
          <w:szCs w:val="30"/>
          <w:cs/>
        </w:rPr>
        <w:t>เมื่อมีการเปลี่ยนแปลงการใช้งานจากอสังหาริมทรัพย์เพื่อการลงทุนไปยังสินทรัพย์ที่มีไว้ใช้งาน กลุ่มบริษัทจะรับรู้มูลค่าอสังหาริมทรัพย์</w:t>
      </w:r>
      <w:r w:rsidR="000B6EC0">
        <w:rPr>
          <w:rFonts w:ascii="Angsana New" w:hAnsi="Angsana New" w:hint="cs"/>
          <w:sz w:val="30"/>
          <w:szCs w:val="30"/>
          <w:cs/>
        </w:rPr>
        <w:t>นั้น</w:t>
      </w:r>
      <w:r w:rsidRPr="004A5DB9">
        <w:rPr>
          <w:rFonts w:ascii="Angsana New" w:hAnsi="Angsana New" w:hint="cs"/>
          <w:sz w:val="30"/>
          <w:szCs w:val="30"/>
          <w:cs/>
        </w:rPr>
        <w:t>ใหม่ด้วยมูลค่าตามบัญชีและจัดประเภทเป็นที่ดิน อาคารและอุปกรณ์</w:t>
      </w:r>
    </w:p>
    <w:p w14:paraId="5C8236C0" w14:textId="77777777" w:rsidR="00E436ED" w:rsidRPr="004A5DB9" w:rsidRDefault="00E436ED" w:rsidP="00E43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0503C70" w14:textId="7B9349C6" w:rsidR="001F321C" w:rsidRPr="000156DD" w:rsidRDefault="000156DD" w:rsidP="00E43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(</w:t>
      </w:r>
      <w:proofErr w:type="gramStart"/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ญ</w:t>
      </w: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 </w:t>
      </w:r>
      <w:proofErr w:type="gramEnd"/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572EC4" w:rsidRPr="000156DD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ที่ดิน </w:t>
      </w:r>
      <w:r w:rsidR="001F321C" w:rsidRPr="000156DD">
        <w:rPr>
          <w:rFonts w:ascii="Angsana New" w:hAnsi="Angsana New"/>
          <w:b/>
          <w:bCs/>
          <w:i/>
          <w:iCs/>
          <w:sz w:val="30"/>
          <w:szCs w:val="30"/>
          <w:cs/>
        </w:rPr>
        <w:t>อาคารและอุปกรณ์</w:t>
      </w:r>
    </w:p>
    <w:p w14:paraId="412B5846" w14:textId="77777777" w:rsidR="001F321C" w:rsidRPr="00E11762" w:rsidRDefault="001F321C" w:rsidP="000F2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36E64920" w14:textId="5E8C11E8" w:rsidR="00C947C1" w:rsidRPr="00E11762" w:rsidRDefault="00C947C1" w:rsidP="00C94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11762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3E97E3B2" w14:textId="64070B83" w:rsidR="000117A3" w:rsidRPr="00E11762" w:rsidRDefault="000117A3" w:rsidP="00C94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D519759" w14:textId="7BEC820F" w:rsidR="000117A3" w:rsidRPr="00E11762" w:rsidRDefault="000117A3" w:rsidP="00C94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11762">
        <w:rPr>
          <w:rFonts w:ascii="Angsana New" w:hAnsi="Angsana New" w:hint="cs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3B902658" w14:textId="77777777" w:rsidR="00C947C1" w:rsidRPr="00E11762" w:rsidRDefault="00C947C1" w:rsidP="00C94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41BD004" w14:textId="44B1940C" w:rsidR="001309D9" w:rsidRPr="00E11762" w:rsidRDefault="003B1BCF" w:rsidP="006B7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อาคารและอุปกรณ์วัดมูลค่าด้วยราคาทุนหักค่าเสื่อม</w:t>
      </w:r>
      <w:r w:rsidR="00375B21" w:rsidRPr="00E11762">
        <w:rPr>
          <w:rFonts w:ascii="Angsana New" w:hAnsi="Angsana New"/>
          <w:sz w:val="30"/>
          <w:szCs w:val="30"/>
          <w:cs/>
        </w:rPr>
        <w:t xml:space="preserve">ราคาสะสมและขาดทุนจากการด้อยค่า </w:t>
      </w:r>
      <w:r w:rsidRPr="00E11762">
        <w:rPr>
          <w:rFonts w:ascii="Angsana New" w:hAnsi="Angsana New"/>
          <w:sz w:val="30"/>
          <w:szCs w:val="30"/>
          <w:cs/>
        </w:rPr>
        <w:t>ยกเว้นที่ดิน</w:t>
      </w:r>
      <w:r w:rsidR="00375B21" w:rsidRPr="00E11762">
        <w:rPr>
          <w:rFonts w:ascii="Angsana New" w:hAnsi="Angsana New"/>
          <w:sz w:val="30"/>
          <w:szCs w:val="30"/>
          <w:cs/>
        </w:rPr>
        <w:t xml:space="preserve">ที่วัดมูลค่าด้วยราคาที่ตีใหม่ </w:t>
      </w:r>
      <w:r w:rsidRPr="00E11762">
        <w:rPr>
          <w:rFonts w:ascii="Angsana New" w:hAnsi="Angsana New"/>
          <w:sz w:val="30"/>
          <w:szCs w:val="30"/>
          <w:cs/>
        </w:rPr>
        <w:t>ราคาที่ตีใหม่หมายถึงมูลค่ายุติธรรมซึ่งกำหนดจากเกณฑ์การใช้งานของสินทรัพย์ที่มีอยู่จริง</w:t>
      </w:r>
      <w:r w:rsidR="00C82062" w:rsidRPr="00E11762">
        <w:rPr>
          <w:rFonts w:ascii="Angsana New" w:hAnsi="Angsana New"/>
          <w:sz w:val="30"/>
          <w:szCs w:val="30"/>
          <w:cs/>
        </w:rPr>
        <w:t xml:space="preserve"> </w:t>
      </w:r>
      <w:r w:rsidR="002D1714" w:rsidRPr="00E11762">
        <w:rPr>
          <w:rFonts w:ascii="Angsana New" w:hAnsi="Angsana New"/>
          <w:sz w:val="30"/>
          <w:szCs w:val="30"/>
        </w:rPr>
        <w:br/>
      </w:r>
      <w:r w:rsidRPr="00E11762">
        <w:rPr>
          <w:rFonts w:ascii="Angsana New" w:hAnsi="Angsana New"/>
          <w:sz w:val="30"/>
          <w:szCs w:val="30"/>
          <w:cs/>
        </w:rPr>
        <w:t>ณ วันที่มีการตีราคาใหม่หักด้วย</w:t>
      </w:r>
      <w:r w:rsidR="00375B21" w:rsidRPr="00E11762">
        <w:rPr>
          <w:rFonts w:ascii="Angsana New" w:hAnsi="Angsana New"/>
          <w:sz w:val="30"/>
          <w:szCs w:val="30"/>
          <w:cs/>
        </w:rPr>
        <w:t>ค่าเผื่อการด้อยค่าของสินทรัพย์</w:t>
      </w:r>
    </w:p>
    <w:p w14:paraId="6B895D62" w14:textId="77777777" w:rsidR="00B567E5" w:rsidRPr="00E11762" w:rsidRDefault="00B567E5" w:rsidP="006B7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A07FF52" w14:textId="5883FA1D" w:rsidR="00C947C1" w:rsidRPr="00E11762" w:rsidRDefault="00C947C1" w:rsidP="00C94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</w:t>
      </w:r>
      <w:r w:rsidR="00C82062"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  <w:cs/>
        </w:rPr>
        <w:t xml:space="preserve">ต้นทุนในการรื้อถอน การขนย้าย </w:t>
      </w:r>
      <w:r w:rsidR="00A73BE0" w:rsidRPr="00E11762">
        <w:rPr>
          <w:rFonts w:ascii="Angsana New" w:hAnsi="Angsana New"/>
          <w:sz w:val="30"/>
          <w:szCs w:val="30"/>
        </w:rPr>
        <w:br/>
      </w:r>
      <w:r w:rsidRPr="00E11762">
        <w:rPr>
          <w:rFonts w:ascii="Angsana New" w:hAnsi="Angsana New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07EE958F" w14:textId="77777777" w:rsidR="00C947C1" w:rsidRPr="00E11762" w:rsidRDefault="00C947C1" w:rsidP="00C94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lastRenderedPageBreak/>
        <w:t>ส่วนประกอบของรายการ</w:t>
      </w:r>
      <w:r w:rsidR="00086895" w:rsidRPr="00E11762">
        <w:rPr>
          <w:rFonts w:ascii="Angsana New" w:hAnsi="Angsana New" w:hint="cs"/>
          <w:sz w:val="30"/>
          <w:szCs w:val="30"/>
          <w:cs/>
        </w:rPr>
        <w:t xml:space="preserve">ที่ดิน </w:t>
      </w:r>
      <w:r w:rsidRPr="00E11762">
        <w:rPr>
          <w:rFonts w:ascii="Angsana New" w:hAnsi="Angsana New"/>
          <w:sz w:val="30"/>
          <w:szCs w:val="30"/>
          <w:cs/>
        </w:rPr>
        <w:t xml:space="preserve">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 </w:t>
      </w:r>
    </w:p>
    <w:p w14:paraId="66EC4951" w14:textId="77777777" w:rsidR="00C947C1" w:rsidRPr="00E11762" w:rsidRDefault="00C947C1" w:rsidP="00C94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04A0E98" w14:textId="56ACCB4A" w:rsidR="006877AB" w:rsidRPr="00E11762" w:rsidRDefault="0004215D" w:rsidP="006877AB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11762">
        <w:rPr>
          <w:rFonts w:ascii="Angsana New" w:hAnsi="Angsana New" w:cs="Angsana New"/>
          <w:color w:val="auto"/>
          <w:sz w:val="30"/>
          <w:szCs w:val="30"/>
          <w:cs/>
        </w:rPr>
        <w:t>กำไรหรือ</w:t>
      </w:r>
      <w:r w:rsidR="009E209C" w:rsidRPr="00E11762">
        <w:rPr>
          <w:rFonts w:ascii="Angsana New" w:hAnsi="Angsana New" w:cs="Angsana New"/>
          <w:color w:val="auto"/>
          <w:sz w:val="30"/>
          <w:szCs w:val="30"/>
          <w:cs/>
        </w:rPr>
        <w:t>ขาดทุนจากการจำหน่าย</w:t>
      </w:r>
      <w:r w:rsidR="00086895" w:rsidRPr="00E11762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ที่ดิน </w:t>
      </w:r>
      <w:r w:rsidR="009E209C" w:rsidRPr="00E11762">
        <w:rPr>
          <w:rFonts w:ascii="Angsana New" w:hAnsi="Angsana New" w:cs="Angsana New"/>
          <w:color w:val="auto"/>
          <w:sz w:val="30"/>
          <w:szCs w:val="30"/>
          <w:cs/>
        </w:rPr>
        <w:t>อาคาร</w:t>
      </w:r>
      <w:r w:rsidRPr="00E11762">
        <w:rPr>
          <w:rFonts w:ascii="Angsana New" w:hAnsi="Angsana New" w:cs="Angsana New"/>
          <w:color w:val="auto"/>
          <w:sz w:val="30"/>
          <w:szCs w:val="30"/>
          <w:cs/>
        </w:rPr>
        <w:t>และอุปกรณ์ คือผลต่างระหว่างสิ่งตอบแทนสุทธิที่ได้รับจาก</w:t>
      </w:r>
      <w:r w:rsidR="00A73BE0" w:rsidRPr="00E11762">
        <w:rPr>
          <w:rFonts w:ascii="Angsana New" w:hAnsi="Angsana New" w:cs="Angsana New"/>
          <w:color w:val="auto"/>
          <w:sz w:val="30"/>
          <w:szCs w:val="30"/>
        </w:rPr>
        <w:br/>
      </w:r>
      <w:r w:rsidRPr="00E11762">
        <w:rPr>
          <w:rFonts w:ascii="Angsana New" w:hAnsi="Angsana New" w:cs="Angsana New"/>
          <w:color w:val="auto"/>
          <w:sz w:val="30"/>
          <w:szCs w:val="30"/>
          <w:cs/>
        </w:rPr>
        <w:t>การจำหน่ายก</w:t>
      </w:r>
      <w:r w:rsidR="009E209C" w:rsidRPr="00E11762">
        <w:rPr>
          <w:rFonts w:ascii="Angsana New" w:hAnsi="Angsana New" w:cs="Angsana New"/>
          <w:color w:val="auto"/>
          <w:sz w:val="30"/>
          <w:szCs w:val="30"/>
          <w:cs/>
        </w:rPr>
        <w:t>ับมูลค่าตามบัญชีของ</w:t>
      </w:r>
      <w:r w:rsidR="00086895" w:rsidRPr="00E11762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ที่ดิน </w:t>
      </w:r>
      <w:r w:rsidR="009E209C" w:rsidRPr="00E11762">
        <w:rPr>
          <w:rFonts w:ascii="Angsana New" w:hAnsi="Angsana New" w:cs="Angsana New"/>
          <w:color w:val="auto"/>
          <w:sz w:val="30"/>
          <w:szCs w:val="30"/>
          <w:cs/>
        </w:rPr>
        <w:t>อาคาร</w:t>
      </w:r>
      <w:r w:rsidRPr="00E11762">
        <w:rPr>
          <w:rFonts w:ascii="Angsana New" w:hAnsi="Angsana New" w:cs="Angsana New"/>
          <w:color w:val="auto"/>
          <w:sz w:val="30"/>
          <w:szCs w:val="30"/>
          <w:cs/>
        </w:rPr>
        <w:t>และอุปกรณ์ โดยรับรู้ในกำไรหรือขาดทุน</w:t>
      </w:r>
      <w:r w:rsidR="00375B21" w:rsidRPr="00E11762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="00375B21" w:rsidRPr="00E11762">
        <w:rPr>
          <w:rFonts w:ascii="Angsana New" w:hAnsi="Angsana New" w:cs="Angsana New"/>
          <w:color w:val="auto"/>
          <w:sz w:val="30"/>
          <w:szCs w:val="30"/>
          <w:cs/>
        </w:rPr>
        <w:t>เมื่อมีการขายสินทรัพย์</w:t>
      </w:r>
      <w:r w:rsidR="002D1714" w:rsidRPr="00E11762">
        <w:rPr>
          <w:rFonts w:ascii="Angsana New" w:hAnsi="Angsana New" w:cs="Angsana New"/>
          <w:color w:val="auto"/>
          <w:sz w:val="30"/>
          <w:szCs w:val="30"/>
        </w:rPr>
        <w:br/>
      </w:r>
      <w:r w:rsidR="00375B21" w:rsidRPr="00E11762">
        <w:rPr>
          <w:rFonts w:ascii="Angsana New" w:hAnsi="Angsana New" w:cs="Angsana New"/>
          <w:color w:val="auto"/>
          <w:sz w:val="30"/>
          <w:szCs w:val="30"/>
          <w:cs/>
        </w:rPr>
        <w:t>ที่ตีราคาใหม่จำนวนเงินที่บันทึกอยู่ในส่วนเกินทุนจากการตีราคาของสินทรัพย์จะถูกโอนไปยังกำไรสะสม</w:t>
      </w:r>
    </w:p>
    <w:p w14:paraId="69ED9FB4" w14:textId="77777777" w:rsidR="00881543" w:rsidRPr="00E11762" w:rsidRDefault="00881543" w:rsidP="00DA151A">
      <w:pPr>
        <w:pStyle w:val="Default"/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</w:p>
    <w:p w14:paraId="77F38261" w14:textId="77777777" w:rsidR="00375B21" w:rsidRPr="00E11762" w:rsidRDefault="00375B21" w:rsidP="00375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E11762">
        <w:rPr>
          <w:rFonts w:ascii="Angsana New" w:hAnsi="Angsana New"/>
          <w:i/>
          <w:iCs/>
          <w:sz w:val="30"/>
          <w:szCs w:val="30"/>
          <w:cs/>
        </w:rPr>
        <w:t>สินทรัพย์ที่ตีราคาใหม่</w:t>
      </w:r>
    </w:p>
    <w:p w14:paraId="53DDCAA2" w14:textId="77777777" w:rsidR="004C44E6" w:rsidRPr="00E11762" w:rsidRDefault="004C44E6" w:rsidP="00375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EB38B61" w14:textId="77777777" w:rsidR="00375B21" w:rsidRPr="00E11762" w:rsidRDefault="00375B21" w:rsidP="00375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การตีราคาใหม่ดำเนินการโดยผู้เชี่ยวชาญในการประเมินราคาที่มีความเป็นอิสระอย่างสม่ำเสมอ</w:t>
      </w:r>
      <w:r w:rsidRPr="00E11762">
        <w:rPr>
          <w:rFonts w:ascii="Angsana New" w:hAnsi="Angsana New" w:hint="cs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  <w:cs/>
        </w:rPr>
        <w:t>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</w:p>
    <w:p w14:paraId="21187E74" w14:textId="77777777" w:rsidR="00734580" w:rsidRPr="00E11762" w:rsidRDefault="00734580" w:rsidP="006B7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739D250" w14:textId="487BAD1D" w:rsidR="001309D9" w:rsidRPr="00E11762" w:rsidRDefault="00375B21" w:rsidP="006B7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มูลค่าของสินทรัพย์ส่วนที่ตีเพิ่มขึ้นจะบันทึกไปยังกำไรขาดทุนเบ็ดเสร็จอื่นและแสดงเป็น “ส่วนเกินทุนจาก</w:t>
      </w:r>
      <w:r w:rsidR="00A73BE0" w:rsidRPr="00E11762">
        <w:rPr>
          <w:rFonts w:ascii="Angsana New" w:hAnsi="Angsana New"/>
          <w:sz w:val="30"/>
          <w:szCs w:val="30"/>
        </w:rPr>
        <w:br/>
      </w:r>
      <w:r w:rsidRPr="00E11762">
        <w:rPr>
          <w:rFonts w:ascii="Angsana New" w:hAnsi="Angsana New"/>
          <w:sz w:val="30"/>
          <w:szCs w:val="30"/>
          <w:cs/>
        </w:rPr>
        <w:t>การตีราคาสินทรัพย์” ในองค์ประกอบอื่นของส่วนของผู้ถือหุ้น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ในกรณีที่มูลค่าของสินทรัพย์ลดลงจาก</w:t>
      </w:r>
      <w:r w:rsidR="00A73BE0" w:rsidRPr="00E11762">
        <w:rPr>
          <w:rFonts w:ascii="Angsana New" w:hAnsi="Angsana New"/>
          <w:sz w:val="30"/>
          <w:szCs w:val="30"/>
        </w:rPr>
        <w:br/>
      </w:r>
      <w:r w:rsidRPr="00E11762">
        <w:rPr>
          <w:rFonts w:ascii="Angsana New" w:hAnsi="Angsana New"/>
          <w:sz w:val="30"/>
          <w:szCs w:val="30"/>
          <w:cs/>
        </w:rPr>
        <w:t>การตีราคาใหม่จะบันทึกในกำไรหรือขาดทุนสำหรับมูลค่าที่ลดลงเฉพาะจำนวนที่ลดลงมากกว่าส่วนเกินทุนจาก</w:t>
      </w:r>
      <w:r w:rsidR="00A73BE0" w:rsidRPr="00E11762">
        <w:rPr>
          <w:rFonts w:ascii="Angsana New" w:hAnsi="Angsana New"/>
          <w:sz w:val="30"/>
          <w:szCs w:val="30"/>
        </w:rPr>
        <w:br/>
      </w:r>
      <w:r w:rsidRPr="00E11762">
        <w:rPr>
          <w:rFonts w:ascii="Angsana New" w:hAnsi="Angsana New"/>
          <w:sz w:val="30"/>
          <w:szCs w:val="30"/>
          <w:cs/>
        </w:rPr>
        <w:t>การตีราคาสินทรัพย์ที่เคยบันทึกไว้ครั้งก่อนในกำไรขาดทุนเบ็ดเสร็จอื่</w:t>
      </w:r>
      <w:r w:rsidR="008B5D65" w:rsidRPr="00E11762">
        <w:rPr>
          <w:rFonts w:ascii="Angsana New" w:hAnsi="Angsana New"/>
          <w:sz w:val="30"/>
          <w:szCs w:val="30"/>
          <w:cs/>
        </w:rPr>
        <w:t>นของสินทรัพย์ชิ้นเดียวกันนั้น</w:t>
      </w:r>
      <w:r w:rsidR="008B5D65" w:rsidRPr="00E11762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/>
          <w:sz w:val="30"/>
          <w:szCs w:val="30"/>
          <w:cs/>
        </w:rPr>
        <w:t>ในกรณีที่มีการจำหน่ายสินทรัพย์ที่ตีราคาใหม่ ส่วนเกินทุนจาก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2A285C30" w14:textId="77777777" w:rsidR="001309D9" w:rsidRPr="00E11762" w:rsidRDefault="001309D9" w:rsidP="00E26B99">
      <w:pPr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96565D1" w14:textId="43B7E31C" w:rsidR="00D16A7B" w:rsidRPr="00E11762" w:rsidRDefault="00D16A7B" w:rsidP="00D16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E11762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71FFEE98" w14:textId="77777777" w:rsidR="00D16A7B" w:rsidRPr="00E11762" w:rsidRDefault="00D16A7B" w:rsidP="00D16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2713E19" w14:textId="034E58C1" w:rsidR="00D16A7B" w:rsidRDefault="00D16A7B" w:rsidP="00D16A7B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11762">
        <w:rPr>
          <w:rFonts w:ascii="Angsana New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</w:t>
      </w:r>
      <w:r w:rsidRPr="00E11762">
        <w:rPr>
          <w:rFonts w:ascii="Angsana New" w:hAnsi="Angsana New" w:cs="Angsana New" w:hint="cs"/>
          <w:color w:val="auto"/>
          <w:sz w:val="30"/>
          <w:szCs w:val="30"/>
          <w:cs/>
        </w:rPr>
        <w:t>จะรับรู้</w:t>
      </w:r>
      <w:r w:rsidRPr="00E11762">
        <w:rPr>
          <w:rFonts w:ascii="Angsana New" w:hAnsi="Angsana New" w:cs="Angsana New"/>
          <w:color w:val="auto"/>
          <w:sz w:val="30"/>
          <w:szCs w:val="30"/>
          <w:cs/>
        </w:rPr>
        <w:t>เป็นส่วนหนึ่งของมูลค่าตามบัญชีของรายการที่ดิน</w:t>
      </w:r>
      <w:r w:rsidRPr="00E11762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E11762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</w:t>
      </w:r>
      <w:r w:rsidR="008B5D65" w:rsidRPr="00E11762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E11762">
        <w:rPr>
          <w:rFonts w:ascii="Angsana New" w:hAnsi="Angsana New" w:cs="Angsana New" w:hint="cs"/>
          <w:color w:val="auto"/>
          <w:sz w:val="30"/>
          <w:szCs w:val="30"/>
          <w:cs/>
        </w:rPr>
        <w:t>ถ้า</w:t>
      </w:r>
      <w:r w:rsidRPr="00E11762">
        <w:rPr>
          <w:rFonts w:ascii="Angsana New" w:hAnsi="Angsana New" w:cs="Angsana New"/>
          <w:color w:val="auto"/>
          <w:sz w:val="30"/>
          <w:szCs w:val="30"/>
          <w:cs/>
        </w:rPr>
        <w:t>มีความเป็นไปได้ค่อนข้างแน่ที่</w:t>
      </w:r>
      <w:r w:rsidRPr="00E11762">
        <w:rPr>
          <w:rFonts w:ascii="Angsana New" w:hAnsi="Angsana New" w:cs="Angsana New" w:hint="cs"/>
          <w:color w:val="auto"/>
          <w:sz w:val="30"/>
          <w:szCs w:val="30"/>
          <w:cs/>
        </w:rPr>
        <w:t>กลุ่มบริษัท</w:t>
      </w:r>
      <w:r w:rsidRPr="00E11762">
        <w:rPr>
          <w:rFonts w:ascii="Angsana New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="00C82062" w:rsidRPr="00E11762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="002D1714" w:rsidRPr="00E11762">
        <w:rPr>
          <w:rFonts w:ascii="Angsana New" w:hAnsi="Angsana New" w:cs="Angsana New"/>
          <w:color w:val="auto"/>
          <w:sz w:val="30"/>
          <w:szCs w:val="30"/>
        </w:rPr>
        <w:br/>
      </w:r>
      <w:r w:rsidRPr="00E11762">
        <w:rPr>
          <w:rFonts w:ascii="Angsana New" w:hAnsi="Angsana New" w:cs="Angsana New" w:hint="cs"/>
          <w:color w:val="auto"/>
          <w:sz w:val="30"/>
          <w:szCs w:val="30"/>
          <w:cs/>
        </w:rPr>
        <w:t>และสามารถ</w:t>
      </w:r>
      <w:r w:rsidRPr="00E11762">
        <w:rPr>
          <w:rFonts w:ascii="Angsana New" w:hAnsi="Angsana New" w:cs="Angsana New"/>
          <w:color w:val="auto"/>
          <w:sz w:val="30"/>
          <w:szCs w:val="30"/>
          <w:cs/>
        </w:rPr>
        <w:t>วัดมูลค่าต้นทุนของรายการนั้นได้อย่างน่าเชื่อถือ</w:t>
      </w:r>
      <w:r w:rsidR="00C82062" w:rsidRPr="00E11762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E11762">
        <w:rPr>
          <w:rFonts w:ascii="Angsana New" w:hAnsi="Angsana New" w:cs="Angsana New" w:hint="cs"/>
          <w:color w:val="auto"/>
          <w:sz w:val="30"/>
          <w:szCs w:val="30"/>
          <w:cs/>
        </w:rPr>
        <w:t>ชิ้นส่วนที่ถูกเปลี่ยนแทนจะ</w:t>
      </w:r>
      <w:r w:rsidR="00017D5D" w:rsidRPr="00E11762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ถูกตัดจำหน่ายตามมูลค่าตามบัญชี </w:t>
      </w:r>
      <w:r w:rsidRPr="00E11762">
        <w:rPr>
          <w:rFonts w:ascii="Angsana New" w:hAnsi="Angsana New" w:cs="Angsana New"/>
          <w:color w:val="auto"/>
          <w:sz w:val="30"/>
          <w:szCs w:val="30"/>
          <w:cs/>
        </w:rPr>
        <w:t>ต้นทุนที่เกิดขึ้นในการซ่อมบ</w:t>
      </w:r>
      <w:r w:rsidRPr="00E11762">
        <w:rPr>
          <w:rFonts w:ascii="Angsana New" w:hAnsi="Angsana New" w:cs="Angsana New" w:hint="cs"/>
          <w:color w:val="auto"/>
          <w:sz w:val="30"/>
          <w:szCs w:val="30"/>
          <w:cs/>
        </w:rPr>
        <w:t>ำ</w:t>
      </w:r>
      <w:r w:rsidRPr="00E11762">
        <w:rPr>
          <w:rFonts w:ascii="Angsana New" w:hAnsi="Angsana New" w:cs="Angsana New"/>
          <w:color w:val="auto"/>
          <w:sz w:val="30"/>
          <w:szCs w:val="30"/>
          <w:cs/>
        </w:rPr>
        <w:t>รุงที่ดิน</w:t>
      </w:r>
      <w:r w:rsidRPr="00E11762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E11762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</w:t>
      </w:r>
      <w:r w:rsidRPr="00E11762">
        <w:rPr>
          <w:rFonts w:ascii="Angsana New" w:hAnsi="Angsana New" w:cs="Angsana New" w:hint="cs"/>
          <w:color w:val="auto"/>
          <w:sz w:val="30"/>
          <w:szCs w:val="30"/>
          <w:cs/>
        </w:rPr>
        <w:t>ำจะรับรู้</w:t>
      </w:r>
      <w:r w:rsidRPr="00E11762">
        <w:rPr>
          <w:rFonts w:ascii="Angsana New" w:hAnsi="Angsana New" w:cs="Angsana New"/>
          <w:color w:val="auto"/>
          <w:sz w:val="30"/>
          <w:szCs w:val="30"/>
          <w:cs/>
        </w:rPr>
        <w:t>ในก</w:t>
      </w:r>
      <w:r w:rsidRPr="00E11762">
        <w:rPr>
          <w:rFonts w:ascii="Angsana New" w:hAnsi="Angsana New" w:cs="Angsana New" w:hint="cs"/>
          <w:color w:val="auto"/>
          <w:sz w:val="30"/>
          <w:szCs w:val="30"/>
          <w:cs/>
        </w:rPr>
        <w:t>ำ</w:t>
      </w:r>
      <w:r w:rsidRPr="00E11762">
        <w:rPr>
          <w:rFonts w:ascii="Angsana New" w:hAnsi="Angsana New" w:cs="Angsana New"/>
          <w:color w:val="auto"/>
          <w:sz w:val="30"/>
          <w:szCs w:val="30"/>
          <w:cs/>
        </w:rPr>
        <w:t>ไรหรือขาดทุนเมื่อเกิดขึ้</w:t>
      </w:r>
      <w:r w:rsidRPr="00E11762">
        <w:rPr>
          <w:rFonts w:ascii="Angsana New" w:hAnsi="Angsana New" w:cs="Angsana New" w:hint="cs"/>
          <w:color w:val="auto"/>
          <w:sz w:val="30"/>
          <w:szCs w:val="30"/>
          <w:cs/>
        </w:rPr>
        <w:t>น</w:t>
      </w:r>
    </w:p>
    <w:p w14:paraId="76D513DB" w14:textId="77777777" w:rsidR="00881543" w:rsidRPr="00E11762" w:rsidRDefault="00881543" w:rsidP="00D84E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2B243BB1" w14:textId="2F5F51E2" w:rsidR="00D16A7B" w:rsidRPr="00E11762" w:rsidRDefault="00D16A7B" w:rsidP="00D84E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E11762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2812B78A" w14:textId="77777777" w:rsidR="00D16A7B" w:rsidRPr="00E11762" w:rsidRDefault="00D16A7B" w:rsidP="00D16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7117F27C" w14:textId="77777777" w:rsidR="00D16A7B" w:rsidRPr="00E11762" w:rsidRDefault="00D16A7B" w:rsidP="00D16A7B">
      <w:pPr>
        <w:pStyle w:val="Default"/>
        <w:ind w:left="540"/>
        <w:jc w:val="thaiDistribute"/>
      </w:pPr>
      <w:r w:rsidRPr="00E11762">
        <w:rPr>
          <w:rFonts w:ascii="Angsana New" w:hAnsi="Angsana New" w:cs="Angsana New" w:hint="cs"/>
          <w:sz w:val="30"/>
          <w:szCs w:val="30"/>
          <w:cs/>
        </w:rPr>
        <w:t>ค่าเสื่อมราคาคำนวณจากมูลค่าเสื่อ</w:t>
      </w:r>
      <w:r w:rsidR="009E209C" w:rsidRPr="00E11762">
        <w:rPr>
          <w:rFonts w:ascii="Angsana New" w:hAnsi="Angsana New" w:cs="Angsana New" w:hint="cs"/>
          <w:sz w:val="30"/>
          <w:szCs w:val="30"/>
          <w:cs/>
        </w:rPr>
        <w:t>มสภาพของรายการอาคาร</w:t>
      </w:r>
      <w:r w:rsidRPr="00E11762">
        <w:rPr>
          <w:rFonts w:ascii="Angsana New" w:hAnsi="Angsana New" w:cs="Angsana New" w:hint="cs"/>
          <w:sz w:val="30"/>
          <w:szCs w:val="30"/>
          <w:cs/>
        </w:rPr>
        <w:t>และอุปกรณ์ ซึ่งประกอบด้วยราคา</w:t>
      </w:r>
      <w:r w:rsidRPr="00E11762">
        <w:rPr>
          <w:rFonts w:ascii="Angsana New" w:hAnsi="Angsana New" w:cs="Angsana New"/>
          <w:sz w:val="30"/>
          <w:szCs w:val="30"/>
          <w:cs/>
        </w:rPr>
        <w:t>ทุนของสินทรัพย์</w:t>
      </w:r>
      <w:r w:rsidRPr="00E11762">
        <w:rPr>
          <w:rFonts w:ascii="Angsana New" w:hAnsi="Angsana New" w:cs="Angsana New" w:hint="cs"/>
          <w:sz w:val="30"/>
          <w:szCs w:val="30"/>
          <w:cs/>
        </w:rPr>
        <w:t>หรือต้นทุนในการเปลี่ยนแทนอื่น</w:t>
      </w:r>
      <w:r w:rsidRPr="00E11762">
        <w:rPr>
          <w:rFonts w:ascii="Angsana New" w:hAnsi="Angsana New" w:cs="Angsana New"/>
          <w:sz w:val="30"/>
          <w:szCs w:val="30"/>
        </w:rPr>
        <w:t xml:space="preserve"> </w:t>
      </w:r>
      <w:r w:rsidRPr="00E11762">
        <w:rPr>
          <w:rFonts w:ascii="Angsana New" w:hAnsi="Angsana New" w:cs="Angsana New" w:hint="cs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2C24B795" w14:textId="0273C5A5" w:rsidR="00D16A7B" w:rsidRPr="00E11762" w:rsidRDefault="00D16A7B" w:rsidP="00D16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lastRenderedPageBreak/>
        <w:t>ค่าเสื่อมราคาบันทึกเป็นค่าใช้จ่ายในกำไร</w:t>
      </w:r>
      <w:r w:rsidRPr="00E11762">
        <w:rPr>
          <w:rFonts w:ascii="Angsana New" w:hAnsi="Angsana New" w:hint="cs"/>
          <w:sz w:val="30"/>
          <w:szCs w:val="30"/>
          <w:cs/>
        </w:rPr>
        <w:t>หรือ</w:t>
      </w:r>
      <w:r w:rsidRPr="00E11762">
        <w:rPr>
          <w:rFonts w:ascii="Angsana New" w:hAnsi="Angsana New"/>
          <w:sz w:val="30"/>
          <w:szCs w:val="30"/>
          <w:cs/>
        </w:rPr>
        <w:t>ขาดทุน คำนวณโดยวิธีเส้นตรงตามเกณฑ์อายุการให้ประโยชน์โดยประมาณของ</w:t>
      </w:r>
      <w:r w:rsidRPr="00E11762">
        <w:rPr>
          <w:rFonts w:ascii="Angsana New" w:hAnsi="Angsana New" w:hint="cs"/>
          <w:sz w:val="30"/>
          <w:szCs w:val="30"/>
          <w:cs/>
        </w:rPr>
        <w:t>ส่วนประกอบของ</w:t>
      </w:r>
      <w:r w:rsidRPr="00E11762">
        <w:rPr>
          <w:rFonts w:ascii="Angsana New" w:hAnsi="Angsana New"/>
          <w:sz w:val="30"/>
          <w:szCs w:val="30"/>
          <w:cs/>
        </w:rPr>
        <w:t>สินทรัพย์แต่ละรายการ</w:t>
      </w:r>
      <w:r w:rsidR="00C82062"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  <w:r w:rsidRPr="00E11762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7A3A599" w14:textId="77777777" w:rsidR="00A618EF" w:rsidRPr="00AD006C" w:rsidRDefault="00A618EF">
      <w:pPr>
        <w:rPr>
          <w:rFonts w:ascii="Angsana New" w:hAnsi="Angsana New"/>
          <w:sz w:val="26"/>
          <w:szCs w:val="26"/>
        </w:rPr>
      </w:pPr>
    </w:p>
    <w:tbl>
      <w:tblPr>
        <w:tblW w:w="8182" w:type="dxa"/>
        <w:tblInd w:w="558" w:type="dxa"/>
        <w:tblLook w:val="0000" w:firstRow="0" w:lastRow="0" w:firstColumn="0" w:lastColumn="0" w:noHBand="0" w:noVBand="0"/>
      </w:tblPr>
      <w:tblGrid>
        <w:gridCol w:w="3865"/>
        <w:gridCol w:w="2672"/>
        <w:gridCol w:w="918"/>
        <w:gridCol w:w="727"/>
      </w:tblGrid>
      <w:tr w:rsidR="00D84E2F" w:rsidRPr="00E11762" w14:paraId="76A72D8F" w14:textId="77777777" w:rsidTr="00913C63">
        <w:tc>
          <w:tcPr>
            <w:tcW w:w="3865" w:type="dxa"/>
            <w:vAlign w:val="bottom"/>
          </w:tcPr>
          <w:p w14:paraId="7C14A995" w14:textId="77777777" w:rsidR="00D84E2F" w:rsidRPr="00E11762" w:rsidRDefault="00D84E2F" w:rsidP="00D1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672" w:type="dxa"/>
          </w:tcPr>
          <w:p w14:paraId="63D87768" w14:textId="77777777" w:rsidR="00D84E2F" w:rsidRPr="00E11762" w:rsidRDefault="00D84E2F" w:rsidP="00E5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3FBAB283" w14:textId="3F4D8E62" w:rsidR="00D84E2F" w:rsidRPr="00D75C0E" w:rsidRDefault="00D84E2F" w:rsidP="00FC3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58"/>
                <w:tab w:val="right" w:pos="595"/>
              </w:tabs>
              <w:ind w:left="-129" w:right="7"/>
              <w:rPr>
                <w:rFonts w:ascii="Angsana New" w:hAnsi="Angsana New"/>
                <w:sz w:val="30"/>
                <w:szCs w:val="30"/>
              </w:rPr>
            </w:pPr>
            <w:r w:rsidRPr="00D75C0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B5FA5" w:rsidRPr="00D75C0E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D75C0E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727" w:type="dxa"/>
          </w:tcPr>
          <w:p w14:paraId="785F2F51" w14:textId="77777777" w:rsidR="00D84E2F" w:rsidRPr="00E11762" w:rsidRDefault="00D84E2F" w:rsidP="00D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4E2F" w:rsidRPr="00E11762" w14:paraId="554BEDC9" w14:textId="77777777" w:rsidTr="00913C63">
        <w:tc>
          <w:tcPr>
            <w:tcW w:w="3865" w:type="dxa"/>
            <w:vAlign w:val="bottom"/>
          </w:tcPr>
          <w:p w14:paraId="068BBFF6" w14:textId="5E3E55D8" w:rsidR="00D84E2F" w:rsidRPr="00E11762" w:rsidRDefault="00D84E2F" w:rsidP="00D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672" w:type="dxa"/>
          </w:tcPr>
          <w:p w14:paraId="2E723D04" w14:textId="57ED4399" w:rsidR="00D84E2F" w:rsidRPr="00E11762" w:rsidRDefault="00D84E2F" w:rsidP="00D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ตามอายุสัญญา</w:t>
            </w:r>
            <w:r w:rsidR="00052677"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</w:p>
        </w:tc>
        <w:tc>
          <w:tcPr>
            <w:tcW w:w="918" w:type="dxa"/>
          </w:tcPr>
          <w:p w14:paraId="3A500155" w14:textId="55233771" w:rsidR="00D84E2F" w:rsidRPr="00D75C0E" w:rsidRDefault="00D84E2F" w:rsidP="00BB5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  <w:r w:rsidRPr="00D75C0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75C0E">
              <w:rPr>
                <w:rFonts w:ascii="Angsana New" w:hAnsi="Angsana New"/>
                <w:sz w:val="30"/>
                <w:szCs w:val="30"/>
              </w:rPr>
              <w:t xml:space="preserve">10 - </w:t>
            </w:r>
            <w:r w:rsidR="00A2367A" w:rsidRPr="00D75C0E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727" w:type="dxa"/>
          </w:tcPr>
          <w:p w14:paraId="2A4FDFDD" w14:textId="77777777" w:rsidR="00D84E2F" w:rsidRPr="00E11762" w:rsidRDefault="00D84E2F" w:rsidP="00D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4E2F" w:rsidRPr="00E11762" w14:paraId="2D907425" w14:textId="77777777" w:rsidTr="00913C63">
        <w:tc>
          <w:tcPr>
            <w:tcW w:w="3865" w:type="dxa"/>
            <w:vAlign w:val="bottom"/>
          </w:tcPr>
          <w:p w14:paraId="5CEE2351" w14:textId="77777777" w:rsidR="00D84E2F" w:rsidRPr="00E11762" w:rsidRDefault="00D84E2F" w:rsidP="006C3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2672" w:type="dxa"/>
          </w:tcPr>
          <w:p w14:paraId="3E5DA237" w14:textId="77777777" w:rsidR="00D84E2F" w:rsidRPr="00E11762" w:rsidRDefault="00D84E2F" w:rsidP="00E5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36CDB876" w14:textId="3D1B69EC" w:rsidR="00D84E2F" w:rsidRPr="00D75C0E" w:rsidRDefault="00D84E2F" w:rsidP="00BB5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  <w:r w:rsidRPr="00D75C0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B5FA5" w:rsidRPr="00D75C0E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D75C0E">
              <w:rPr>
                <w:rFonts w:ascii="Angsana New" w:hAnsi="Angsana New"/>
                <w:sz w:val="30"/>
                <w:szCs w:val="30"/>
              </w:rPr>
              <w:t>3 - 10</w:t>
            </w:r>
          </w:p>
        </w:tc>
        <w:tc>
          <w:tcPr>
            <w:tcW w:w="727" w:type="dxa"/>
          </w:tcPr>
          <w:p w14:paraId="0D2A5F23" w14:textId="77777777" w:rsidR="00D84E2F" w:rsidRPr="00E11762" w:rsidRDefault="00D84E2F" w:rsidP="00D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4E2F" w:rsidRPr="00E11762" w14:paraId="6C3EEB89" w14:textId="77777777" w:rsidTr="00913C63">
        <w:tc>
          <w:tcPr>
            <w:tcW w:w="3865" w:type="dxa"/>
            <w:shd w:val="clear" w:color="auto" w:fill="auto"/>
            <w:vAlign w:val="bottom"/>
          </w:tcPr>
          <w:p w14:paraId="19C46C49" w14:textId="77777777" w:rsidR="00D84E2F" w:rsidRPr="00E11762" w:rsidRDefault="00D84E2F" w:rsidP="00D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72" w:type="dxa"/>
          </w:tcPr>
          <w:p w14:paraId="0B0743D3" w14:textId="77777777" w:rsidR="00D84E2F" w:rsidRPr="00E11762" w:rsidRDefault="00D84E2F" w:rsidP="00E5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1F7AF2E1" w14:textId="2FDB9C18" w:rsidR="00D84E2F" w:rsidRPr="00D75C0E" w:rsidRDefault="00D84E2F" w:rsidP="00D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  <w:r w:rsidRPr="00D75C0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B5FA5" w:rsidRPr="00D75C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75C0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27" w:type="dxa"/>
            <w:shd w:val="clear" w:color="auto" w:fill="auto"/>
          </w:tcPr>
          <w:p w14:paraId="4AC46AB8" w14:textId="77777777" w:rsidR="00D84E2F" w:rsidRPr="00E11762" w:rsidRDefault="00D84E2F" w:rsidP="00D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913C63" w:rsidRPr="00E11762" w14:paraId="07117DE1" w14:textId="77777777" w:rsidTr="00F01CD7">
        <w:tc>
          <w:tcPr>
            <w:tcW w:w="3865" w:type="dxa"/>
            <w:shd w:val="clear" w:color="auto" w:fill="auto"/>
            <w:vAlign w:val="bottom"/>
          </w:tcPr>
          <w:p w14:paraId="2C37A904" w14:textId="0F9A6585" w:rsidR="00913C63" w:rsidRPr="00E11762" w:rsidRDefault="00913C63" w:rsidP="00D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ab/>
              <w:t xml:space="preserve"> </w:t>
            </w:r>
          </w:p>
        </w:tc>
        <w:tc>
          <w:tcPr>
            <w:tcW w:w="4317" w:type="dxa"/>
            <w:gridSpan w:val="3"/>
          </w:tcPr>
          <w:p w14:paraId="2A0B1AD7" w14:textId="5FAFF94A" w:rsidR="00913C63" w:rsidRPr="00E11762" w:rsidRDefault="00913C63" w:rsidP="00913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              ตามอายุสัญญา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</w:tr>
    </w:tbl>
    <w:p w14:paraId="016149F8" w14:textId="77777777" w:rsidR="00734580" w:rsidRPr="00AD006C" w:rsidRDefault="00734580" w:rsidP="00D16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6"/>
          <w:szCs w:val="26"/>
        </w:rPr>
      </w:pPr>
    </w:p>
    <w:p w14:paraId="50BA3F12" w14:textId="14BE8B97" w:rsidR="00D16A7B" w:rsidRPr="00E11762" w:rsidRDefault="00D16A7B" w:rsidP="00E43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กลุ่มบริษัท</w:t>
      </w:r>
      <w:r w:rsidRPr="00E11762">
        <w:rPr>
          <w:rFonts w:ascii="Angsana New" w:hAnsi="Angsana New" w:hint="cs"/>
          <w:sz w:val="30"/>
          <w:szCs w:val="30"/>
          <w:cs/>
        </w:rPr>
        <w:t>ไ</w:t>
      </w:r>
      <w:r w:rsidRPr="00E11762">
        <w:rPr>
          <w:rFonts w:ascii="Angsana New" w:hAnsi="Angsana New"/>
          <w:sz w:val="30"/>
          <w:szCs w:val="30"/>
          <w:cs/>
        </w:rPr>
        <w:t>ม่คิดค่าเสื่อมราคาสำหรับที่ดินและสินทรัพย์ที่อยู่ระหว่างการก่อสร้าง</w:t>
      </w:r>
      <w:r w:rsidR="00A42B35">
        <w:rPr>
          <w:rFonts w:ascii="Angsana New" w:hAnsi="Angsana New" w:hint="cs"/>
          <w:sz w:val="30"/>
          <w:szCs w:val="30"/>
          <w:cs/>
        </w:rPr>
        <w:t>และติดตั้ง</w:t>
      </w:r>
      <w:r w:rsidRPr="00E11762">
        <w:rPr>
          <w:rFonts w:ascii="Angsana New" w:hAnsi="Angsana New"/>
          <w:sz w:val="30"/>
          <w:szCs w:val="30"/>
          <w:cs/>
        </w:rPr>
        <w:tab/>
      </w:r>
    </w:p>
    <w:p w14:paraId="641D02D4" w14:textId="77777777" w:rsidR="00D75C0E" w:rsidRPr="00AD006C" w:rsidRDefault="00D75C0E" w:rsidP="00D16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p w14:paraId="141276F3" w14:textId="14E6564F" w:rsidR="00D16A7B" w:rsidRDefault="00D16A7B" w:rsidP="00D16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6389D3DD" w14:textId="3991A3D8" w:rsidR="004A5DB9" w:rsidRPr="00AD006C" w:rsidRDefault="004A5DB9" w:rsidP="00D16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p w14:paraId="23477827" w14:textId="76FF3A43" w:rsidR="004A5DB9" w:rsidRDefault="004A5DB9" w:rsidP="00D16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A5DB9">
        <w:rPr>
          <w:rFonts w:ascii="Angsana New" w:hAnsi="Angsana New" w:hint="cs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386B1C8B" w14:textId="0032D23F" w:rsidR="004A5DB9" w:rsidRPr="00AD006C" w:rsidRDefault="004A5DB9" w:rsidP="00D16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1768CC36" w14:textId="06089620" w:rsidR="004A5DB9" w:rsidRPr="004A5DB9" w:rsidRDefault="004A5DB9" w:rsidP="004A5D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A5DB9">
        <w:rPr>
          <w:rFonts w:ascii="Angsana New" w:hAnsi="Angsana New" w:hint="cs"/>
          <w:sz w:val="30"/>
          <w:szCs w:val="30"/>
          <w:cs/>
        </w:rPr>
        <w:t>เมื่อมีการเปลี่ยนแปลงการใช้งานจากสินทรัพย์ที่มีไว้ใช้งานไปยัง</w:t>
      </w:r>
      <w:r w:rsidRPr="004A5DB9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อสังหาริมทรัพย์เพื่อการลงทุน </w:t>
      </w:r>
      <w:r w:rsidRPr="004A5DB9">
        <w:rPr>
          <w:rFonts w:ascii="Angsana New" w:hAnsi="Angsana New" w:hint="cs"/>
          <w:sz w:val="30"/>
          <w:szCs w:val="30"/>
          <w:cs/>
        </w:rPr>
        <w:t>กลุ่มบริษัทจะรับรู้มูลค่าอสังหาริมทรัพย์ที่ใหม่ด้วยมูลค่าตามบัญชีและจัดประเภทเป็น</w:t>
      </w:r>
      <w:r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</w:p>
    <w:p w14:paraId="38B874E2" w14:textId="77777777" w:rsidR="004A5DB9" w:rsidRPr="00AD006C" w:rsidRDefault="004A5DB9" w:rsidP="00D16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36673034" w14:textId="67778577" w:rsidR="0024251F" w:rsidRPr="000156DD" w:rsidRDefault="000156DD" w:rsidP="000156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156DD">
        <w:rPr>
          <w:rFonts w:ascii="Angsana New" w:hAnsi="Angsana New"/>
          <w:b/>
          <w:bCs/>
          <w:i/>
          <w:iCs/>
          <w:sz w:val="30"/>
          <w:szCs w:val="30"/>
        </w:rPr>
        <w:t>(</w:t>
      </w:r>
      <w:proofErr w:type="gramStart"/>
      <w:r w:rsidRPr="000156D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ฎ</w:t>
      </w:r>
      <w:r w:rsidRPr="000156DD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  <w:proofErr w:type="gramEnd"/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  <w:r w:rsidR="0024251F" w:rsidRPr="000156DD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2FB11E3F" w14:textId="77777777" w:rsidR="0024251F" w:rsidRPr="00AD006C" w:rsidRDefault="0024251F" w:rsidP="0024251F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38E22B2F" w14:textId="77777777" w:rsidR="00C806F6" w:rsidRPr="00E11762" w:rsidRDefault="009E209C" w:rsidP="00C806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C806F6" w:rsidRPr="00E11762">
        <w:rPr>
          <w:rFonts w:ascii="Angsana New" w:hAnsi="Angsana New"/>
          <w:sz w:val="30"/>
          <w:szCs w:val="30"/>
          <w:cs/>
        </w:rPr>
        <w:t>ที่</w:t>
      </w:r>
      <w:r w:rsidR="00C806F6" w:rsidRPr="00E11762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C806F6" w:rsidRPr="00E11762">
        <w:rPr>
          <w:rFonts w:ascii="Angsana New" w:hAnsi="Angsana New"/>
          <w:sz w:val="30"/>
          <w:szCs w:val="30"/>
          <w:cs/>
        </w:rPr>
        <w:t>ซื้อมา</w:t>
      </w:r>
      <w:r w:rsidR="00C806F6" w:rsidRPr="00E11762">
        <w:rPr>
          <w:rFonts w:ascii="Angsana New" w:hAnsi="Angsana New" w:hint="cs"/>
          <w:sz w:val="30"/>
          <w:szCs w:val="30"/>
          <w:cs/>
        </w:rPr>
        <w:t xml:space="preserve">และมีอายุการใช้งานจำกัด </w:t>
      </w:r>
      <w:r w:rsidR="0004215D" w:rsidRPr="00E11762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="00C806F6" w:rsidRPr="00E11762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</w:t>
      </w:r>
      <w:r w:rsidR="00C806F6" w:rsidRPr="00E11762">
        <w:rPr>
          <w:rFonts w:ascii="Angsana New" w:hAnsi="Angsana New" w:hint="cs"/>
          <w:sz w:val="30"/>
          <w:szCs w:val="30"/>
          <w:cs/>
        </w:rPr>
        <w:t>ผล</w:t>
      </w:r>
      <w:r w:rsidR="00C806F6" w:rsidRPr="00E11762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C806F6" w:rsidRPr="00E11762">
        <w:rPr>
          <w:rFonts w:ascii="Angsana New" w:hAnsi="Angsana New" w:hint="cs"/>
          <w:sz w:val="30"/>
          <w:szCs w:val="30"/>
          <w:cs/>
        </w:rPr>
        <w:t>สะสม</w:t>
      </w:r>
    </w:p>
    <w:p w14:paraId="579F6AD0" w14:textId="77777777" w:rsidR="006B70C0" w:rsidRPr="00AD006C" w:rsidRDefault="006B70C0" w:rsidP="00C806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26"/>
          <w:szCs w:val="26"/>
        </w:rPr>
      </w:pPr>
    </w:p>
    <w:p w14:paraId="19D18502" w14:textId="77777777" w:rsidR="00C806F6" w:rsidRPr="00E11762" w:rsidRDefault="00C806F6" w:rsidP="00C806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E11762">
        <w:rPr>
          <w:rFonts w:ascii="Angsana New" w:hAnsi="Angsana New" w:hint="cs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15E8503B" w14:textId="77777777" w:rsidR="00C806F6" w:rsidRPr="00AD006C" w:rsidRDefault="00C806F6" w:rsidP="00C806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26"/>
          <w:szCs w:val="26"/>
        </w:rPr>
      </w:pPr>
    </w:p>
    <w:p w14:paraId="0C5AAB3F" w14:textId="77777777" w:rsidR="00C806F6" w:rsidRPr="00E11762" w:rsidRDefault="00C806F6" w:rsidP="00C806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E11762">
        <w:rPr>
          <w:rFonts w:ascii="Angsana New" w:eastAsia="Calibri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</w:t>
      </w:r>
      <w:r w:rsidRPr="00E11762">
        <w:rPr>
          <w:rFonts w:ascii="Angsana New" w:eastAsia="Calibri" w:hAnsi="Angsana New"/>
          <w:sz w:val="30"/>
          <w:szCs w:val="30"/>
          <w:cs/>
        </w:rPr>
        <w:t>ก่อให้เกิดประโยชน์เชิงเศรษฐกิจในอนาคต</w:t>
      </w:r>
      <w:r w:rsidRPr="00E11762">
        <w:rPr>
          <w:rFonts w:ascii="Angsana New" w:eastAsia="Calibri" w:hAnsi="Angsana New"/>
          <w:sz w:val="30"/>
          <w:szCs w:val="30"/>
        </w:rPr>
        <w:t xml:space="preserve"> </w:t>
      </w:r>
      <w:r w:rsidRPr="00E11762">
        <w:rPr>
          <w:rFonts w:ascii="Angsana New" w:eastAsia="Calibri" w:hAnsi="Angsana New" w:hint="cs"/>
          <w:sz w:val="30"/>
          <w:szCs w:val="30"/>
          <w:cs/>
        </w:rPr>
        <w:t>โดยรวมเป็นสินทรัพย์ที่</w:t>
      </w:r>
      <w:r w:rsidRPr="00E11762">
        <w:rPr>
          <w:rFonts w:ascii="Angsana New" w:eastAsia="Calibri" w:hAnsi="Angsana New"/>
          <w:sz w:val="30"/>
          <w:szCs w:val="30"/>
          <w:cs/>
        </w:rPr>
        <w:t>สามารถระบุได้</w:t>
      </w:r>
      <w:r w:rsidRPr="00E11762">
        <w:rPr>
          <w:rFonts w:ascii="Angsana New" w:eastAsia="Calibri" w:hAnsi="Angsana New" w:hint="cs"/>
          <w:sz w:val="30"/>
          <w:szCs w:val="30"/>
          <w:cs/>
        </w:rPr>
        <w:t>ที่เกี่ยวข้อ</w:t>
      </w:r>
      <w:r w:rsidR="008B5D65" w:rsidRPr="00E11762">
        <w:rPr>
          <w:rFonts w:ascii="Angsana New" w:eastAsia="Calibri" w:hAnsi="Angsana New" w:hint="cs"/>
          <w:sz w:val="30"/>
          <w:szCs w:val="30"/>
          <w:cs/>
        </w:rPr>
        <w:t>งนั้น</w:t>
      </w:r>
      <w:r w:rsidR="008B5D65" w:rsidRPr="00E11762">
        <w:rPr>
          <w:rFonts w:ascii="Angsana New" w:eastAsia="Calibri" w:hAnsi="Angsana New"/>
          <w:sz w:val="30"/>
          <w:szCs w:val="30"/>
        </w:rPr>
        <w:t xml:space="preserve"> </w:t>
      </w:r>
      <w:r w:rsidR="00C63B02" w:rsidRPr="00E11762">
        <w:rPr>
          <w:rFonts w:ascii="Angsana New" w:eastAsia="Calibri" w:hAnsi="Angsana New" w:hint="cs"/>
          <w:sz w:val="30"/>
          <w:szCs w:val="30"/>
          <w:cs/>
        </w:rPr>
        <w:t>ค่าใช้จ่ายอื่น</w:t>
      </w:r>
      <w:r w:rsidRPr="00E11762">
        <w:rPr>
          <w:rFonts w:ascii="Angsana New" w:eastAsia="Calibri" w:hAnsi="Angsana New" w:hint="cs"/>
          <w:sz w:val="30"/>
          <w:szCs w:val="30"/>
          <w:cs/>
        </w:rPr>
        <w:t>รับรู้</w:t>
      </w:r>
      <w:r w:rsidRPr="00E11762">
        <w:rPr>
          <w:rFonts w:ascii="Angsana New" w:eastAsia="Calibri" w:hAnsi="Angsana New"/>
          <w:sz w:val="30"/>
          <w:szCs w:val="30"/>
          <w:cs/>
        </w:rPr>
        <w:t>ในกำไรหรือขาดทุนเมื่อเกิดขึ้น</w:t>
      </w:r>
    </w:p>
    <w:p w14:paraId="6B990B5F" w14:textId="69562C20" w:rsidR="005D4B20" w:rsidRPr="00AD006C" w:rsidRDefault="005D4B20" w:rsidP="00C806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26"/>
          <w:szCs w:val="26"/>
        </w:rPr>
      </w:pPr>
    </w:p>
    <w:p w14:paraId="76235EFA" w14:textId="77777777" w:rsidR="00C806F6" w:rsidRPr="00E11762" w:rsidRDefault="00C806F6" w:rsidP="00C806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E11762">
        <w:rPr>
          <w:rFonts w:ascii="Angsana New" w:hAnsi="Angsana New" w:hint="cs"/>
          <w:i/>
          <w:iCs/>
          <w:sz w:val="30"/>
          <w:szCs w:val="30"/>
          <w:cs/>
        </w:rPr>
        <w:t>ค่าตัดจำหน่าย</w:t>
      </w:r>
      <w:r w:rsidR="00C82062" w:rsidRPr="00E11762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45FF965B" w14:textId="77777777" w:rsidR="00C806F6" w:rsidRPr="00AD006C" w:rsidRDefault="00C806F6" w:rsidP="00C806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26"/>
          <w:szCs w:val="26"/>
        </w:rPr>
      </w:pPr>
    </w:p>
    <w:p w14:paraId="7937EC82" w14:textId="77777777" w:rsidR="00C806F6" w:rsidRPr="00E11762" w:rsidRDefault="00C806F6" w:rsidP="00C806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t>ค่าตัดจำหน่ายคำนวณจาก</w:t>
      </w:r>
      <w:r w:rsidRPr="00E11762">
        <w:rPr>
          <w:rFonts w:ascii="Angsana New" w:eastAsia="Calibri" w:hAnsi="Angsana New" w:hint="cs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21EE4F76" w14:textId="77777777" w:rsidR="00263228" w:rsidRPr="00E11762" w:rsidRDefault="00263228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1CEEE9A" w14:textId="01CFF4C8" w:rsidR="00C806F6" w:rsidRPr="00E11762" w:rsidRDefault="00C806F6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lastRenderedPageBreak/>
        <w:t>ค่าตัดจำหน่ายรับรู้ในกำไรหรือขาดทุน</w:t>
      </w:r>
      <w:r w:rsidRPr="00E11762">
        <w:rPr>
          <w:rFonts w:ascii="Angsana New" w:hAnsi="Angsana New"/>
          <w:sz w:val="30"/>
          <w:szCs w:val="30"/>
          <w:cs/>
        </w:rPr>
        <w:t>โดยวิธีเส้นตรง</w:t>
      </w:r>
      <w:r w:rsidRPr="00E11762">
        <w:rPr>
          <w:rFonts w:ascii="Angsana New" w:hAnsi="Angsana New" w:hint="cs"/>
          <w:sz w:val="30"/>
          <w:szCs w:val="30"/>
          <w:cs/>
        </w:rPr>
        <w:t>ซึ่งโดยส่วนใหญ่จะสะท้อน</w:t>
      </w:r>
      <w:r w:rsidRPr="00E11762">
        <w:rPr>
          <w:rFonts w:ascii="Angsana New" w:hAnsi="Angsana New"/>
          <w:sz w:val="30"/>
          <w:szCs w:val="30"/>
          <w:cs/>
        </w:rPr>
        <w:t>รูปแบบที่คาดว่าจะได้รับ</w:t>
      </w:r>
      <w:r w:rsidRPr="00E11762">
        <w:rPr>
          <w:rFonts w:ascii="Angsana New" w:hAnsi="Angsana New"/>
          <w:spacing w:val="-2"/>
          <w:sz w:val="30"/>
          <w:szCs w:val="30"/>
          <w:cs/>
        </w:rPr>
        <w:t>ประโยชน์เชิงเศรษฐกิจในอนาคตจากสินทรัพย์นั้นตาม</w:t>
      </w:r>
      <w:r w:rsidRPr="00E11762">
        <w:rPr>
          <w:rFonts w:ascii="Angsana New" w:hAnsi="Angsana New" w:hint="cs"/>
          <w:spacing w:val="-2"/>
          <w:sz w:val="30"/>
          <w:szCs w:val="30"/>
          <w:cs/>
        </w:rPr>
        <w:t>ระยะเวลาที่คาดว่าจะได้รับประโยชน์จากสินทรัพย์ไม่มีตัวตน</w:t>
      </w:r>
      <w:r w:rsidR="00C63B02" w:rsidRPr="00E11762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</w:p>
    <w:p w14:paraId="0AA46AFB" w14:textId="77777777" w:rsidR="001309D9" w:rsidRPr="00E11762" w:rsidRDefault="001309D9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0A8DB46" w14:textId="77777777" w:rsidR="0004215D" w:rsidRPr="00E11762" w:rsidRDefault="00C806F6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</w:t>
      </w:r>
      <w:r w:rsidRPr="00E11762">
        <w:rPr>
          <w:rFonts w:ascii="Angsana New" w:hAnsi="Angsana New" w:hint="cs"/>
          <w:sz w:val="30"/>
          <w:szCs w:val="30"/>
          <w:cs/>
        </w:rPr>
        <w:t>สำหรับปีปัจจุบันและปีเปรียบเทียบ</w:t>
      </w:r>
      <w:r w:rsidR="00AF2BE3" w:rsidRPr="00E11762">
        <w:rPr>
          <w:rFonts w:ascii="Angsana New" w:hAnsi="Angsana New" w:hint="cs"/>
          <w:sz w:val="30"/>
          <w:szCs w:val="30"/>
          <w:cs/>
        </w:rPr>
        <w:t>ของ</w:t>
      </w:r>
      <w:r w:rsidR="00571CF3" w:rsidRPr="00E11762">
        <w:rPr>
          <w:rFonts w:ascii="Angsana New" w:hAnsi="Angsana New" w:hint="cs"/>
          <w:sz w:val="30"/>
          <w:szCs w:val="30"/>
          <w:cs/>
        </w:rPr>
        <w:t>โปรแกรมคอมพิวเตอร์และ</w:t>
      </w:r>
      <w:r w:rsidR="00AF2BE3" w:rsidRPr="00E11762">
        <w:rPr>
          <w:rFonts w:ascii="Angsana New" w:hAnsi="Angsana New" w:hint="cs"/>
          <w:sz w:val="30"/>
          <w:szCs w:val="30"/>
          <w:cs/>
        </w:rPr>
        <w:t>ลิขสิทธิ์ซอฟต์แวร์</w:t>
      </w:r>
      <w:r w:rsidR="00C63B02" w:rsidRPr="00E11762">
        <w:rPr>
          <w:rFonts w:ascii="Angsana New" w:hAnsi="Angsana New" w:hint="cs"/>
          <w:sz w:val="30"/>
          <w:szCs w:val="30"/>
          <w:cs/>
        </w:rPr>
        <w:t xml:space="preserve">คือ </w:t>
      </w:r>
      <w:r w:rsidR="00C63B02" w:rsidRPr="00E11762">
        <w:rPr>
          <w:rFonts w:ascii="Angsana New" w:hAnsi="Angsana New"/>
          <w:sz w:val="30"/>
          <w:szCs w:val="30"/>
        </w:rPr>
        <w:t xml:space="preserve">3 - 10 </w:t>
      </w:r>
      <w:r w:rsidR="00C63B02" w:rsidRPr="00E11762">
        <w:rPr>
          <w:rFonts w:ascii="Angsana New" w:hAnsi="Angsana New" w:hint="cs"/>
          <w:sz w:val="30"/>
          <w:szCs w:val="30"/>
          <w:cs/>
        </w:rPr>
        <w:t>ปี</w:t>
      </w:r>
      <w:r w:rsidR="00C82062" w:rsidRPr="00E11762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8F10032" w14:textId="3082C134" w:rsidR="00C806F6" w:rsidRPr="00E11762" w:rsidRDefault="00C806F6" w:rsidP="00684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0" w:lineRule="auto"/>
        <w:ind w:left="540" w:right="43"/>
        <w:jc w:val="thaiDistribute"/>
        <w:rPr>
          <w:rFonts w:ascii="Angsana New" w:hAnsi="Angsana New"/>
          <w:color w:val="0000FF"/>
          <w:sz w:val="24"/>
          <w:szCs w:val="24"/>
          <w:shd w:val="clear" w:color="auto" w:fill="E0E0E0"/>
          <w:cs/>
        </w:rPr>
      </w:pPr>
    </w:p>
    <w:p w14:paraId="20242867" w14:textId="0DBEF18B" w:rsidR="00734580" w:rsidRPr="00E11762" w:rsidRDefault="00734580" w:rsidP="00734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กลุ่มบริษัท</w:t>
      </w:r>
      <w:r w:rsidRPr="00E11762">
        <w:rPr>
          <w:rFonts w:ascii="Angsana New" w:hAnsi="Angsana New" w:hint="cs"/>
          <w:sz w:val="30"/>
          <w:szCs w:val="30"/>
          <w:cs/>
        </w:rPr>
        <w:t>ไ</w:t>
      </w:r>
      <w:r w:rsidRPr="00E11762">
        <w:rPr>
          <w:rFonts w:ascii="Angsana New" w:hAnsi="Angsana New"/>
          <w:sz w:val="30"/>
          <w:szCs w:val="30"/>
          <w:cs/>
        </w:rPr>
        <w:t>ม่คิดค่า</w:t>
      </w:r>
      <w:r w:rsidR="00296673" w:rsidRPr="00E11762">
        <w:rPr>
          <w:rFonts w:ascii="Angsana New" w:hAnsi="Angsana New" w:hint="cs"/>
          <w:sz w:val="30"/>
          <w:szCs w:val="30"/>
          <w:cs/>
        </w:rPr>
        <w:t>ตัดจำหน่าย</w:t>
      </w:r>
      <w:r w:rsidRPr="00E11762">
        <w:rPr>
          <w:rFonts w:ascii="Angsana New" w:hAnsi="Angsana New"/>
          <w:sz w:val="30"/>
          <w:szCs w:val="30"/>
          <w:cs/>
        </w:rPr>
        <w:t>สำหรับ</w:t>
      </w:r>
      <w:r w:rsidRPr="00E11762">
        <w:rPr>
          <w:rFonts w:ascii="Angsana New" w:hAnsi="Angsana New" w:hint="cs"/>
          <w:sz w:val="30"/>
          <w:szCs w:val="30"/>
          <w:cs/>
        </w:rPr>
        <w:t>โปรแกรมคอมพิวเตอร์และลิขสิทธิ์ซอฟต์แวร์</w:t>
      </w:r>
      <w:r w:rsidRPr="00E11762">
        <w:rPr>
          <w:rFonts w:ascii="Angsana New" w:hAnsi="Angsana New"/>
          <w:sz w:val="30"/>
          <w:szCs w:val="30"/>
          <w:cs/>
        </w:rPr>
        <w:t>ที่อยู่ระหว่างการ</w:t>
      </w:r>
      <w:r w:rsidR="00407367" w:rsidRPr="00E11762">
        <w:rPr>
          <w:rFonts w:ascii="Angsana New" w:hAnsi="Angsana New" w:hint="cs"/>
          <w:sz w:val="30"/>
          <w:szCs w:val="30"/>
          <w:cs/>
        </w:rPr>
        <w:t xml:space="preserve">ติดตั้ง </w:t>
      </w:r>
    </w:p>
    <w:p w14:paraId="6248DBC6" w14:textId="77777777" w:rsidR="00734580" w:rsidRPr="00E11762" w:rsidRDefault="00734580" w:rsidP="00684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0" w:lineRule="auto"/>
        <w:ind w:left="540" w:right="43"/>
        <w:jc w:val="thaiDistribute"/>
        <w:rPr>
          <w:rFonts w:ascii="Angsana New" w:hAnsi="Angsana New"/>
          <w:color w:val="0000FF"/>
          <w:sz w:val="24"/>
          <w:szCs w:val="24"/>
          <w:shd w:val="clear" w:color="auto" w:fill="E0E0E0"/>
        </w:rPr>
      </w:pPr>
    </w:p>
    <w:p w14:paraId="2F983C97" w14:textId="6483E837" w:rsidR="006B70C0" w:rsidRPr="00E11762" w:rsidRDefault="00C806F6" w:rsidP="00684D97">
      <w:pPr>
        <w:spacing w:line="230" w:lineRule="auto"/>
        <w:ind w:left="540"/>
        <w:jc w:val="thaiDistribute"/>
      </w:pPr>
      <w:r w:rsidRPr="00E11762">
        <w:rPr>
          <w:rFonts w:ascii="Angsana New" w:hAnsi="Angsana New" w:hint="cs"/>
          <w:sz w:val="30"/>
          <w:szCs w:val="30"/>
          <w:cs/>
        </w:rPr>
        <w:t>วิธีการตัดจำหน่าย</w:t>
      </w:r>
      <w:r w:rsidR="00C82062" w:rsidRPr="00E11762">
        <w:rPr>
          <w:rFonts w:ascii="Angsana New" w:hAnsi="Angsana New" w:hint="cs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ระ</w:t>
      </w:r>
      <w:r w:rsidR="00AF2BE3" w:rsidRPr="00E11762">
        <w:rPr>
          <w:rFonts w:ascii="Angsana New" w:hAnsi="Angsana New" w:hint="cs"/>
          <w:sz w:val="30"/>
          <w:szCs w:val="30"/>
          <w:cs/>
        </w:rPr>
        <w:t>ยะเวลาที่คาดว่าจะได้รับประโยชน์และมูลค่าคงเหลือ</w:t>
      </w:r>
      <w:r w:rsidRPr="00E11762">
        <w:rPr>
          <w:rFonts w:ascii="Angsana New" w:hAnsi="Angsana New" w:hint="cs"/>
          <w:sz w:val="30"/>
          <w:szCs w:val="30"/>
          <w:cs/>
        </w:rPr>
        <w:t>จะได้รับการทบทวนทุกสิ้นรอบปีบัญชีและปรับปรุงตามความเหมาะสม</w:t>
      </w:r>
      <w:r w:rsidRPr="00E11762" w:rsidDel="00E44C55">
        <w:t xml:space="preserve"> </w:t>
      </w:r>
    </w:p>
    <w:p w14:paraId="337068D0" w14:textId="77777777" w:rsidR="00DC4D3D" w:rsidRPr="00E11762" w:rsidRDefault="00DC4D3D" w:rsidP="00684D97">
      <w:pPr>
        <w:spacing w:line="230" w:lineRule="auto"/>
        <w:ind w:left="540" w:right="63"/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</w:p>
    <w:p w14:paraId="79DBF8A0" w14:textId="2581867F" w:rsidR="00881543" w:rsidRPr="000156DD" w:rsidRDefault="000156DD" w:rsidP="000156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3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(</w:t>
      </w:r>
      <w:proofErr w:type="gramStart"/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ฏ</w:t>
      </w: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)   </w:t>
      </w:r>
      <w:proofErr w:type="gramEnd"/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  <w:r w:rsidR="00881543" w:rsidRPr="000156DD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สัญญาเช่า </w:t>
      </w:r>
    </w:p>
    <w:p w14:paraId="46AD5461" w14:textId="028AF252" w:rsidR="00881543" w:rsidRPr="00E11762" w:rsidRDefault="00881543" w:rsidP="00881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77EE88A" w14:textId="32AD482C" w:rsidR="00881543" w:rsidRPr="00525D72" w:rsidRDefault="00881543" w:rsidP="00881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25D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525D7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525D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525D72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3B9E7469" w14:textId="48E4ABAC" w:rsidR="00881543" w:rsidRPr="00E11762" w:rsidRDefault="00881543" w:rsidP="00881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0066551C" w14:textId="56CA9CEA" w:rsidR="00881543" w:rsidRPr="00E11762" w:rsidRDefault="00881543" w:rsidP="00881543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 xml:space="preserve">ณ วันเริ่มต้นของสัญญา </w:t>
      </w:r>
      <w:r w:rsidRPr="00D75C0E">
        <w:rPr>
          <w:rFonts w:ascii="Angsana New" w:hAnsi="Angsana New"/>
          <w:sz w:val="30"/>
          <w:szCs w:val="30"/>
          <w:cs/>
        </w:rPr>
        <w:t>กลุ่มบริษัท</w:t>
      </w:r>
      <w:r w:rsidRPr="00E11762">
        <w:rPr>
          <w:rFonts w:ascii="Angsana New" w:hAnsi="Angsana New"/>
          <w:sz w:val="30"/>
          <w:szCs w:val="30"/>
          <w:cs/>
        </w:rPr>
        <w:t>จะประเมินว่าสัญญาเป็นสัญญาเช่าหรือประกอบด้วยสัญญาเช่าหรือไม่</w:t>
      </w:r>
      <w:r w:rsidRPr="00E11762">
        <w:rPr>
          <w:rFonts w:ascii="Angsana New" w:hAnsi="Angsana New" w:hint="cs"/>
          <w:sz w:val="30"/>
          <w:szCs w:val="30"/>
          <w:cs/>
        </w:rPr>
        <w:t xml:space="preserve"> </w:t>
      </w:r>
      <w:r w:rsidRPr="00D75C0E">
        <w:rPr>
          <w:rFonts w:ascii="Angsana New" w:hAnsi="Angsana New"/>
          <w:sz w:val="30"/>
          <w:szCs w:val="30"/>
          <w:cs/>
        </w:rPr>
        <w:t>กลุ่มบริษัท</w:t>
      </w:r>
      <w:r w:rsidRPr="00E11762">
        <w:rPr>
          <w:rFonts w:ascii="Angsana New" w:hAnsi="Angsana New"/>
          <w:sz w:val="30"/>
          <w:szCs w:val="30"/>
          <w:cs/>
        </w:rPr>
        <w:t xml:space="preserve">นำคำนิยามของสัญญาเช่าตาม </w:t>
      </w:r>
      <w:r w:rsidRPr="00E11762">
        <w:rPr>
          <w:rFonts w:ascii="Angsana New" w:hAnsi="Angsana New"/>
          <w:sz w:val="30"/>
          <w:szCs w:val="30"/>
        </w:rPr>
        <w:t>TFRS 16</w:t>
      </w:r>
      <w:r w:rsidRPr="00E11762">
        <w:rPr>
          <w:rFonts w:ascii="Angsana New" w:hAnsi="Angsana New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00264CC0" w14:textId="77777777" w:rsidR="00263228" w:rsidRPr="00E11762" w:rsidRDefault="00263228" w:rsidP="00DC07C2">
      <w:pPr>
        <w:tabs>
          <w:tab w:val="clear" w:pos="68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C843758" w14:textId="4E6B2990" w:rsidR="00881543" w:rsidRPr="00E11762" w:rsidRDefault="00881543" w:rsidP="00DC07C2">
      <w:pPr>
        <w:tabs>
          <w:tab w:val="clear" w:pos="68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11762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374BEDE1" w14:textId="77777777" w:rsidR="00881543" w:rsidRPr="00E11762" w:rsidRDefault="00881543" w:rsidP="0088154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6F1B271" w14:textId="504E4582" w:rsidR="00881543" w:rsidRPr="00E11762" w:rsidRDefault="00881543" w:rsidP="0088154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11762">
        <w:rPr>
          <w:rFonts w:ascii="Angsana New" w:hAnsi="Angsana New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</w:t>
      </w:r>
      <w:r w:rsidRPr="00D75C0E">
        <w:rPr>
          <w:rFonts w:ascii="Angsana New" w:hAnsi="Angsana New"/>
          <w:sz w:val="30"/>
          <w:szCs w:val="30"/>
          <w:cs/>
        </w:rPr>
        <w:t>กลุ่มบริษัท</w:t>
      </w:r>
      <w:r w:rsidRPr="00E11762">
        <w:rPr>
          <w:rFonts w:ascii="Angsana New" w:hAnsi="Angsana New"/>
          <w:sz w:val="30"/>
          <w:szCs w:val="30"/>
          <w:cs/>
        </w:rPr>
        <w:t xml:space="preserve"> 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</w:t>
      </w:r>
    </w:p>
    <w:p w14:paraId="382D1C49" w14:textId="77777777" w:rsidR="000156DD" w:rsidRPr="00D75C0E" w:rsidRDefault="000156DD" w:rsidP="00D75C0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7D02DAD" w14:textId="75116A6F" w:rsidR="00881543" w:rsidRPr="00D75C0E" w:rsidRDefault="00881543" w:rsidP="00D75C0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75C0E">
        <w:rPr>
          <w:rFonts w:ascii="Angsana New" w:hAnsi="Angsana New"/>
          <w:sz w:val="30"/>
          <w:szCs w:val="30"/>
          <w:cs/>
        </w:rPr>
        <w:t>กลุ่มบริษัท รับรู้สินทรัพย์สิทธิการใช้และหนี้สินตามสัญญาเช่า ณ วันที่สัญญาเช่าเริ่มมีผล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874F5A7" w14:textId="77777777" w:rsidR="00881543" w:rsidRPr="00E11762" w:rsidRDefault="00881543" w:rsidP="0088154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A00DD2A" w14:textId="0A84CDEB" w:rsidR="00881543" w:rsidRPr="00D75C0E" w:rsidRDefault="00881543" w:rsidP="0088154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11762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</w:t>
      </w:r>
      <w:r w:rsidRPr="00E11762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E11762">
        <w:rPr>
          <w:rFonts w:asciiTheme="majorBidi" w:hAnsiTheme="majorBidi" w:cstheme="majorBidi"/>
          <w:b/>
          <w:sz w:val="30"/>
          <w:szCs w:val="30"/>
          <w:cs/>
        </w:rPr>
        <w:t>สุทธิจากสิ่งจูงใจในสัญญาเช่าที่ได้รับ</w:t>
      </w:r>
      <w:r w:rsidRPr="00E11762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E11762">
        <w:rPr>
          <w:rFonts w:asciiTheme="majorBidi" w:hAnsiTheme="majorBidi" w:cstheme="majorBidi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</w:t>
      </w:r>
      <w:r w:rsidRPr="00E11762">
        <w:rPr>
          <w:rFonts w:asciiTheme="majorBidi" w:hAnsiTheme="majorBidi" w:cstheme="majorBidi"/>
          <w:b/>
          <w:sz w:val="30"/>
          <w:szCs w:val="30"/>
          <w:cs/>
        </w:rPr>
        <w:lastRenderedPageBreak/>
        <w:t>สิ้นสุดของอายุสัญญาเช่</w:t>
      </w:r>
      <w:r w:rsidR="00DC07C2" w:rsidRPr="00E11762">
        <w:rPr>
          <w:rFonts w:asciiTheme="majorBidi" w:hAnsiTheme="majorBidi" w:cstheme="majorBidi" w:hint="cs"/>
          <w:b/>
          <w:sz w:val="30"/>
          <w:szCs w:val="30"/>
          <w:cs/>
        </w:rPr>
        <w:t>า</w:t>
      </w:r>
      <w:r w:rsidRPr="00E11762">
        <w:rPr>
          <w:rFonts w:asciiTheme="majorBidi" w:hAnsiTheme="majorBidi" w:cstheme="majorBidi"/>
          <w:b/>
          <w:sz w:val="30"/>
          <w:szCs w:val="30"/>
          <w:cs/>
        </w:rPr>
        <w:t>เว้นแต่สัญญาเช่าดังกล่าวมีการโอนกรรมสิทธิ</w:t>
      </w:r>
      <w:r w:rsidRPr="00E11762">
        <w:rPr>
          <w:rFonts w:asciiTheme="majorBidi" w:hAnsiTheme="majorBidi" w:cstheme="majorBidi" w:hint="cs"/>
          <w:b/>
          <w:sz w:val="30"/>
          <w:szCs w:val="30"/>
          <w:cs/>
        </w:rPr>
        <w:t>์</w:t>
      </w:r>
      <w:r w:rsidRPr="00E11762">
        <w:rPr>
          <w:rFonts w:asciiTheme="majorBidi" w:hAnsiTheme="majorBidi" w:cstheme="majorBidi"/>
          <w:b/>
          <w:sz w:val="30"/>
          <w:szCs w:val="30"/>
          <w:cs/>
        </w:rPr>
        <w:t>ในสินทรัพย์ที่เช่าให้กับ</w:t>
      </w:r>
      <w:r w:rsidRPr="00D75C0E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="007A52AF" w:rsidRPr="00D75C0E">
        <w:rPr>
          <w:rFonts w:asciiTheme="majorBidi" w:hAnsiTheme="majorBidi" w:cstheme="majorBidi" w:hint="cs"/>
          <w:b/>
          <w:sz w:val="30"/>
          <w:szCs w:val="30"/>
          <w:cs/>
        </w:rPr>
        <w:t>เมื่อ</w:t>
      </w:r>
      <w:r w:rsidRPr="00E11762">
        <w:rPr>
          <w:rFonts w:asciiTheme="majorBidi" w:hAnsiTheme="majorBidi" w:cstheme="majorBidi"/>
          <w:b/>
          <w:sz w:val="30"/>
          <w:szCs w:val="30"/>
          <w:cs/>
        </w:rPr>
        <w:t>สิ้นสุดสัญญาเช่า หรือต้นทุนของสินทรัพย์สิทธิการใช้สะท้อนว่า</w:t>
      </w:r>
      <w:r w:rsidRPr="00D75C0E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E11762">
        <w:rPr>
          <w:rFonts w:asciiTheme="majorBidi" w:hAnsiTheme="majorBidi" w:cstheme="majorBidi"/>
          <w:b/>
          <w:sz w:val="30"/>
          <w:szCs w:val="30"/>
          <w:cs/>
        </w:rPr>
        <w:t xml:space="preserve"> 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</w:t>
      </w:r>
      <w:r w:rsidRPr="00E11762">
        <w:rPr>
          <w:rFonts w:asciiTheme="majorBidi" w:hAnsiTheme="majorBidi" w:cstheme="majorBidi" w:hint="cs"/>
          <w:b/>
          <w:sz w:val="30"/>
          <w:szCs w:val="30"/>
          <w:cs/>
        </w:rPr>
        <w:t xml:space="preserve"> ซึ่ง</w:t>
      </w:r>
      <w:r w:rsidRPr="00E11762">
        <w:rPr>
          <w:rFonts w:asciiTheme="majorBidi" w:hAnsiTheme="majorBidi" w:cstheme="majorBidi"/>
          <w:b/>
          <w:sz w:val="30"/>
          <w:szCs w:val="30"/>
          <w:cs/>
        </w:rPr>
        <w:t xml:space="preserve">กำหนดตามเกณฑ์เดียวกันกับสินทรัพย์และอุปกรณ์ที่เกี่ยวข้อง </w:t>
      </w:r>
    </w:p>
    <w:p w14:paraId="2E315167" w14:textId="77777777" w:rsidR="00881543" w:rsidRPr="00D75C0E" w:rsidRDefault="00881543" w:rsidP="00D75C0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50C9849" w14:textId="23DC6B0B" w:rsidR="00881543" w:rsidRPr="00D75C0E" w:rsidRDefault="00881543" w:rsidP="00D75C0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11762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</w:t>
      </w:r>
      <w:r w:rsidRPr="00E11762">
        <w:rPr>
          <w:rFonts w:asciiTheme="majorBidi" w:hAnsiTheme="majorBidi" w:cstheme="majorBidi" w:hint="cs"/>
          <w:b/>
          <w:sz w:val="30"/>
          <w:szCs w:val="30"/>
          <w:cs/>
        </w:rPr>
        <w:t>ค่า</w:t>
      </w:r>
      <w:r w:rsidRPr="00E11762">
        <w:rPr>
          <w:rFonts w:asciiTheme="majorBidi" w:hAnsiTheme="majorBidi" w:cstheme="majorBidi"/>
          <w:b/>
          <w:sz w:val="30"/>
          <w:szCs w:val="30"/>
          <w:cs/>
        </w:rPr>
        <w:t>เช่าที่ยังไม่ได้จ่ายชำระ ณ วันที่สัญญาเช่าเริ่มมีผล คิดลดด้วย</w:t>
      </w:r>
      <w:r w:rsidRPr="00D75C0E">
        <w:rPr>
          <w:rFonts w:asciiTheme="majorBidi" w:hAnsiTheme="majorBidi" w:cstheme="majorBidi"/>
          <w:b/>
          <w:sz w:val="30"/>
          <w:szCs w:val="30"/>
          <w:cs/>
        </w:rPr>
        <w:t>อัตราดอกเบี้ยตามนัยของสัญญาเช่า เว้นแต่อัตรานั้นไม่สามารถกำหนดได้</w:t>
      </w:r>
      <w:r w:rsidRPr="00D75C0E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D75C0E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="009E0C8A" w:rsidRPr="00E11762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E11762">
        <w:rPr>
          <w:rFonts w:asciiTheme="majorBidi" w:hAnsiTheme="majorBidi" w:cstheme="majorBidi"/>
          <w:b/>
          <w:sz w:val="30"/>
          <w:szCs w:val="30"/>
          <w:cs/>
        </w:rPr>
        <w:t>ใช้อัตราดอกเบี้ยเงินกู้ยืมส่วนเพิ่มของ</w:t>
      </w:r>
      <w:r w:rsidRPr="00D75C0E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E11762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E11762">
        <w:rPr>
          <w:rFonts w:asciiTheme="majorBidi" w:hAnsiTheme="majorBidi" w:cstheme="majorBidi" w:hint="cs"/>
          <w:b/>
          <w:sz w:val="30"/>
          <w:szCs w:val="30"/>
          <w:cs/>
        </w:rPr>
        <w:t>ค่าเช่ารวมถึงค่าเช่า</w:t>
      </w:r>
      <w:r w:rsidRPr="00E11762">
        <w:rPr>
          <w:rFonts w:asciiTheme="majorBidi" w:hAnsiTheme="majorBidi" w:cstheme="majorBidi"/>
          <w:b/>
          <w:sz w:val="30"/>
          <w:szCs w:val="30"/>
          <w:cs/>
        </w:rPr>
        <w:t>คงที่หักสิ่งจูงใจตามสัญญาเช่าค้างรับ</w:t>
      </w:r>
      <w:r w:rsidRPr="00D75C0E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D75C0E">
        <w:rPr>
          <w:rFonts w:asciiTheme="majorBidi" w:hAnsiTheme="majorBidi" w:cstheme="majorBidi" w:hint="cs"/>
          <w:b/>
          <w:sz w:val="30"/>
          <w:szCs w:val="30"/>
          <w:cs/>
        </w:rPr>
        <w:t>ค่า</w:t>
      </w:r>
      <w:r w:rsidRPr="00D75C0E">
        <w:rPr>
          <w:rFonts w:asciiTheme="majorBidi" w:hAnsiTheme="majorBidi" w:cstheme="majorBidi"/>
          <w:b/>
          <w:sz w:val="30"/>
          <w:szCs w:val="30"/>
          <w:cs/>
        </w:rPr>
        <w:t>เช่ายังรวมถึง</w:t>
      </w:r>
      <w:r w:rsidRPr="00E11762">
        <w:rPr>
          <w:rFonts w:asciiTheme="majorBidi" w:hAnsiTheme="majorBidi" w:cstheme="majorBidi"/>
          <w:b/>
          <w:sz w:val="30"/>
          <w:szCs w:val="30"/>
          <w:cs/>
        </w:rPr>
        <w:t xml:space="preserve"> จำนวนเงิน</w:t>
      </w:r>
      <w:r w:rsidRPr="00E11762">
        <w:rPr>
          <w:rFonts w:asciiTheme="majorBidi" w:hAnsiTheme="majorBidi" w:cstheme="majorBidi" w:hint="cs"/>
          <w:b/>
          <w:sz w:val="30"/>
          <w:szCs w:val="30"/>
          <w:cs/>
        </w:rPr>
        <w:t>ที่ต้องจ่าย</w:t>
      </w:r>
      <w:r w:rsidRPr="00E11762">
        <w:rPr>
          <w:rFonts w:asciiTheme="majorBidi" w:hAnsiTheme="majorBidi" w:cstheme="majorBidi"/>
          <w:b/>
          <w:sz w:val="30"/>
          <w:szCs w:val="30"/>
          <w:cs/>
        </w:rPr>
        <w:t>ตาม</w:t>
      </w:r>
      <w:r w:rsidRPr="00D75C0E">
        <w:rPr>
          <w:rFonts w:asciiTheme="majorBidi" w:hAnsiTheme="majorBidi" w:cstheme="majorBidi"/>
          <w:b/>
          <w:sz w:val="30"/>
          <w:szCs w:val="30"/>
          <w:cs/>
        </w:rPr>
        <w:t>สิทธิเลือกซื้อ สิทธิเลือกในการขยายอายุสัญญาเช่าหรือสิทธิเลือกในการยกเลิกสัญญาเช่า</w:t>
      </w:r>
      <w:r w:rsidRPr="00E11762">
        <w:rPr>
          <w:rFonts w:asciiTheme="majorBidi" w:hAnsiTheme="majorBidi" w:cstheme="majorBidi"/>
          <w:b/>
          <w:sz w:val="30"/>
          <w:szCs w:val="30"/>
          <w:cs/>
        </w:rPr>
        <w:t xml:space="preserve"> หาก </w:t>
      </w:r>
      <w:r w:rsidRPr="00D75C0E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E11762">
        <w:rPr>
          <w:rFonts w:asciiTheme="majorBidi" w:hAnsiTheme="majorBidi" w:cstheme="majorBidi"/>
          <w:b/>
          <w:sz w:val="30"/>
          <w:szCs w:val="30"/>
          <w:cs/>
        </w:rPr>
        <w:t xml:space="preserve"> มีความแน่นอนอย่างสมเหตุสมผลที่จะใช้สิทธิ ค่าเช่าผันแปรที่ไม่ขึ้นอยู่กับดัชนีหรืออัตรา</w:t>
      </w:r>
      <w:r w:rsidRPr="00E11762">
        <w:rPr>
          <w:rFonts w:asciiTheme="majorBidi" w:hAnsiTheme="majorBidi" w:cstheme="majorBidi" w:hint="cs"/>
          <w:b/>
          <w:sz w:val="30"/>
          <w:szCs w:val="30"/>
          <w:cs/>
        </w:rPr>
        <w:t>จะ</w:t>
      </w:r>
      <w:r w:rsidRPr="00E11762">
        <w:rPr>
          <w:rFonts w:asciiTheme="majorBidi" w:hAnsiTheme="majorBidi" w:cstheme="majorBidi"/>
          <w:b/>
          <w:sz w:val="30"/>
          <w:szCs w:val="30"/>
          <w:cs/>
        </w:rPr>
        <w:t>รับรู้เป็นค่าใช้จ่ายในรอบระยะเวลาบัญชีที่เกิดรายการ</w:t>
      </w:r>
    </w:p>
    <w:p w14:paraId="3F3B0761" w14:textId="77777777" w:rsidR="00881543" w:rsidRPr="00E11762" w:rsidRDefault="00881543" w:rsidP="00D75C0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9E4DCC2" w14:textId="0C341510" w:rsidR="00DC07C2" w:rsidRPr="00E11762" w:rsidRDefault="00881543" w:rsidP="00D75C0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75C0E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E11762">
        <w:rPr>
          <w:rFonts w:asciiTheme="majorBidi" w:hAnsiTheme="majorBidi" w:cstheme="majorBidi"/>
          <w:b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4518B2A5" w14:textId="77777777" w:rsidR="00F26F82" w:rsidRPr="00E11762" w:rsidRDefault="00F26F82" w:rsidP="00F26F8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4AF924FB" w14:textId="4FC3954C" w:rsidR="00881543" w:rsidRPr="00D75C0E" w:rsidRDefault="00881543" w:rsidP="0088154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11762">
        <w:rPr>
          <w:rFonts w:asciiTheme="majorBidi" w:hAnsiTheme="majorBidi" w:cstheme="majorBidi" w:hint="cs"/>
          <w:b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หนี้สินตามสัญญาเช่าวัดมูลค่าด้วยวิธีราคาทุนตัดจำหน่ายตามอัตราดอกเบี้ยที่แท้จริง </w:t>
      </w:r>
      <w:r w:rsidR="00C16464" w:rsidRPr="00E11762">
        <w:rPr>
          <w:rFonts w:asciiTheme="majorBidi" w:hAnsiTheme="majorBidi" w:cstheme="majorBidi" w:hint="cs"/>
          <w:b/>
          <w:sz w:val="30"/>
          <w:szCs w:val="30"/>
          <w:cs/>
        </w:rPr>
        <w:t xml:space="preserve">(ดูหมายเหตุข้อ </w:t>
      </w:r>
      <w:r w:rsidR="00C16464" w:rsidRPr="00E11762">
        <w:rPr>
          <w:rFonts w:asciiTheme="majorBidi" w:hAnsiTheme="majorBidi" w:cstheme="majorBidi"/>
          <w:bCs/>
          <w:sz w:val="30"/>
          <w:szCs w:val="30"/>
        </w:rPr>
        <w:t>4</w:t>
      </w:r>
      <w:r w:rsidR="00C16464" w:rsidRPr="00E11762">
        <w:rPr>
          <w:rFonts w:asciiTheme="majorBidi" w:hAnsiTheme="majorBidi" w:cstheme="majorBidi"/>
          <w:b/>
          <w:sz w:val="30"/>
          <w:szCs w:val="30"/>
          <w:cs/>
        </w:rPr>
        <w:t>(</w:t>
      </w:r>
      <w:r w:rsidR="00D71E35">
        <w:rPr>
          <w:rFonts w:asciiTheme="majorBidi" w:hAnsiTheme="majorBidi" w:cstheme="majorBidi" w:hint="cs"/>
          <w:b/>
          <w:sz w:val="30"/>
          <w:szCs w:val="30"/>
          <w:cs/>
        </w:rPr>
        <w:t>ธ</w:t>
      </w:r>
      <w:r w:rsidR="00C16464" w:rsidRPr="00E11762">
        <w:rPr>
          <w:rFonts w:asciiTheme="majorBidi" w:hAnsiTheme="majorBidi" w:cstheme="majorBidi"/>
          <w:b/>
          <w:sz w:val="30"/>
          <w:szCs w:val="30"/>
          <w:cs/>
        </w:rPr>
        <w:t>))</w:t>
      </w:r>
      <w:r w:rsidR="00C16464" w:rsidRPr="00E11762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E11762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E11762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</w:t>
      </w:r>
      <w:r w:rsidRPr="00E11762">
        <w:rPr>
          <w:rFonts w:asciiTheme="majorBidi" w:hAnsiTheme="majorBidi" w:cstheme="majorBidi" w:hint="cs"/>
          <w:b/>
          <w:sz w:val="30"/>
          <w:szCs w:val="30"/>
          <w:cs/>
        </w:rPr>
        <w:t>จะถูก</w:t>
      </w:r>
      <w:r w:rsidRPr="00E11762">
        <w:rPr>
          <w:rFonts w:asciiTheme="majorBidi" w:hAnsiTheme="majorBidi" w:cstheme="majorBidi"/>
          <w:b/>
          <w:sz w:val="30"/>
          <w:szCs w:val="30"/>
          <w:cs/>
        </w:rPr>
        <w:t>วัดมูลค่าใหม่เมื่อมีการเปลี่ยนแปลงอายุสัญญาเช่า การเปลี่ยนแปลง</w:t>
      </w:r>
      <w:r w:rsidRPr="00E11762">
        <w:rPr>
          <w:rFonts w:asciiTheme="majorBidi" w:hAnsiTheme="majorBidi" w:cstheme="majorBidi" w:hint="cs"/>
          <w:b/>
          <w:sz w:val="30"/>
          <w:szCs w:val="30"/>
          <w:cs/>
        </w:rPr>
        <w:t xml:space="preserve"> ค่า</w:t>
      </w:r>
      <w:r w:rsidRPr="00E11762">
        <w:rPr>
          <w:rFonts w:asciiTheme="majorBidi" w:hAnsiTheme="majorBidi" w:cstheme="majorBidi"/>
          <w:b/>
          <w:sz w:val="30"/>
          <w:szCs w:val="30"/>
          <w:cs/>
        </w:rPr>
        <w:t>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</w:t>
      </w:r>
      <w:r w:rsidRPr="00E11762">
        <w:rPr>
          <w:rFonts w:asciiTheme="majorBidi" w:hAnsiTheme="majorBidi" w:cstheme="majorBidi" w:hint="cs"/>
          <w:b/>
          <w:sz w:val="30"/>
          <w:szCs w:val="30"/>
          <w:cs/>
        </w:rPr>
        <w:t>การใช้</w:t>
      </w:r>
      <w:r w:rsidRPr="00E11762">
        <w:rPr>
          <w:rFonts w:asciiTheme="majorBidi" w:hAnsiTheme="majorBidi" w:cstheme="majorBidi"/>
          <w:b/>
          <w:sz w:val="30"/>
          <w:szCs w:val="30"/>
          <w:cs/>
        </w:rPr>
        <w:t>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</w:t>
      </w:r>
      <w:r w:rsidRPr="00E11762">
        <w:rPr>
          <w:rFonts w:asciiTheme="majorBidi" w:hAnsiTheme="majorBidi" w:cstheme="majorBidi" w:hint="cs"/>
          <w:b/>
          <w:sz w:val="30"/>
          <w:szCs w:val="30"/>
          <w:cs/>
        </w:rPr>
        <w:t>กับ</w:t>
      </w:r>
      <w:r w:rsidRPr="00E11762">
        <w:rPr>
          <w:rFonts w:asciiTheme="majorBidi" w:hAnsiTheme="majorBidi" w:cstheme="majorBidi"/>
          <w:b/>
          <w:sz w:val="30"/>
          <w:szCs w:val="30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E11762">
        <w:rPr>
          <w:rFonts w:asciiTheme="majorBidi" w:hAnsiTheme="majorBidi" w:cstheme="majorBidi" w:hint="cs"/>
          <w:b/>
          <w:sz w:val="30"/>
          <w:szCs w:val="30"/>
          <w:cs/>
        </w:rPr>
        <w:t>ได้ถูกลดมูลค่า</w:t>
      </w:r>
      <w:r w:rsidRPr="00E11762">
        <w:rPr>
          <w:rFonts w:asciiTheme="majorBidi" w:hAnsiTheme="majorBidi" w:cstheme="majorBidi"/>
          <w:b/>
          <w:sz w:val="30"/>
          <w:szCs w:val="30"/>
          <w:cs/>
        </w:rPr>
        <w:t xml:space="preserve">ลงจนเป็นศูนย์แล้ว </w:t>
      </w:r>
    </w:p>
    <w:p w14:paraId="530C9D9B" w14:textId="77777777" w:rsidR="00881543" w:rsidRPr="00E11762" w:rsidRDefault="00881543" w:rsidP="0088154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60716C8" w14:textId="26595DD3" w:rsidR="00881543" w:rsidRPr="00D75C0E" w:rsidRDefault="00881543" w:rsidP="0088154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75C0E">
        <w:rPr>
          <w:rFonts w:asciiTheme="majorBidi" w:hAnsiTheme="majorBidi" w:cstheme="majorBidi"/>
          <w:b/>
          <w:sz w:val="30"/>
          <w:szCs w:val="30"/>
          <w:cs/>
        </w:rPr>
        <w:t>กลุ่มบริษัท แสดงสินทรัพย์สิทธิการใช้ที่ไม่เป็นไปตามคำนิยามของอสังหาริมทรัพย์เพื่อการลงทุนเป็นที่ดิน อาคารและอุปกรณ์ และแสดงรายการหนี้สินตามสัญญาเช่า</w:t>
      </w:r>
      <w:r w:rsidR="00407367" w:rsidRPr="00D75C0E">
        <w:rPr>
          <w:rFonts w:asciiTheme="majorBidi" w:hAnsiTheme="majorBidi" w:cstheme="majorBidi" w:hint="cs"/>
          <w:b/>
          <w:sz w:val="30"/>
          <w:szCs w:val="30"/>
          <w:cs/>
        </w:rPr>
        <w:t>แยก</w:t>
      </w:r>
      <w:r w:rsidRPr="00D75C0E">
        <w:rPr>
          <w:rFonts w:asciiTheme="majorBidi" w:hAnsiTheme="majorBidi" w:cstheme="majorBidi"/>
          <w:b/>
          <w:sz w:val="30"/>
          <w:szCs w:val="30"/>
          <w:cs/>
        </w:rPr>
        <w:t>ในงบแสดงฐานะการเงิน</w:t>
      </w:r>
    </w:p>
    <w:p w14:paraId="434BAC83" w14:textId="77777777" w:rsidR="005D4B20" w:rsidRPr="00E11762" w:rsidRDefault="005D4B20" w:rsidP="00D75C0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16087C57" w14:textId="6BF5CA4D" w:rsidR="004171F9" w:rsidRPr="00E11762" w:rsidRDefault="004171F9" w:rsidP="004171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E11762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5E96DC90" w14:textId="77777777" w:rsidR="004171F9" w:rsidRPr="00E11762" w:rsidRDefault="004171F9" w:rsidP="004171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C985AAD" w14:textId="1EFD1902" w:rsidR="004171F9" w:rsidRPr="00E11762" w:rsidRDefault="004171F9" w:rsidP="00D75C0E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11762">
        <w:rPr>
          <w:rFonts w:asciiTheme="majorBidi" w:hAnsiTheme="majorBidi" w:cstheme="majorBidi"/>
          <w:b/>
          <w:sz w:val="30"/>
          <w:szCs w:val="30"/>
          <w:cs/>
        </w:rPr>
        <w:t xml:space="preserve"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สัญญาที่มีส่วนประกอบที่เป็นสัญญาเช่ารายการหนึ่งหรือมากกว่าหรือมีส่วนประกอบที่ไม่เป็นการเช่า </w:t>
      </w:r>
      <w:r w:rsidRPr="00D75C0E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E11762">
        <w:rPr>
          <w:rFonts w:asciiTheme="majorBidi" w:hAnsiTheme="majorBidi" w:cstheme="majorBidi"/>
          <w:b/>
          <w:sz w:val="30"/>
          <w:szCs w:val="30"/>
          <w:cs/>
        </w:rPr>
        <w:t>จะปันส่วนสิ่งตอบแทนที่จะได้รับตามสัญญาให้กับ</w:t>
      </w:r>
      <w:r w:rsidRPr="00E11762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E11762">
        <w:rPr>
          <w:rFonts w:asciiTheme="majorBidi" w:hAnsiTheme="majorBidi" w:cstheme="majorBidi"/>
          <w:b/>
          <w:sz w:val="30"/>
          <w:szCs w:val="30"/>
          <w:cs/>
        </w:rPr>
        <w:t xml:space="preserve">แต่ละส่วนประกอบตามเกณฑ์ราคาขายที่เป็นเอกเทศ </w:t>
      </w:r>
    </w:p>
    <w:p w14:paraId="5BDB7AEF" w14:textId="77777777" w:rsidR="004171F9" w:rsidRPr="00E11762" w:rsidRDefault="004171F9" w:rsidP="004171F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E0805BC" w14:textId="7F571633" w:rsidR="004171F9" w:rsidRPr="00E11762" w:rsidRDefault="004171F9" w:rsidP="004171F9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11762">
        <w:rPr>
          <w:rFonts w:asciiTheme="majorBidi" w:hAnsiTheme="majorBidi" w:cstheme="majorBidi"/>
          <w:b/>
          <w:sz w:val="30"/>
          <w:szCs w:val="30"/>
          <w:cs/>
        </w:rPr>
        <w:lastRenderedPageBreak/>
        <w:t>เมื่อ</w:t>
      </w:r>
      <w:r w:rsidRPr="00D75C0E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E11762">
        <w:rPr>
          <w:rFonts w:asciiTheme="majorBidi" w:hAnsiTheme="majorBidi" w:cstheme="majorBidi"/>
          <w:b/>
          <w:sz w:val="30"/>
          <w:szCs w:val="30"/>
          <w:cs/>
        </w:rPr>
        <w:t xml:space="preserve">เป็นผู้ให้เช่า </w:t>
      </w:r>
      <w:r w:rsidRPr="00D75C0E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E11762">
        <w:rPr>
          <w:rFonts w:asciiTheme="majorBidi" w:hAnsiTheme="majorBidi" w:cstheme="majorBidi"/>
          <w:b/>
          <w:sz w:val="30"/>
          <w:szCs w:val="30"/>
          <w:cs/>
        </w:rPr>
        <w:t>จะพิจารณา ณ วันเริ่มต้นของสัญญาเช่าว่า</w:t>
      </w:r>
      <w:r w:rsidRPr="00E11762">
        <w:rPr>
          <w:rFonts w:asciiTheme="majorBidi" w:hAnsiTheme="majorBidi" w:cstheme="majorBidi" w:hint="cs"/>
          <w:b/>
          <w:sz w:val="30"/>
          <w:szCs w:val="30"/>
          <w:cs/>
        </w:rPr>
        <w:t>ได้</w:t>
      </w:r>
      <w:r w:rsidRPr="00E11762">
        <w:rPr>
          <w:rFonts w:asciiTheme="majorBidi" w:hAnsiTheme="majorBidi" w:cstheme="majorBidi"/>
          <w:b/>
          <w:sz w:val="30"/>
          <w:szCs w:val="30"/>
          <w:cs/>
        </w:rPr>
        <w:t>โอนความเสี่ยงและผลตอบแทน</w:t>
      </w:r>
      <w:r w:rsidRPr="00E11762">
        <w:rPr>
          <w:rFonts w:asciiTheme="majorBidi" w:hAnsiTheme="majorBidi" w:cstheme="majorBidi" w:hint="cs"/>
          <w:b/>
          <w:sz w:val="30"/>
          <w:szCs w:val="30"/>
          <w:cs/>
        </w:rPr>
        <w:t>ทั้งหมดหรือเกือบ</w:t>
      </w:r>
      <w:r w:rsidRPr="00E11762">
        <w:rPr>
          <w:rFonts w:asciiTheme="majorBidi" w:hAnsiTheme="majorBidi" w:cstheme="majorBidi"/>
          <w:b/>
          <w:sz w:val="30"/>
          <w:szCs w:val="30"/>
          <w:cs/>
        </w:rPr>
        <w:t>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71A1D2A1" w14:textId="77777777" w:rsidR="00AD006C" w:rsidRPr="00AD006C" w:rsidRDefault="00AD006C" w:rsidP="004171F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2"/>
        </w:rPr>
      </w:pPr>
    </w:p>
    <w:p w14:paraId="47C7C723" w14:textId="6CFDE1DD" w:rsidR="004171F9" w:rsidRPr="00D75C0E" w:rsidRDefault="004171F9" w:rsidP="004171F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75C0E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E11762">
        <w:rPr>
          <w:rFonts w:asciiTheme="majorBidi" w:hAnsiTheme="majorBidi" w:cstheme="majorBidi"/>
          <w:b/>
          <w:sz w:val="30"/>
          <w:szCs w:val="30"/>
          <w:cs/>
        </w:rPr>
        <w:t>รับรู้ค่าเช่าที่ได้รับจากสัญญาเช่าดำเนินงานเป็นรายได้ค่าเช่า</w:t>
      </w:r>
      <w:r w:rsidRPr="00E11762">
        <w:rPr>
          <w:rFonts w:asciiTheme="majorBidi" w:hAnsiTheme="majorBidi" w:cstheme="majorBidi" w:hint="cs"/>
          <w:b/>
          <w:sz w:val="30"/>
          <w:szCs w:val="30"/>
          <w:cs/>
        </w:rPr>
        <w:t>ด้วย</w:t>
      </w:r>
      <w:r w:rsidRPr="00E11762">
        <w:rPr>
          <w:rFonts w:asciiTheme="majorBidi" w:hAnsiTheme="majorBidi" w:cstheme="majorBidi"/>
          <w:b/>
          <w:sz w:val="30"/>
          <w:szCs w:val="30"/>
          <w:cs/>
        </w:rPr>
        <w:t xml:space="preserve">วิธีเส้นตรงตลอดอายุสัญญาเช่า </w:t>
      </w:r>
      <w:r w:rsidRPr="00E11762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E11762">
        <w:rPr>
          <w:rFonts w:asciiTheme="majorBidi" w:hAnsiTheme="majorBidi" w:cstheme="majorBidi"/>
          <w:b/>
          <w:sz w:val="30"/>
          <w:szCs w:val="30"/>
          <w:cs/>
        </w:rPr>
        <w:t>แสดงเป็นส่วนหนึ่งของ</w:t>
      </w:r>
      <w:r w:rsidRPr="00D75C0E">
        <w:rPr>
          <w:rFonts w:asciiTheme="majorBidi" w:hAnsiTheme="majorBidi" w:cstheme="majorBidi"/>
          <w:b/>
          <w:sz w:val="30"/>
          <w:szCs w:val="30"/>
          <w:cs/>
        </w:rPr>
        <w:t>รายได้ค่าเช่า</w:t>
      </w:r>
      <w:r w:rsidRPr="00E11762">
        <w:rPr>
          <w:rFonts w:asciiTheme="majorBidi" w:hAnsiTheme="majorBidi" w:cstheme="majorBidi"/>
          <w:b/>
          <w:sz w:val="30"/>
          <w:szCs w:val="30"/>
          <w:cs/>
        </w:rPr>
        <w:t xml:space="preserve"> ต้นทุนทางตรงเริ่มแรกที่เกิดขึ้น</w:t>
      </w:r>
      <w:r w:rsidRPr="00E11762">
        <w:rPr>
          <w:rFonts w:asciiTheme="majorBidi" w:hAnsiTheme="majorBidi" w:cstheme="majorBidi" w:hint="cs"/>
          <w:b/>
          <w:sz w:val="30"/>
          <w:szCs w:val="30"/>
          <w:cs/>
        </w:rPr>
        <w:t>เพื่อ</w:t>
      </w:r>
      <w:r w:rsidRPr="00E11762">
        <w:rPr>
          <w:rFonts w:asciiTheme="majorBidi" w:hAnsiTheme="majorBidi" w:cstheme="majorBidi"/>
          <w:b/>
          <w:sz w:val="30"/>
          <w:szCs w:val="30"/>
          <w:cs/>
        </w:rPr>
        <w:t>การได้มาซึ่งสัญญาเช่าดำเนินงาน</w:t>
      </w:r>
      <w:r w:rsidRPr="00E11762">
        <w:rPr>
          <w:rFonts w:asciiTheme="majorBidi" w:hAnsiTheme="majorBidi" w:cstheme="majorBidi" w:hint="cs"/>
          <w:b/>
          <w:sz w:val="30"/>
          <w:szCs w:val="30"/>
          <w:cs/>
        </w:rPr>
        <w:t>จะ</w:t>
      </w:r>
      <w:r w:rsidRPr="00E11762">
        <w:rPr>
          <w:rFonts w:asciiTheme="majorBidi" w:hAnsiTheme="majorBidi" w:cstheme="majorBidi"/>
          <w:b/>
          <w:sz w:val="30"/>
          <w:szCs w:val="30"/>
          <w:cs/>
        </w:rPr>
        <w:t>รวม</w:t>
      </w:r>
      <w:r w:rsidRPr="00E11762">
        <w:rPr>
          <w:rFonts w:asciiTheme="majorBidi" w:hAnsiTheme="majorBidi" w:cstheme="majorBidi" w:hint="cs"/>
          <w:b/>
          <w:sz w:val="30"/>
          <w:szCs w:val="30"/>
          <w:cs/>
        </w:rPr>
        <w:t>เป็น</w:t>
      </w:r>
      <w:r w:rsidRPr="00E11762">
        <w:rPr>
          <w:rFonts w:asciiTheme="majorBidi" w:hAnsiTheme="majorBidi" w:cstheme="majorBidi"/>
          <w:b/>
          <w:sz w:val="30"/>
          <w:szCs w:val="30"/>
          <w:cs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E1176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11762">
        <w:rPr>
          <w:rFonts w:asciiTheme="majorBidi" w:hAnsiTheme="majorBidi" w:cstheme="majorBidi"/>
          <w:b/>
          <w:sz w:val="30"/>
          <w:szCs w:val="30"/>
          <w:cs/>
        </w:rPr>
        <w:t xml:space="preserve">ค่าเช่าที่อาจเกิดขึ้นรับรู้เป็นรายได้ในรอบระยะเวลาบัญชีที่ได้รับ </w:t>
      </w:r>
    </w:p>
    <w:p w14:paraId="4E990A35" w14:textId="77777777" w:rsidR="001037A0" w:rsidRPr="00AD006C" w:rsidRDefault="001037A0" w:rsidP="004171F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2"/>
        </w:rPr>
      </w:pPr>
    </w:p>
    <w:p w14:paraId="562F5611" w14:textId="62CEDC76" w:rsidR="004171F9" w:rsidRPr="00E11762" w:rsidRDefault="004171F9" w:rsidP="004171F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75C0E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E11762">
        <w:rPr>
          <w:rFonts w:asciiTheme="majorBidi" w:hAnsiTheme="majorBidi" w:cstheme="majorBidi"/>
          <w:b/>
          <w:sz w:val="30"/>
          <w:szCs w:val="30"/>
          <w:cs/>
        </w:rPr>
        <w:t>รับรู้ลูกหนี้สัญญาเช่าเงินทุน</w:t>
      </w:r>
      <w:r w:rsidRPr="00E11762">
        <w:rPr>
          <w:rFonts w:asciiTheme="majorBidi" w:hAnsiTheme="majorBidi" w:cstheme="majorBidi" w:hint="cs"/>
          <w:b/>
          <w:sz w:val="30"/>
          <w:szCs w:val="30"/>
          <w:cs/>
        </w:rPr>
        <w:t>ด้วย</w:t>
      </w:r>
      <w:r w:rsidRPr="00E11762">
        <w:rPr>
          <w:rFonts w:asciiTheme="majorBidi" w:hAnsiTheme="majorBidi" w:cstheme="majorBidi"/>
          <w:b/>
          <w:sz w:val="30"/>
          <w:szCs w:val="30"/>
          <w:cs/>
        </w:rPr>
        <w:t>จำนวนเงินลงทุนสุทธิ</w:t>
      </w:r>
      <w:r w:rsidRPr="00E11762">
        <w:rPr>
          <w:rFonts w:asciiTheme="majorBidi" w:hAnsiTheme="majorBidi" w:cstheme="majorBidi" w:hint="cs"/>
          <w:b/>
          <w:sz w:val="30"/>
          <w:szCs w:val="30"/>
          <w:cs/>
        </w:rPr>
        <w:t>ของ</w:t>
      </w:r>
      <w:r w:rsidRPr="00E11762">
        <w:rPr>
          <w:rFonts w:asciiTheme="majorBidi" w:hAnsiTheme="majorBidi" w:cstheme="majorBidi"/>
          <w:b/>
          <w:sz w:val="30"/>
          <w:szCs w:val="30"/>
          <w:cs/>
        </w:rPr>
        <w:t>สัญญาเช่า ซึ่งประกอบด้วยมูลค่าปัจจุบันของ</w:t>
      </w:r>
      <w:r w:rsidRPr="00E11762">
        <w:rPr>
          <w:rFonts w:asciiTheme="majorBidi" w:hAnsiTheme="majorBidi" w:cstheme="majorBidi" w:hint="cs"/>
          <w:b/>
          <w:sz w:val="30"/>
          <w:szCs w:val="30"/>
          <w:cs/>
        </w:rPr>
        <w:t>ค่า</w:t>
      </w:r>
      <w:r w:rsidRPr="00E11762">
        <w:rPr>
          <w:rFonts w:asciiTheme="majorBidi" w:hAnsiTheme="majorBidi" w:cstheme="majorBidi"/>
          <w:b/>
          <w:sz w:val="30"/>
          <w:szCs w:val="30"/>
          <w:cs/>
        </w:rPr>
        <w:t>เช่าและมูลค่าคงเหลือที่ไม่ได้รับประกัน</w:t>
      </w:r>
      <w:r w:rsidRPr="00E11762">
        <w:rPr>
          <w:rFonts w:asciiTheme="majorBidi" w:hAnsiTheme="majorBidi" w:cstheme="majorBidi" w:hint="cs"/>
          <w:b/>
          <w:sz w:val="30"/>
          <w:szCs w:val="30"/>
          <w:cs/>
        </w:rPr>
        <w:t>คิดลดด้วยอัตราดอกเบี้ยตามนัยของสัญญาเช่า</w:t>
      </w:r>
      <w:r w:rsidRPr="00E11762">
        <w:rPr>
          <w:rFonts w:asciiTheme="majorBidi" w:hAnsiTheme="majorBidi" w:cstheme="majorBidi"/>
          <w:b/>
          <w:sz w:val="30"/>
          <w:szCs w:val="30"/>
          <w:cs/>
        </w:rPr>
        <w:t xml:space="preserve"> รายได้</w:t>
      </w:r>
      <w:r w:rsidRPr="00E11762">
        <w:rPr>
          <w:rFonts w:asciiTheme="majorBidi" w:hAnsiTheme="majorBidi" w:cstheme="majorBidi" w:hint="cs"/>
          <w:b/>
          <w:sz w:val="30"/>
          <w:szCs w:val="30"/>
          <w:cs/>
        </w:rPr>
        <w:t>ดอกเบี้ย</w:t>
      </w:r>
      <w:r w:rsidRPr="00E11762">
        <w:rPr>
          <w:rFonts w:asciiTheme="majorBidi" w:hAnsiTheme="majorBidi" w:cstheme="majorBidi"/>
          <w:b/>
          <w:sz w:val="30"/>
          <w:szCs w:val="30"/>
          <w:cs/>
        </w:rPr>
        <w:t>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</w:t>
      </w:r>
      <w:r w:rsidRPr="00D75C0E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E11762">
        <w:rPr>
          <w:rFonts w:asciiTheme="majorBidi" w:hAnsiTheme="majorBidi" w:cstheme="majorBidi"/>
          <w:b/>
          <w:sz w:val="30"/>
          <w:szCs w:val="30"/>
          <w:cs/>
        </w:rPr>
        <w:t>ที่ได้จากเงินลงทุนสุทธิคงเหลือตามสัญญาเช่า</w:t>
      </w:r>
    </w:p>
    <w:p w14:paraId="5AFD4BA1" w14:textId="77777777" w:rsidR="00407367" w:rsidRPr="00AD006C" w:rsidRDefault="00407367" w:rsidP="004171F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2"/>
        </w:rPr>
      </w:pPr>
    </w:p>
    <w:p w14:paraId="00F9190D" w14:textId="34EC7A67" w:rsidR="004171F9" w:rsidRPr="00E11762" w:rsidRDefault="004171F9" w:rsidP="004171F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75C0E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E11762">
        <w:rPr>
          <w:rFonts w:asciiTheme="majorBidi" w:hAnsiTheme="majorBidi" w:cstheme="majorBidi"/>
          <w:b/>
          <w:sz w:val="30"/>
          <w:szCs w:val="30"/>
          <w:cs/>
        </w:rPr>
        <w:t>ถือปฏิบัติตามข้อกำหนดการตัดรายการและการด้อยค่าตา</w:t>
      </w:r>
      <w:r w:rsidR="00A84461">
        <w:rPr>
          <w:rFonts w:asciiTheme="majorBidi" w:hAnsiTheme="majorBidi" w:cstheme="majorBidi" w:hint="cs"/>
          <w:b/>
          <w:sz w:val="30"/>
          <w:szCs w:val="30"/>
          <w:cs/>
        </w:rPr>
        <w:t xml:space="preserve">ม </w:t>
      </w:r>
      <w:r w:rsidR="00A84461">
        <w:rPr>
          <w:rFonts w:asciiTheme="majorBidi" w:hAnsiTheme="majorBidi" w:cstheme="majorBidi"/>
          <w:bCs/>
          <w:sz w:val="30"/>
          <w:szCs w:val="30"/>
        </w:rPr>
        <w:t>TFRS</w:t>
      </w:r>
      <w:r w:rsidR="002511E0">
        <w:rPr>
          <w:rFonts w:asciiTheme="majorBidi" w:hAnsiTheme="majorBidi" w:cstheme="majorBidi"/>
          <w:bCs/>
          <w:sz w:val="30"/>
          <w:szCs w:val="30"/>
        </w:rPr>
        <w:t xml:space="preserve"> 9 </w:t>
      </w:r>
      <w:r w:rsidRPr="00E11762">
        <w:rPr>
          <w:rFonts w:asciiTheme="majorBidi" w:hAnsiTheme="majorBidi" w:cstheme="majorBidi"/>
          <w:b/>
          <w:sz w:val="30"/>
          <w:szCs w:val="30"/>
          <w:cs/>
        </w:rPr>
        <w:t>กับเงินลงทุนสุทธิตามสัญญาเช่า</w:t>
      </w:r>
      <w:r w:rsidR="001037A0" w:rsidRPr="00E11762">
        <w:rPr>
          <w:rFonts w:asciiTheme="majorBidi" w:hAnsiTheme="majorBidi" w:cstheme="majorBidi"/>
          <w:b/>
          <w:sz w:val="30"/>
          <w:szCs w:val="30"/>
          <w:cs/>
        </w:rPr>
        <w:br/>
      </w:r>
      <w:r w:rsidRPr="00E11762">
        <w:rPr>
          <w:rFonts w:asciiTheme="majorBidi" w:hAnsiTheme="majorBidi" w:cstheme="majorBidi" w:hint="cs"/>
          <w:b/>
          <w:sz w:val="30"/>
          <w:szCs w:val="30"/>
          <w:cs/>
        </w:rPr>
        <w:t xml:space="preserve">(ดูหมายเหตุข้อ </w:t>
      </w:r>
      <w:r w:rsidRPr="00105E7B">
        <w:rPr>
          <w:rFonts w:asciiTheme="majorBidi" w:hAnsiTheme="majorBidi" w:cstheme="majorBidi"/>
          <w:bCs/>
          <w:sz w:val="30"/>
          <w:szCs w:val="30"/>
        </w:rPr>
        <w:t>4</w:t>
      </w:r>
      <w:r w:rsidRPr="00E11762">
        <w:rPr>
          <w:rFonts w:asciiTheme="majorBidi" w:hAnsiTheme="majorBidi" w:cstheme="majorBidi"/>
          <w:b/>
          <w:sz w:val="30"/>
          <w:szCs w:val="30"/>
          <w:cs/>
        </w:rPr>
        <w:t>(</w:t>
      </w:r>
      <w:r w:rsidR="00D71E35">
        <w:rPr>
          <w:rFonts w:asciiTheme="majorBidi" w:hAnsiTheme="majorBidi" w:cstheme="majorBidi" w:hint="cs"/>
          <w:b/>
          <w:sz w:val="30"/>
          <w:szCs w:val="30"/>
          <w:cs/>
        </w:rPr>
        <w:t>ฐ</w:t>
      </w:r>
      <w:r w:rsidRPr="00E11762">
        <w:rPr>
          <w:rFonts w:asciiTheme="majorBidi" w:hAnsiTheme="majorBidi" w:cstheme="majorBidi"/>
          <w:b/>
          <w:sz w:val="30"/>
          <w:szCs w:val="30"/>
          <w:cs/>
        </w:rPr>
        <w:t>))</w:t>
      </w:r>
      <w:r w:rsidRPr="00E11762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D75C0E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E11762">
        <w:rPr>
          <w:rFonts w:asciiTheme="majorBidi" w:hAnsiTheme="majorBidi" w:cstheme="majorBidi"/>
          <w:b/>
          <w:sz w:val="30"/>
          <w:szCs w:val="30"/>
          <w:cs/>
        </w:rPr>
        <w:t>สอบทานมูลค่าคงเหลือที่ไม่ได้รับประกันที่ประมาณการไว้ ซึ่งใช้ในการคำนวณ</w:t>
      </w:r>
      <w:r w:rsidRPr="00E11762">
        <w:rPr>
          <w:rFonts w:asciiTheme="majorBidi" w:hAnsiTheme="majorBidi" w:cstheme="majorBidi" w:hint="cs"/>
          <w:b/>
          <w:sz w:val="30"/>
          <w:szCs w:val="30"/>
          <w:cs/>
        </w:rPr>
        <w:t xml:space="preserve">   </w:t>
      </w:r>
      <w:r w:rsidRPr="00E11762">
        <w:rPr>
          <w:rFonts w:asciiTheme="majorBidi" w:hAnsiTheme="majorBidi" w:cstheme="majorBidi"/>
          <w:b/>
          <w:sz w:val="30"/>
          <w:szCs w:val="30"/>
          <w:cs/>
        </w:rPr>
        <w:t>เงินลงทุนขั้นต้นตามสัญญาเช่าอย่างสม่ำเสมอ</w:t>
      </w:r>
      <w:r w:rsidRPr="00D75C0E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77F7D20F" w14:textId="77777777" w:rsidR="009E0C8A" w:rsidRPr="00AD006C" w:rsidRDefault="009E0C8A" w:rsidP="009E0C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068575FE" w14:textId="29586582" w:rsidR="009E0C8A" w:rsidRPr="00E11762" w:rsidRDefault="001037A0" w:rsidP="009E0C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E1176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E1176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E1176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E11762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6CC70003" w14:textId="7E048605" w:rsidR="001037A0" w:rsidRPr="00AD006C" w:rsidRDefault="001037A0" w:rsidP="009E0C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0E96610F" w14:textId="5F8A47BF" w:rsidR="001037A0" w:rsidRPr="00E11762" w:rsidRDefault="001037A0" w:rsidP="00A83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11762">
        <w:rPr>
          <w:rFonts w:asciiTheme="majorBidi" w:hAnsiTheme="majorBidi" w:cstheme="majorBidi"/>
          <w:b/>
          <w:sz w:val="30"/>
          <w:szCs w:val="30"/>
          <w:cs/>
        </w:rPr>
        <w:t>ใน</w:t>
      </w:r>
      <w:r w:rsidRPr="00FC46D7">
        <w:rPr>
          <w:rFonts w:asciiTheme="majorBidi" w:eastAsia="Calibri" w:hAnsiTheme="majorBidi" w:cstheme="majorBidi"/>
          <w:sz w:val="30"/>
          <w:szCs w:val="30"/>
          <w:cs/>
        </w:rPr>
        <w:t>ฐานะผู้เช่า สินทรัพย์ภายใต้สัญญาเช่าอื่นได้จัดประเภทเป็นสัญญาเช่าดำเนินงานและ</w:t>
      </w:r>
      <w:r w:rsidRPr="00FC46D7">
        <w:rPr>
          <w:rFonts w:asciiTheme="majorBidi" w:eastAsia="Calibri" w:hAnsiTheme="majorBidi" w:cstheme="majorBidi" w:hint="cs"/>
          <w:sz w:val="30"/>
          <w:szCs w:val="30"/>
          <w:cs/>
        </w:rPr>
        <w:t>ค่าเช่าจ่าย</w:t>
      </w:r>
      <w:r w:rsidRPr="00E11762">
        <w:rPr>
          <w:rFonts w:asciiTheme="majorBidi" w:eastAsia="Calibri" w:hAnsiTheme="majorBidi" w:cstheme="majorBidi"/>
          <w:sz w:val="30"/>
          <w:szCs w:val="30"/>
          <w:cs/>
        </w:rPr>
        <w:t>บันทึกในกำไรหรือขาดทุนโดยวิธีเส้นตรงตลอดอายุสัญญาเช่า</w:t>
      </w:r>
      <w:r w:rsidR="00A83173" w:rsidRPr="00E1176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C46D7">
        <w:rPr>
          <w:rFonts w:asciiTheme="majorBidi" w:eastAsia="Calibri" w:hAnsiTheme="majorBidi" w:cstheme="majorBidi"/>
          <w:sz w:val="30"/>
          <w:szCs w:val="30"/>
          <w:cs/>
        </w:rPr>
        <w:t>ประโยชน์ที่ได้รับตามสัญญาเช่าจะรับรู้ในกำไรหรือขาดทุนเป็นส่วนหนึ่งของค่าเช่าทั้งสิ้นตามสัญญาตลอดอายุสัญญาเช่า</w:t>
      </w:r>
      <w:r w:rsidR="00A83173" w:rsidRPr="00FC46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11762">
        <w:rPr>
          <w:rFonts w:asciiTheme="majorBidi" w:eastAsia="Calibri" w:hAnsiTheme="majorBidi" w:cstheme="majorBidi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7E5A2211" w14:textId="77777777" w:rsidR="005D4B20" w:rsidRPr="00AD006C" w:rsidRDefault="005D4B20" w:rsidP="00251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5DC0DA58" w14:textId="4D88F235" w:rsidR="00F26F82" w:rsidRPr="00E11762" w:rsidRDefault="00F26F82" w:rsidP="00A83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11762">
        <w:rPr>
          <w:rFonts w:ascii="Angsana New" w:hAnsi="Angsana New" w:hint="cs"/>
          <w:i/>
          <w:iCs/>
          <w:sz w:val="30"/>
          <w:szCs w:val="30"/>
          <w:cs/>
        </w:rPr>
        <w:t>สิทธิการเช่า</w:t>
      </w:r>
    </w:p>
    <w:p w14:paraId="7947ECD6" w14:textId="77777777" w:rsidR="00F26F82" w:rsidRPr="00AD006C" w:rsidRDefault="00F26F82" w:rsidP="00A83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Theme="majorBidi" w:eastAsia="Calibri" w:hAnsiTheme="majorBidi" w:cstheme="majorBidi"/>
          <w:sz w:val="22"/>
          <w:szCs w:val="22"/>
        </w:rPr>
      </w:pPr>
    </w:p>
    <w:p w14:paraId="3832FDBF" w14:textId="3C2F71DC" w:rsidR="00F26F82" w:rsidRDefault="00F26F82" w:rsidP="00F26F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t>สิทธิการเช่าวัดมูลค่าด้วยราคาทุนหักค่าตัดจำหน่ายสะสม</w:t>
      </w:r>
      <w:r w:rsidRPr="00E11762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ค่าตัดจำหน่ายบันทึกเป็นค่าใช้จ่ายในกำไรหรือขาดทุน คำนวณโดยวิธีเส้นตรงตามอายุของสัญญา</w:t>
      </w:r>
    </w:p>
    <w:p w14:paraId="041094FE" w14:textId="77777777" w:rsidR="00F26F82" w:rsidRPr="00AD006C" w:rsidRDefault="00F26F82" w:rsidP="00F26F82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2ACEC448" w14:textId="1714626C" w:rsidR="00F26F82" w:rsidRPr="00E11762" w:rsidRDefault="00F26F82" w:rsidP="00F26F82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11762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594CCE2E" w14:textId="77777777" w:rsidR="00F26F82" w:rsidRPr="00AD006C" w:rsidRDefault="00F26F82" w:rsidP="00F26F82">
      <w:pPr>
        <w:tabs>
          <w:tab w:val="left" w:pos="540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728E943F" w14:textId="77777777" w:rsidR="00F26F82" w:rsidRPr="00E11762" w:rsidRDefault="00F26F82" w:rsidP="00F26F82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t>ค่าตัดจำหน่ายรับรู้</w:t>
      </w:r>
      <w:r w:rsidRPr="00E11762">
        <w:rPr>
          <w:rFonts w:ascii="Angsana New" w:hAnsi="Angsana New"/>
          <w:sz w:val="30"/>
          <w:szCs w:val="30"/>
          <w:cs/>
        </w:rPr>
        <w:t xml:space="preserve">ในกำไรหรือขาดทุน </w:t>
      </w:r>
      <w:r w:rsidRPr="00E11762">
        <w:rPr>
          <w:rFonts w:ascii="Angsana New" w:hAnsi="Angsana New" w:hint="cs"/>
          <w:sz w:val="30"/>
          <w:szCs w:val="30"/>
          <w:cs/>
        </w:rPr>
        <w:t>คำนวณ</w:t>
      </w:r>
      <w:r w:rsidRPr="00E11762">
        <w:rPr>
          <w:rFonts w:ascii="Angsana New" w:hAnsi="Angsana New"/>
          <w:sz w:val="30"/>
          <w:szCs w:val="30"/>
          <w:cs/>
        </w:rPr>
        <w:t>โดยวิธีเส้นตรงตามระยะเวลาของสัญญาเช่าดังนี้</w:t>
      </w:r>
    </w:p>
    <w:p w14:paraId="62DA3769" w14:textId="77777777" w:rsidR="00F26F82" w:rsidRPr="00E11762" w:rsidRDefault="00F26F82" w:rsidP="00F26F82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558" w:type="dxa"/>
        <w:tblLook w:val="01E0" w:firstRow="1" w:lastRow="1" w:firstColumn="1" w:lastColumn="1" w:noHBand="0" w:noVBand="0"/>
      </w:tblPr>
      <w:tblGrid>
        <w:gridCol w:w="4770"/>
        <w:gridCol w:w="2070"/>
      </w:tblGrid>
      <w:tr w:rsidR="00F26F82" w:rsidRPr="00E11762" w14:paraId="56A9C71E" w14:textId="77777777" w:rsidTr="00F01CD7">
        <w:tc>
          <w:tcPr>
            <w:tcW w:w="4770" w:type="dxa"/>
          </w:tcPr>
          <w:p w14:paraId="688CA12A" w14:textId="77777777" w:rsidR="00F26F82" w:rsidRPr="00E11762" w:rsidRDefault="00F26F82" w:rsidP="00F01CD7">
            <w:pPr>
              <w:tabs>
                <w:tab w:val="left" w:pos="540"/>
              </w:tabs>
              <w:ind w:hanging="125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E11762">
              <w:br w:type="page"/>
            </w:r>
            <w:r w:rsidRPr="00E11762">
              <w:rPr>
                <w:rFonts w:ascii="Angsana New" w:eastAsia="MS Mincho" w:hAnsi="Angsana New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2070" w:type="dxa"/>
          </w:tcPr>
          <w:p w14:paraId="760FC948" w14:textId="77777777" w:rsidR="00F26F82" w:rsidRPr="00E11762" w:rsidRDefault="00F26F82" w:rsidP="00F01CD7">
            <w:pPr>
              <w:tabs>
                <w:tab w:val="left" w:pos="540"/>
              </w:tabs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</w:rPr>
              <w:t xml:space="preserve">30 - 36 </w:t>
            </w:r>
            <w:r w:rsidRPr="00E11762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ปี </w:t>
            </w:r>
          </w:p>
        </w:tc>
      </w:tr>
    </w:tbl>
    <w:p w14:paraId="1B176C44" w14:textId="1D3B5D01" w:rsidR="00F26F82" w:rsidRPr="00E11762" w:rsidRDefault="00F26F82" w:rsidP="00761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E11762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สินทรัพย์ที่เช่า</w:t>
      </w:r>
    </w:p>
    <w:p w14:paraId="6CA12EDD" w14:textId="77777777" w:rsidR="00F26F82" w:rsidRPr="00E11762" w:rsidRDefault="00F26F82" w:rsidP="00F26F82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</w:p>
    <w:p w14:paraId="7E8FBD08" w14:textId="0975B37F" w:rsidR="00F26F82" w:rsidRPr="00E11762" w:rsidRDefault="00A42B35" w:rsidP="00F26F82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ในฐานะผู้เช่า </w:t>
      </w:r>
      <w:r w:rsidR="00F26F82" w:rsidRPr="00E11762">
        <w:rPr>
          <w:rFonts w:ascii="Angsana New" w:hAnsi="Angsana New" w:cs="Angsana New"/>
          <w:color w:val="auto"/>
          <w:sz w:val="30"/>
          <w:szCs w:val="30"/>
          <w:cs/>
        </w:rPr>
        <w:t>การ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 ส่วนที่ดิน อาคารและอุปกรณ์</w:t>
      </w:r>
      <w:r w:rsidR="00F26F82" w:rsidRPr="00E11762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และอสังหาริมทรัพย์เพื่อการลงทุน</w:t>
      </w:r>
      <w:r w:rsidR="00F26F82" w:rsidRPr="00E11762">
        <w:rPr>
          <w:rFonts w:ascii="Angsana New" w:hAnsi="Angsana New" w:cs="Angsana New"/>
          <w:color w:val="auto"/>
          <w:sz w:val="30"/>
          <w:szCs w:val="30"/>
          <w:cs/>
        </w:rPr>
        <w:t>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 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ค่าใช้จ่ายทางการเงินจะบันทึกโดยตรงในกำไรหรือขาดทุน</w:t>
      </w:r>
    </w:p>
    <w:p w14:paraId="38C6C9B8" w14:textId="77777777" w:rsidR="00F26F82" w:rsidRPr="00E11762" w:rsidRDefault="00F26F82" w:rsidP="00A83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D9C96DC" w14:textId="77F89975" w:rsidR="001037A0" w:rsidRPr="00E11762" w:rsidRDefault="001037A0" w:rsidP="00A83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11762">
        <w:rPr>
          <w:rFonts w:asciiTheme="majorBidi" w:hAnsiTheme="majorBidi" w:cstheme="majorBidi"/>
          <w:sz w:val="30"/>
          <w:szCs w:val="30"/>
          <w:cs/>
        </w:rPr>
        <w:t>ในฐานะผู้ให้เช่า</w:t>
      </w:r>
      <w:r w:rsidRPr="00E1176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11762">
        <w:rPr>
          <w:rFonts w:asciiTheme="majorBidi" w:hAnsiTheme="majorBidi" w:cstheme="majorBidi"/>
          <w:sz w:val="30"/>
          <w:szCs w:val="30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</w:t>
      </w:r>
      <w:r w:rsidR="00A83173" w:rsidRPr="00E11762">
        <w:rPr>
          <w:rFonts w:asciiTheme="majorBidi" w:hAnsiTheme="majorBidi" w:cstheme="majorBidi"/>
          <w:sz w:val="30"/>
          <w:szCs w:val="30"/>
        </w:rPr>
        <w:t xml:space="preserve"> </w:t>
      </w:r>
      <w:r w:rsidRPr="00E11762">
        <w:rPr>
          <w:rFonts w:asciiTheme="majorBidi" w:hAnsiTheme="majorBidi" w:cstheme="majorBidi"/>
          <w:sz w:val="30"/>
          <w:szCs w:val="30"/>
          <w:cs/>
        </w:rPr>
        <w:t>ค่าใช้จ่ายเริ่มแรกที่เกิดขึ้นเป็นการเฉพาะเพื่อให้เกิดสัญญาเช่ารับรู้เป็นส่วนหนึ่งของ</w:t>
      </w:r>
      <w:r w:rsidRPr="00E11762">
        <w:rPr>
          <w:rFonts w:asciiTheme="majorBidi" w:hAnsiTheme="majorBidi" w:cstheme="majorBidi" w:hint="cs"/>
          <w:sz w:val="30"/>
          <w:szCs w:val="30"/>
          <w:cs/>
        </w:rPr>
        <w:t>รายได้</w:t>
      </w:r>
      <w:r w:rsidRPr="00E11762">
        <w:rPr>
          <w:rFonts w:asciiTheme="majorBidi" w:hAnsiTheme="majorBidi" w:cstheme="majorBidi"/>
          <w:sz w:val="30"/>
          <w:szCs w:val="30"/>
          <w:cs/>
        </w:rPr>
        <w:t>ค่าเช่าทั้งสิ้นตามสัญญา</w:t>
      </w:r>
      <w:r w:rsidRPr="00E11762">
        <w:rPr>
          <w:rFonts w:asciiTheme="majorBidi" w:hAnsiTheme="majorBidi" w:cstheme="majorBidi"/>
          <w:sz w:val="30"/>
          <w:szCs w:val="30"/>
        </w:rPr>
        <w:t xml:space="preserve"> </w:t>
      </w:r>
      <w:r w:rsidRPr="00E11762">
        <w:rPr>
          <w:rFonts w:asciiTheme="majorBidi" w:hAnsiTheme="majorBidi" w:cstheme="majorBidi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0BD7237A" w14:textId="77777777" w:rsidR="001037A0" w:rsidRPr="00E11762" w:rsidRDefault="001037A0" w:rsidP="00A42B35">
      <w:pPr>
        <w:pStyle w:val="AccPolicysubhead"/>
      </w:pPr>
    </w:p>
    <w:p w14:paraId="38DA4E3F" w14:textId="5778B617" w:rsidR="001037A0" w:rsidRPr="00A42B35" w:rsidRDefault="001037A0" w:rsidP="00A42B35">
      <w:pPr>
        <w:pStyle w:val="AccPolicysubhead"/>
      </w:pPr>
      <w:r w:rsidRPr="00A42B35">
        <w:rPr>
          <w:cs/>
        </w:rPr>
        <w:t>การประเมินว่าข้อตกลงประกอบด้วยสัญญาเช่าหรือไม่</w:t>
      </w:r>
      <w:r w:rsidRPr="00A42B35">
        <w:t xml:space="preserve"> </w:t>
      </w:r>
      <w:r w:rsidRPr="00A42B35">
        <w:rPr>
          <w:b/>
          <w:bCs/>
          <w:color w:val="0000FF"/>
          <w:cs/>
          <w:lang w:val="en-GB"/>
        </w:rPr>
        <w:t xml:space="preserve"> </w:t>
      </w:r>
    </w:p>
    <w:p w14:paraId="29F887C7" w14:textId="77777777" w:rsidR="001037A0" w:rsidRPr="00E11762" w:rsidRDefault="001037A0" w:rsidP="00103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E7D9C4F" w14:textId="0373B547" w:rsidR="001037A0" w:rsidRPr="00E11762" w:rsidRDefault="001037A0" w:rsidP="00A83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11762">
        <w:rPr>
          <w:rFonts w:asciiTheme="majorBidi" w:eastAsia="Calibri" w:hAnsiTheme="majorBidi" w:cstheme="majorBidi"/>
          <w:sz w:val="30"/>
          <w:szCs w:val="30"/>
          <w:cs/>
        </w:rPr>
        <w:t>ณ</w:t>
      </w:r>
      <w:r w:rsidR="00A83173" w:rsidRPr="00E1176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11762">
        <w:rPr>
          <w:rFonts w:asciiTheme="majorBidi" w:eastAsia="Calibri" w:hAnsiTheme="majorBidi" w:cstheme="majorBidi"/>
          <w:sz w:val="30"/>
          <w:szCs w:val="30"/>
          <w:cs/>
        </w:rPr>
        <w:t>วันที่เริ่มต้นข้อตกลงกลุ่มบริษัทจะพิจารณาว่าข้อตกลงดังกล่าวประกอบด้วยสัญญาเช่าหรือมีสัญญาเช่าเป็</w:t>
      </w:r>
      <w:r w:rsidR="00A42B35">
        <w:rPr>
          <w:rFonts w:asciiTheme="majorBidi" w:eastAsia="Calibri" w:hAnsiTheme="majorBidi" w:cstheme="majorBidi" w:hint="cs"/>
          <w:sz w:val="30"/>
          <w:szCs w:val="30"/>
          <w:cs/>
        </w:rPr>
        <w:t>น</w:t>
      </w:r>
      <w:r w:rsidR="00A83173" w:rsidRPr="00E1176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11762">
        <w:rPr>
          <w:rFonts w:asciiTheme="majorBidi" w:eastAsia="Calibri" w:hAnsiTheme="majorBidi" w:cstheme="majorBidi"/>
          <w:sz w:val="30"/>
          <w:szCs w:val="30"/>
          <w:cs/>
        </w:rPr>
        <w:t xml:space="preserve">ส่วนประกอบหรือไม่ โดยพิจารณาจากสินทรัพย์ที่มีลักษณะเฉพาะเจาะจง  ถ้าการปฏิบัติตามข้อตกลงนั้นขึ้นอยู่กับการใช้สินทรัพย์ที่มีลักษณะเฉพาะเจาะจง  และข้อตกลงนั้นจะนำไปสู่สิทธิในการใช้สินทรัพย์ ถ้าทำให้กลุ่มบริษัทมีสิทธิในการควบคุมการใช้สินทรัพย์ </w:t>
      </w:r>
    </w:p>
    <w:p w14:paraId="73E25352" w14:textId="77777777" w:rsidR="001037A0" w:rsidRPr="00E11762" w:rsidRDefault="001037A0" w:rsidP="00103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25D35E6D" w14:textId="45C7DC97" w:rsidR="001037A0" w:rsidRDefault="001037A0" w:rsidP="00A83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11762">
        <w:rPr>
          <w:rFonts w:asciiTheme="majorBidi" w:eastAsia="Calibri" w:hAnsiTheme="majorBidi" w:cstheme="majorBidi"/>
          <w:sz w:val="30"/>
          <w:szCs w:val="30"/>
          <w:cs/>
        </w:rPr>
        <w:t>ณ วันที่เริ่มต้นข้อตกลง หรือมีการประเมินข้อตกลงใหม่</w:t>
      </w:r>
      <w:r w:rsidR="00A83173" w:rsidRPr="00E1176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11762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</w:t>
      </w:r>
      <w:r w:rsidRPr="00E1176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11762">
        <w:rPr>
          <w:rFonts w:asciiTheme="majorBidi" w:eastAsia="Calibri" w:hAnsiTheme="majorBidi" w:cstheme="majorBidi"/>
          <w:sz w:val="30"/>
          <w:szCs w:val="30"/>
          <w:cs/>
        </w:rPr>
        <w:t>หากกลุ่มบริษัทสรุปว่าเป็นสัญญาเช่าการเงิน แต่ไม่สามารถแบ่งแยกจำนวนดังกล่าวได้อย่างน่าเชื่อถือ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14:paraId="50B32B71" w14:textId="049670BC" w:rsidR="001B214A" w:rsidRDefault="001B214A" w:rsidP="00A83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E592A5E" w14:textId="22B70D39" w:rsidR="002C7887" w:rsidRPr="000156DD" w:rsidRDefault="000156DD" w:rsidP="000156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(</w:t>
      </w:r>
      <w:proofErr w:type="gramStart"/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ฐ</w:t>
      </w: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)   </w:t>
      </w:r>
      <w:proofErr w:type="gramEnd"/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  </w:t>
      </w:r>
      <w:r w:rsidR="004267ED" w:rsidRPr="000156DD">
        <w:rPr>
          <w:rFonts w:ascii="Angsana New" w:hAnsi="Angsana New"/>
          <w:b/>
          <w:bCs/>
          <w:i/>
          <w:iCs/>
          <w:sz w:val="30"/>
          <w:szCs w:val="30"/>
          <w:cs/>
        </w:rPr>
        <w:t>การ</w:t>
      </w:r>
      <w:r w:rsidR="00C806F6" w:rsidRPr="000156D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ด้อย</w:t>
      </w:r>
      <w:r w:rsidR="004267ED" w:rsidRPr="000156DD">
        <w:rPr>
          <w:rFonts w:ascii="Angsana New" w:hAnsi="Angsana New"/>
          <w:b/>
          <w:bCs/>
          <w:i/>
          <w:iCs/>
          <w:sz w:val="30"/>
          <w:szCs w:val="30"/>
          <w:cs/>
        </w:rPr>
        <w:t>ค่า</w:t>
      </w:r>
      <w:r w:rsidR="002223AC" w:rsidRPr="000156D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สินทรัพย์ทางการเงิน</w:t>
      </w:r>
    </w:p>
    <w:p w14:paraId="3DBB5D39" w14:textId="2327B577" w:rsidR="004267ED" w:rsidRPr="00E11762" w:rsidRDefault="004267ED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2B83292" w14:textId="77777777" w:rsidR="00A83173" w:rsidRPr="00E11762" w:rsidRDefault="00A83173" w:rsidP="00A83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1176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E1176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E1176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E11762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0F78E1BC" w14:textId="77777777" w:rsidR="00A83173" w:rsidRPr="00E11762" w:rsidRDefault="00A83173" w:rsidP="00A8317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78A2D8" w14:textId="08FE29BB" w:rsidR="00A83173" w:rsidRPr="00E11762" w:rsidRDefault="009B3424" w:rsidP="00A83173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CCCCCC"/>
        </w:rPr>
      </w:pPr>
      <w:r w:rsidRPr="00FC46D7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="00A83173" w:rsidRPr="00E11762">
        <w:rPr>
          <w:rFonts w:asciiTheme="majorBidi" w:hAnsiTheme="majorBidi" w:cstheme="majorBidi"/>
          <w:color w:val="000000"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="00A83173"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(รวมถึง เงินสดและรายการเทียบเท่าเงินสด ลูกหนี้การค้าและลูกหนี้</w:t>
      </w:r>
      <w:r w:rsidR="003D407D">
        <w:rPr>
          <w:rFonts w:asciiTheme="majorBidi" w:hAnsiTheme="majorBidi" w:cstheme="majorBidi" w:hint="cs"/>
          <w:color w:val="000000"/>
          <w:sz w:val="30"/>
          <w:szCs w:val="30"/>
          <w:cs/>
        </w:rPr>
        <w:t>หมุนเวียน</w:t>
      </w:r>
      <w:r w:rsidR="00A83173"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>อื่น</w:t>
      </w:r>
      <w:r w:rsidR="00A83173" w:rsidRPr="00E1176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A83173"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>รวมถึงเงินให้กู้ยืมแก่กิจการที่เกี่ยวข้องกัน)</w:t>
      </w:r>
      <w:r w:rsidR="00A83173" w:rsidRPr="00E1176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2223AC"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="00A83173" w:rsidRPr="00E11762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ลูกหนี้ตามสัญญาเช่า</w:t>
      </w:r>
      <w:r w:rsidR="00A83173"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</w:p>
    <w:p w14:paraId="3D47537B" w14:textId="36678D5F" w:rsidR="00A83173" w:rsidRPr="00E11762" w:rsidRDefault="00A83173" w:rsidP="00A83173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i/>
          <w:iCs/>
          <w:color w:val="000000"/>
          <w:sz w:val="30"/>
          <w:szCs w:val="30"/>
        </w:rPr>
      </w:pPr>
      <w:r w:rsidRPr="00E11762">
        <w:rPr>
          <w:i/>
          <w:iCs/>
          <w:color w:val="000000"/>
          <w:sz w:val="30"/>
          <w:szCs w:val="30"/>
          <w:cs/>
        </w:rPr>
        <w:lastRenderedPageBreak/>
        <w:t xml:space="preserve">การวัดมูลค่าผลขาดทุนด้านเครดิตที่คาดว่าจะเกิดขึ้น </w:t>
      </w:r>
    </w:p>
    <w:p w14:paraId="745A5BE3" w14:textId="77777777" w:rsidR="00A83173" w:rsidRPr="00E11762" w:rsidRDefault="00A83173" w:rsidP="002511E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841B3C" w14:textId="6F17E95A" w:rsidR="00A83173" w:rsidRPr="00FC46D7" w:rsidRDefault="00A83173" w:rsidP="00A83173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color w:val="000000"/>
          <w:sz w:val="30"/>
          <w:szCs w:val="30"/>
        </w:rPr>
      </w:pPr>
      <w:r w:rsidRPr="00E11762">
        <w:rPr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ผลขาดทุนด้านเครดิตคำนวณโดยใช้มูลค่าปัจจุบันของจำนวนเงินที่</w:t>
      </w:r>
      <w:r w:rsidRPr="00E11762">
        <w:rPr>
          <w:rFonts w:hint="cs"/>
          <w:color w:val="000000"/>
          <w:sz w:val="30"/>
          <w:szCs w:val="30"/>
          <w:cs/>
        </w:rPr>
        <w:t>คาดว่าจะ</w:t>
      </w:r>
      <w:r w:rsidRPr="00E11762">
        <w:rPr>
          <w:color w:val="000000"/>
          <w:sz w:val="30"/>
          <w:szCs w:val="30"/>
          <w:cs/>
        </w:rPr>
        <w:t>ไม่ได้รับ (เช่น ผลต่างระหว่างกระแสเงินสดที่กิจการจะต้องจ่ายตามสัญญาและกระแสเงินสดที่</w:t>
      </w:r>
      <w:r w:rsidR="009B3424" w:rsidRPr="00FC46D7">
        <w:rPr>
          <w:color w:val="000000"/>
          <w:sz w:val="30"/>
          <w:szCs w:val="30"/>
          <w:cs/>
        </w:rPr>
        <w:t>กลุ่มบริษัท</w:t>
      </w:r>
      <w:r w:rsidRPr="00FC46D7">
        <w:rPr>
          <w:color w:val="000000"/>
          <w:sz w:val="30"/>
          <w:szCs w:val="30"/>
          <w:cs/>
        </w:rPr>
        <w:t>คาดว่าจะได้รับ)</w:t>
      </w:r>
      <w:r w:rsidRPr="00FC46D7">
        <w:rPr>
          <w:rFonts w:hint="cs"/>
          <w:color w:val="000000"/>
          <w:sz w:val="30"/>
          <w:szCs w:val="30"/>
          <w:cs/>
        </w:rPr>
        <w:t xml:space="preserve"> </w:t>
      </w:r>
      <w:r w:rsidRPr="00E11762">
        <w:rPr>
          <w:rFonts w:hint="cs"/>
          <w:color w:val="000000"/>
          <w:sz w:val="30"/>
          <w:szCs w:val="30"/>
          <w:cs/>
        </w:rPr>
        <w:t>ผลขาดทุนด้านเครดิตที่คาดว่าจะเกิดขึ้น</w:t>
      </w:r>
      <w:r w:rsidRPr="00E11762">
        <w:rPr>
          <w:color w:val="000000"/>
          <w:sz w:val="30"/>
          <w:szCs w:val="30"/>
          <w:cs/>
        </w:rPr>
        <w:t>คิดลดด้วยอัตราดอกเบี้ยที่แท้จริงของสินทรัพย์ทางการเงิน</w:t>
      </w:r>
      <w:r w:rsidRPr="00E11762">
        <w:rPr>
          <w:rFonts w:hint="cs"/>
          <w:color w:val="000000"/>
          <w:sz w:val="30"/>
          <w:szCs w:val="30"/>
          <w:cs/>
        </w:rPr>
        <w:t xml:space="preserve"> </w:t>
      </w:r>
    </w:p>
    <w:p w14:paraId="6C15ABBB" w14:textId="77777777" w:rsidR="00A83173" w:rsidRPr="00E11762" w:rsidRDefault="00A83173" w:rsidP="00A8317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6A0418" w14:textId="77777777" w:rsidR="00A83173" w:rsidRPr="00E11762" w:rsidRDefault="00A83173" w:rsidP="00A83173">
      <w:pPr>
        <w:ind w:left="540"/>
        <w:jc w:val="thaiDistribute"/>
        <w:rPr>
          <w:color w:val="000000"/>
          <w:sz w:val="30"/>
          <w:szCs w:val="30"/>
        </w:rPr>
      </w:pPr>
      <w:r w:rsidRPr="00E11762">
        <w:rPr>
          <w:rFonts w:asciiTheme="majorBidi" w:hAnsiTheme="majorBidi" w:cstheme="majorBidi"/>
          <w:color w:val="000000"/>
          <w:sz w:val="30"/>
          <w:szCs w:val="30"/>
          <w:cs/>
        </w:rPr>
        <w:t>การ</w:t>
      </w:r>
      <w:r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>วัดมูลค่า</w:t>
      </w:r>
      <w:r w:rsidRPr="00E11762">
        <w:rPr>
          <w:color w:val="000000"/>
          <w:sz w:val="30"/>
          <w:szCs w:val="30"/>
          <w:cs/>
        </w:rPr>
        <w:t>ผลขาดทุนด้านเครดิต</w:t>
      </w:r>
      <w:r w:rsidRPr="00E11762">
        <w:rPr>
          <w:rFonts w:hint="cs"/>
          <w:color w:val="000000"/>
          <w:sz w:val="30"/>
          <w:szCs w:val="30"/>
          <w:cs/>
        </w:rPr>
        <w:t>นั้นคำนวณดังต่อไปนี้</w:t>
      </w:r>
    </w:p>
    <w:p w14:paraId="7C2BDA91" w14:textId="77777777" w:rsidR="00A83173" w:rsidRPr="00E11762" w:rsidRDefault="00A83173" w:rsidP="00661016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Pr="00E11762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E11762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</w:t>
      </w:r>
      <w:r w:rsidRPr="00E1176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</w:p>
    <w:p w14:paraId="396CE250" w14:textId="77777777" w:rsidR="00A83173" w:rsidRPr="00E11762" w:rsidRDefault="00A83173" w:rsidP="00661016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2132F7CC" w14:textId="77777777" w:rsidR="00A83173" w:rsidRPr="00E11762" w:rsidRDefault="00A83173" w:rsidP="00A8317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5913B1" w14:textId="797C6452" w:rsidR="00A83173" w:rsidRPr="00E11762" w:rsidRDefault="00A83173" w:rsidP="008464D6">
      <w:pPr>
        <w:pStyle w:val="ListParagraph"/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11762">
        <w:rPr>
          <w:rFonts w:asciiTheme="majorBidi" w:hAnsiTheme="majorBidi" w:cstheme="majorBidi"/>
          <w:color w:val="000000"/>
          <w:sz w:val="30"/>
          <w:szCs w:val="30"/>
          <w:cs/>
        </w:rPr>
        <w:t>ค่าเผื่อผลขาดทุน</w:t>
      </w:r>
      <w:r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สำหรับลูกหนี้การค้า </w:t>
      </w:r>
      <w:r w:rsidR="002223AC"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Pr="00E11762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ลูกหนี้ตามสัญญาเช่า</w:t>
      </w:r>
      <w:r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7275A99C" w14:textId="77777777" w:rsidR="00800B36" w:rsidRDefault="00800B36" w:rsidP="00FC46D7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405523C" w14:textId="0863A9CC" w:rsidR="00A83173" w:rsidRPr="00FC46D7" w:rsidRDefault="00A83173" w:rsidP="00FC46D7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>ค่าเผื่อผลขาดทุนด้านเครดิตสำหรับสินทรัพย์ทางการเงินอื่น</w:t>
      </w:r>
      <w:r w:rsidRPr="00E1176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9B3424" w:rsidRPr="00FC46D7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E11762">
        <w:rPr>
          <w:rFonts w:asciiTheme="majorBidi" w:hAnsiTheme="majorBidi" w:cstheme="majorBidi"/>
          <w:color w:val="000000"/>
          <w:sz w:val="30"/>
          <w:szCs w:val="30"/>
          <w:cs/>
        </w:rPr>
        <w:t>รับรู้ผล</w:t>
      </w:r>
      <w:r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E11762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</w:t>
      </w:r>
      <w:r w:rsidR="002511E0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>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FC46D7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สินทรัพย์ทางการเงินที่มีการด้อยค่าด้านเครดิต</w:t>
      </w:r>
      <w:r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E1176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11762">
        <w:rPr>
          <w:rFonts w:asciiTheme="majorBidi" w:hAnsiTheme="majorBidi" w:cstheme="majorBidi"/>
          <w:color w:val="000000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</w:t>
      </w:r>
      <w:r w:rsidR="009B3424" w:rsidRPr="00FC46D7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E11762">
        <w:rPr>
          <w:rFonts w:asciiTheme="majorBidi" w:hAnsiTheme="majorBidi" w:cstheme="majorBidi"/>
          <w:color w:val="000000"/>
          <w:sz w:val="30"/>
          <w:szCs w:val="30"/>
          <w:cs/>
        </w:rPr>
        <w:t>มีฐานะเปิดต่อความเสี่ยงด้านเครดิต</w:t>
      </w:r>
      <w:r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</w:p>
    <w:p w14:paraId="71405BCB" w14:textId="77777777" w:rsidR="008A5A44" w:rsidRDefault="008A5A44" w:rsidP="00A27182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9B88E0A" w14:textId="77777777" w:rsidR="00AD006C" w:rsidRDefault="00AD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450BA2F9" w14:textId="27DCB175" w:rsidR="00A83173" w:rsidRPr="00A27182" w:rsidRDefault="009B3424" w:rsidP="00A27182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27182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กลุ่มบริษัท</w:t>
      </w:r>
      <w:r w:rsidR="00A83173" w:rsidRPr="00E1176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พิจารณาว่าความเสี่ยงด้านเครดิตของสินทรัพย์ทางการเงินเพิ่มขึ้นหากเกินกำหนดชำระมากกว่า </w:t>
      </w:r>
      <w:r w:rsidR="00A10D69">
        <w:rPr>
          <w:rFonts w:asciiTheme="majorBidi" w:hAnsiTheme="majorBidi" w:cstheme="majorBidi"/>
          <w:color w:val="000000"/>
          <w:sz w:val="30"/>
          <w:szCs w:val="30"/>
        </w:rPr>
        <w:t>9</w:t>
      </w:r>
      <w:r w:rsidR="00DC4A91">
        <w:rPr>
          <w:rFonts w:asciiTheme="majorBidi" w:hAnsiTheme="majorBidi" w:cstheme="majorBidi"/>
          <w:color w:val="000000"/>
          <w:sz w:val="30"/>
          <w:szCs w:val="30"/>
        </w:rPr>
        <w:t>0</w:t>
      </w:r>
      <w:r w:rsidR="00A83173" w:rsidRPr="00E1176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A83173" w:rsidRPr="00E1176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วัน </w:t>
      </w:r>
      <w:r w:rsidR="00A10D69">
        <w:rPr>
          <w:rFonts w:asciiTheme="majorBidi" w:hAnsiTheme="majorBidi" w:cstheme="majorBidi"/>
          <w:color w:val="000000"/>
          <w:sz w:val="30"/>
          <w:szCs w:val="30"/>
        </w:rPr>
        <w:br/>
      </w:r>
      <w:r w:rsidR="00A83173" w:rsidRPr="00E11762">
        <w:rPr>
          <w:rFonts w:asciiTheme="majorBidi" w:hAnsiTheme="majorBidi" w:cstheme="majorBidi"/>
          <w:color w:val="000000"/>
          <w:sz w:val="30"/>
          <w:szCs w:val="30"/>
          <w:cs/>
        </w:rPr>
        <w:t>มีการเปลี่ยนแปลงของ</w:t>
      </w:r>
      <w:r w:rsidR="00A83173" w:rsidRPr="00A27182">
        <w:rPr>
          <w:rFonts w:asciiTheme="majorBidi" w:hAnsiTheme="majorBidi" w:cstheme="majorBidi" w:hint="cs"/>
          <w:color w:val="000000"/>
          <w:sz w:val="30"/>
          <w:szCs w:val="30"/>
          <w:cs/>
        </w:rPr>
        <w:t>อันดับ</w:t>
      </w:r>
      <w:r w:rsidR="00A83173" w:rsidRPr="00A27182">
        <w:rPr>
          <w:rFonts w:asciiTheme="majorBidi" w:hAnsiTheme="majorBidi" w:cstheme="majorBidi"/>
          <w:color w:val="000000"/>
          <w:sz w:val="30"/>
          <w:szCs w:val="30"/>
          <w:cs/>
        </w:rPr>
        <w:t>ความน่าเชื่อถือ</w:t>
      </w:r>
      <w:r w:rsidR="00A83173" w:rsidRPr="00E11762">
        <w:rPr>
          <w:rFonts w:asciiTheme="majorBidi" w:hAnsiTheme="majorBidi" w:cstheme="majorBidi"/>
          <w:color w:val="000000"/>
          <w:sz w:val="30"/>
          <w:szCs w:val="30"/>
          <w:cs/>
        </w:rPr>
        <w:t>ที่</w:t>
      </w:r>
      <w:r w:rsidR="00A83173"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>ลดระดับลง</w:t>
      </w:r>
      <w:r w:rsidR="00A83173" w:rsidRPr="00E11762">
        <w:rPr>
          <w:rFonts w:asciiTheme="majorBidi" w:hAnsiTheme="majorBidi" w:cstheme="majorBidi"/>
          <w:color w:val="000000"/>
          <w:sz w:val="30"/>
          <w:szCs w:val="30"/>
          <w:cs/>
        </w:rPr>
        <w:t>อย่างมีนัยสำคัญ มีการดำเนินงานที่ถดถอยอย่างมีนัยสำคัญของลูกหนี้ หรือมีการเปลี่ยนแปลง</w:t>
      </w:r>
      <w:r w:rsidR="00A83173"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หรือคาดการณ์การเปลี่ยนแปลง</w:t>
      </w:r>
      <w:r w:rsidR="00A83173" w:rsidRPr="00E11762">
        <w:rPr>
          <w:rFonts w:asciiTheme="majorBidi" w:hAnsiTheme="majorBidi" w:cstheme="majorBidi"/>
          <w:color w:val="000000"/>
          <w:sz w:val="30"/>
          <w:szCs w:val="30"/>
          <w:cs/>
        </w:rPr>
        <w:t>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A27182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</w:p>
    <w:p w14:paraId="6A780318" w14:textId="77777777" w:rsidR="00A83173" w:rsidRPr="00A27182" w:rsidRDefault="00A83173" w:rsidP="00A27182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91BAB5A" w14:textId="6F789C26" w:rsidR="00A83173" w:rsidRPr="00E11762" w:rsidRDefault="009B3424" w:rsidP="00A83173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27182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="00A83173" w:rsidRPr="00E11762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พิจารณาว่า</w:t>
      </w:r>
      <w:r w:rsidR="00A83173"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>สินทรัพย์ทางการเงินจะเกิดการ</w:t>
      </w:r>
      <w:r w:rsidR="00A83173" w:rsidRPr="00E11762">
        <w:rPr>
          <w:rFonts w:asciiTheme="majorBidi" w:hAnsiTheme="majorBidi" w:cstheme="majorBidi"/>
          <w:color w:val="000000"/>
          <w:sz w:val="30"/>
          <w:szCs w:val="30"/>
          <w:cs/>
        </w:rPr>
        <w:t>ผิด</w:t>
      </w:r>
      <w:r w:rsidR="00A83173"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>สัญญา</w:t>
      </w:r>
      <w:r w:rsidR="00A83173" w:rsidRPr="00E11762">
        <w:rPr>
          <w:rFonts w:asciiTheme="majorBidi" w:hAnsiTheme="majorBidi" w:cstheme="majorBidi"/>
          <w:color w:val="000000"/>
          <w:sz w:val="30"/>
          <w:szCs w:val="30"/>
          <w:cs/>
        </w:rPr>
        <w:t>เมื่อ</w:t>
      </w:r>
      <w:r w:rsidR="00A83173"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</w:p>
    <w:p w14:paraId="55896A4B" w14:textId="5DF9583D" w:rsidR="00A83173" w:rsidRPr="00E11762" w:rsidRDefault="00A10D69" w:rsidP="00661016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ลูกหนี้</w:t>
      </w:r>
      <w:r w:rsidR="00A83173" w:rsidRPr="00E11762">
        <w:rPr>
          <w:rFonts w:asciiTheme="majorBidi" w:hAnsiTheme="majorBidi" w:cstheme="majorBidi"/>
          <w:color w:val="000000"/>
          <w:sz w:val="30"/>
          <w:szCs w:val="30"/>
          <w:cs/>
        </w:rPr>
        <w:t>ไม่สามารถจ่ายชำระภาระผูกพันด้านเครดิตให้แก่</w:t>
      </w:r>
      <w:r w:rsidR="009B3424" w:rsidRPr="00A27182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="00A83173" w:rsidRPr="00E11762">
        <w:rPr>
          <w:rFonts w:asciiTheme="majorBidi" w:hAnsiTheme="majorBidi" w:cstheme="majorBidi"/>
          <w:color w:val="000000"/>
          <w:sz w:val="30"/>
          <w:szCs w:val="30"/>
          <w:cs/>
        </w:rPr>
        <w:t>ได้เต็มจำนวน</w:t>
      </w:r>
      <w:r w:rsidR="00A83173"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อีกทั้ง</w:t>
      </w:r>
      <w:r w:rsidR="009B3424" w:rsidRPr="00A27182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="00A83173"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>ไม่มี</w:t>
      </w:r>
      <w:r w:rsidR="00A83173" w:rsidRPr="00E11762">
        <w:rPr>
          <w:rFonts w:asciiTheme="majorBidi" w:hAnsiTheme="majorBidi" w:cstheme="majorBidi"/>
          <w:color w:val="000000"/>
          <w:sz w:val="30"/>
          <w:szCs w:val="30"/>
          <w:cs/>
        </w:rPr>
        <w:t>สิทธิในการไล่เบี้ย เช่น การ</w:t>
      </w:r>
      <w:r w:rsidR="00A83173"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>ยึด</w:t>
      </w:r>
      <w:r w:rsidR="00A83173" w:rsidRPr="00E11762">
        <w:rPr>
          <w:rFonts w:asciiTheme="majorBidi" w:hAnsiTheme="majorBidi" w:cstheme="majorBidi"/>
          <w:color w:val="000000"/>
          <w:sz w:val="30"/>
          <w:szCs w:val="30"/>
          <w:cs/>
        </w:rPr>
        <w:t>หลักประกัน (</w:t>
      </w:r>
      <w:r w:rsidR="00A83173"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>หากมีการวางหลักประกัน</w:t>
      </w:r>
      <w:r w:rsidR="00A83173" w:rsidRPr="00E11762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  <w:r w:rsidR="00A83173"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A83173" w:rsidRPr="00E1176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หรือ </w:t>
      </w:r>
    </w:p>
    <w:p w14:paraId="13BFADD8" w14:textId="1CF61517" w:rsidR="00A83173" w:rsidRPr="00E11762" w:rsidRDefault="00A83173" w:rsidP="00661016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i/>
          <w:iCs/>
          <w:color w:val="000000"/>
          <w:sz w:val="30"/>
          <w:szCs w:val="30"/>
        </w:rPr>
      </w:pPr>
      <w:r w:rsidRPr="00E1176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DC4A91">
        <w:rPr>
          <w:rFonts w:asciiTheme="majorBidi" w:hAnsiTheme="majorBidi" w:cstheme="majorBidi"/>
          <w:color w:val="000000"/>
          <w:sz w:val="30"/>
          <w:szCs w:val="30"/>
        </w:rPr>
        <w:t>90</w:t>
      </w:r>
      <w:r w:rsidRPr="00E1176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11762">
        <w:rPr>
          <w:rFonts w:asciiTheme="majorBidi" w:hAnsiTheme="majorBidi" w:cstheme="majorBidi"/>
          <w:color w:val="000000"/>
          <w:sz w:val="30"/>
          <w:szCs w:val="30"/>
          <w:cs/>
        </w:rPr>
        <w:t>วัน</w:t>
      </w:r>
    </w:p>
    <w:p w14:paraId="3B7CEED7" w14:textId="77777777" w:rsidR="00A83173" w:rsidRPr="00E11762" w:rsidRDefault="00A83173" w:rsidP="00A8317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E390DC" w14:textId="25FFE554" w:rsidR="00A83173" w:rsidRPr="00A27182" w:rsidRDefault="00A83173" w:rsidP="00A27182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27182">
        <w:rPr>
          <w:rFonts w:asciiTheme="majorBidi" w:hAnsiTheme="majorBidi" w:cstheme="majorBidi"/>
          <w:sz w:val="30"/>
          <w:szCs w:val="30"/>
          <w:cs/>
        </w:rPr>
        <w:t xml:space="preserve"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</w:t>
      </w:r>
      <w:r w:rsidRPr="00A27182">
        <w:rPr>
          <w:rFonts w:asciiTheme="majorBidi" w:hAnsiTheme="majorBidi" w:cstheme="majorBidi" w:hint="cs"/>
          <w:sz w:val="30"/>
          <w:szCs w:val="30"/>
          <w:cs/>
        </w:rPr>
        <w:t>หากการประเมินความเสี่ยงเป็นการประเมินแบบกลุ่มต้องมีการ</w:t>
      </w:r>
      <w:r w:rsidRPr="00A27182">
        <w:rPr>
          <w:rFonts w:asciiTheme="majorBidi" w:hAnsiTheme="majorBidi" w:cstheme="majorBidi"/>
          <w:sz w:val="30"/>
          <w:szCs w:val="30"/>
          <w:cs/>
        </w:rPr>
        <w:t>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</w:t>
      </w:r>
      <w:r w:rsidRPr="00A27182">
        <w:rPr>
          <w:rFonts w:asciiTheme="majorBidi" w:hAnsiTheme="majorBidi" w:cstheme="majorBidi" w:hint="cs"/>
          <w:sz w:val="30"/>
          <w:szCs w:val="30"/>
          <w:cs/>
        </w:rPr>
        <w:t>อันดับ</w:t>
      </w:r>
      <w:r w:rsidRPr="00A27182">
        <w:rPr>
          <w:rFonts w:asciiTheme="majorBidi" w:hAnsiTheme="majorBidi" w:cstheme="majorBidi"/>
          <w:sz w:val="30"/>
          <w:szCs w:val="30"/>
          <w:cs/>
        </w:rPr>
        <w:t xml:space="preserve">ความน่าเชื่อถือ </w:t>
      </w:r>
    </w:p>
    <w:p w14:paraId="650D9B82" w14:textId="77777777" w:rsidR="00752D75" w:rsidRPr="00A27182" w:rsidRDefault="00752D75" w:rsidP="00A27182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212CDF" w14:textId="5ED3183B" w:rsidR="00A83173" w:rsidRPr="00A27182" w:rsidRDefault="00A83173" w:rsidP="00A27182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27182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A27182">
        <w:rPr>
          <w:rFonts w:asciiTheme="majorBidi" w:hAnsiTheme="majorBidi" w:cstheme="majorBidi"/>
          <w:sz w:val="30"/>
          <w:szCs w:val="30"/>
          <w:cs/>
        </w:rPr>
        <w:t>ขาดทุนด้านเครดิต</w:t>
      </w:r>
      <w:r w:rsidRPr="00A27182">
        <w:rPr>
          <w:rFonts w:asciiTheme="majorBidi" w:hAnsiTheme="majorBidi" w:cstheme="majorBidi" w:hint="cs"/>
          <w:sz w:val="30"/>
          <w:szCs w:val="30"/>
          <w:cs/>
        </w:rPr>
        <w:t>ที่คาดว่าจะเกิดขึ้น</w:t>
      </w:r>
      <w:r w:rsidRPr="00A27182">
        <w:rPr>
          <w:rFonts w:asciiTheme="majorBidi" w:hAnsiTheme="majorBidi" w:cstheme="majorBidi"/>
          <w:sz w:val="30"/>
          <w:szCs w:val="30"/>
          <w:cs/>
        </w:rPr>
        <w:t>มีการประเมินใหม่ ณ สิ้นรอบระยะเวลาที่รายงาน เพื่อสะท้อน</w:t>
      </w:r>
      <w:r w:rsidR="009B3424" w:rsidRPr="00A27182">
        <w:rPr>
          <w:rFonts w:asciiTheme="majorBidi" w:hAnsiTheme="majorBidi" w:cstheme="majorBidi"/>
          <w:sz w:val="30"/>
          <w:szCs w:val="30"/>
        </w:rPr>
        <w:br/>
      </w:r>
      <w:r w:rsidRPr="00A27182">
        <w:rPr>
          <w:rFonts w:asciiTheme="majorBidi" w:hAnsiTheme="majorBidi" w:cstheme="majorBidi"/>
          <w:sz w:val="30"/>
          <w:szCs w:val="30"/>
          <w:cs/>
        </w:rPr>
        <w:t>การเปลี่ยนแปลงของความเสี่ยงด้านเครดิต</w:t>
      </w:r>
      <w:r w:rsidRPr="00A27182">
        <w:rPr>
          <w:rFonts w:asciiTheme="majorBidi" w:hAnsiTheme="majorBidi" w:cstheme="majorBidi" w:hint="cs"/>
          <w:sz w:val="30"/>
          <w:szCs w:val="30"/>
          <w:cs/>
        </w:rPr>
        <w:t>ของเครื่องมือทางการเงิน</w:t>
      </w:r>
      <w:r w:rsidRPr="00A27182">
        <w:rPr>
          <w:rFonts w:asciiTheme="majorBidi" w:hAnsiTheme="majorBidi" w:cstheme="majorBidi"/>
          <w:sz w:val="30"/>
          <w:szCs w:val="30"/>
          <w:cs/>
        </w:rPr>
        <w:t>นับจากวันที่</w:t>
      </w:r>
      <w:r w:rsidRPr="00E11762">
        <w:rPr>
          <w:rFonts w:asciiTheme="majorBidi" w:hAnsiTheme="majorBidi" w:cstheme="majorBidi" w:hint="cs"/>
          <w:sz w:val="30"/>
          <w:szCs w:val="30"/>
          <w:cs/>
        </w:rPr>
        <w:t>รับรู้รายการเมื่อเริ่มแรก</w:t>
      </w:r>
      <w:r w:rsidRPr="00E11762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E11762">
        <w:rPr>
          <w:rFonts w:asciiTheme="majorBidi" w:hAnsiTheme="majorBidi" w:cstheme="majorBidi"/>
          <w:sz w:val="30"/>
          <w:szCs w:val="30"/>
          <w:cs/>
        </w:rPr>
        <w:t>การเพิ่มขึ้นของค่าเผื่อผลขาดทุนแสดงเป็นขาดทุนจากการด้อยค่าในกำไรหรือขาดทุน</w:t>
      </w:r>
      <w:r w:rsidRPr="00E1176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11762">
        <w:rPr>
          <w:rFonts w:asciiTheme="majorBidi" w:hAnsiTheme="majorBidi" w:cstheme="majorBidi"/>
          <w:sz w:val="30"/>
          <w:szCs w:val="30"/>
          <w:cs/>
        </w:rPr>
        <w:t>ค่า</w:t>
      </w:r>
      <w:r w:rsidRPr="00E11762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E11762">
        <w:rPr>
          <w:rFonts w:asciiTheme="majorBidi" w:hAnsiTheme="majorBidi" w:cstheme="majorBidi"/>
          <w:sz w:val="30"/>
          <w:szCs w:val="30"/>
          <w:cs/>
        </w:rPr>
        <w:t>ผื่อ</w:t>
      </w:r>
      <w:r w:rsidRPr="00A27182">
        <w:rPr>
          <w:rFonts w:asciiTheme="majorBidi" w:hAnsiTheme="majorBidi" w:cstheme="majorBidi" w:hint="cs"/>
          <w:sz w:val="30"/>
          <w:szCs w:val="30"/>
          <w:cs/>
        </w:rPr>
        <w:t>ผลขาดทุน</w:t>
      </w:r>
      <w:r w:rsidRPr="00A27182">
        <w:rPr>
          <w:rFonts w:asciiTheme="majorBidi" w:hAnsiTheme="majorBidi" w:cstheme="majorBidi"/>
          <w:sz w:val="30"/>
          <w:szCs w:val="30"/>
          <w:cs/>
        </w:rPr>
        <w:t xml:space="preserve">แสดงเป็นรายการหักออกจากมูลค่าตามบัญชีขั้นต้นของสินทรัพย์ทางการเงิน </w:t>
      </w:r>
    </w:p>
    <w:p w14:paraId="53C33B74" w14:textId="77777777" w:rsidR="00A83173" w:rsidRPr="00E11762" w:rsidRDefault="00A83173" w:rsidP="00A83173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03CCC62F" w14:textId="4D0E7075" w:rsidR="00A83173" w:rsidRPr="00E11762" w:rsidRDefault="00A83173" w:rsidP="00A83173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1176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61DBA1E9" w14:textId="77777777" w:rsidR="00A83173" w:rsidRPr="00E11762" w:rsidRDefault="00A83173" w:rsidP="00A83173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DF4142" w14:textId="17F79421" w:rsidR="00A83173" w:rsidRPr="00E11762" w:rsidRDefault="00A83173" w:rsidP="00A83173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11762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E1176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B3424" w:rsidRPr="00A2718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11762">
        <w:rPr>
          <w:rFonts w:asciiTheme="majorBidi" w:hAnsiTheme="majorBidi" w:cstheme="majorBidi"/>
          <w:sz w:val="30"/>
          <w:szCs w:val="30"/>
          <w:cs/>
        </w:rPr>
        <w:t>ประเมินว่าสินทรัพย์ทางการเงินที่วัดมูลค่าด้วยราคาทุนตัดจำหน่ายและตราสารหนี้ที่วัด</w:t>
      </w:r>
      <w:r w:rsidRPr="00E11762">
        <w:rPr>
          <w:rFonts w:asciiTheme="majorBidi" w:hAnsiTheme="majorBidi" w:cstheme="majorBidi" w:hint="cs"/>
          <w:sz w:val="30"/>
          <w:szCs w:val="30"/>
          <w:cs/>
        </w:rPr>
        <w:t>มูลค่าด้วย</w:t>
      </w:r>
      <w:r w:rsidRPr="00E11762">
        <w:rPr>
          <w:rFonts w:asciiTheme="majorBidi" w:hAnsiTheme="majorBidi" w:cstheme="majorBidi"/>
          <w:sz w:val="30"/>
          <w:szCs w:val="30"/>
          <w:cs/>
        </w:rPr>
        <w:t>มูลค่าด้วยมูลค่ายุติธรรมผ่านกำไรขาดทุนเบ็ดเสร็จอื่น</w:t>
      </w:r>
      <w:r w:rsidRPr="00E11762">
        <w:rPr>
          <w:rFonts w:asciiTheme="majorBidi" w:hAnsiTheme="majorBidi" w:cstheme="majorBidi" w:hint="cs"/>
          <w:sz w:val="30"/>
          <w:szCs w:val="30"/>
          <w:cs/>
        </w:rPr>
        <w:t>เกิด</w:t>
      </w:r>
      <w:r w:rsidRPr="00E11762">
        <w:rPr>
          <w:rFonts w:asciiTheme="majorBidi" w:hAnsiTheme="majorBidi" w:cstheme="majorBidi"/>
          <w:sz w:val="30"/>
          <w:szCs w:val="30"/>
          <w:cs/>
        </w:rPr>
        <w:t>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</w:t>
      </w:r>
      <w:r w:rsidRPr="00E11762">
        <w:rPr>
          <w:rFonts w:asciiTheme="majorBidi" w:hAnsiTheme="majorBidi" w:cstheme="majorBidi" w:hint="cs"/>
          <w:sz w:val="30"/>
          <w:szCs w:val="30"/>
          <w:cs/>
        </w:rPr>
        <w:t>หนึ่งเหตุการณ์</w:t>
      </w:r>
      <w:r w:rsidRPr="00E11762">
        <w:rPr>
          <w:rFonts w:asciiTheme="majorBidi" w:hAnsiTheme="majorBidi" w:cstheme="majorBidi"/>
          <w:sz w:val="30"/>
          <w:szCs w:val="30"/>
          <w:cs/>
        </w:rPr>
        <w:t>ซึ่งส่งผลกระทบ</w:t>
      </w:r>
      <w:r w:rsidRPr="00E11762">
        <w:rPr>
          <w:rFonts w:asciiTheme="majorBidi" w:hAnsiTheme="majorBidi" w:cstheme="majorBidi" w:hint="cs"/>
          <w:sz w:val="30"/>
          <w:szCs w:val="30"/>
          <w:cs/>
        </w:rPr>
        <w:t>เชิงลบ</w:t>
      </w:r>
      <w:r w:rsidRPr="00E11762">
        <w:rPr>
          <w:rFonts w:asciiTheme="majorBidi" w:hAnsiTheme="majorBidi" w:cstheme="majorBidi"/>
          <w:sz w:val="30"/>
          <w:szCs w:val="30"/>
          <w:cs/>
        </w:rPr>
        <w:t>ต่อกระแสเงินสด</w:t>
      </w:r>
      <w:r w:rsidRPr="00E11762">
        <w:rPr>
          <w:rFonts w:asciiTheme="majorBidi" w:hAnsiTheme="majorBidi" w:cstheme="majorBidi" w:hint="cs"/>
          <w:sz w:val="30"/>
          <w:szCs w:val="30"/>
          <w:cs/>
        </w:rPr>
        <w:t>ที่คาดว่าจะ</w:t>
      </w:r>
      <w:r w:rsidRPr="00E11762">
        <w:rPr>
          <w:rFonts w:asciiTheme="majorBidi" w:hAnsiTheme="majorBidi" w:cstheme="majorBidi"/>
          <w:sz w:val="30"/>
          <w:szCs w:val="30"/>
          <w:cs/>
        </w:rPr>
        <w:t>เกิดขึ้นในอนาคตของสินทรัพย์ทางการเงิน</w:t>
      </w:r>
      <w:r w:rsidRPr="00E11762">
        <w:rPr>
          <w:rFonts w:asciiTheme="majorBidi" w:hAnsiTheme="majorBidi" w:cstheme="majorBidi"/>
          <w:sz w:val="30"/>
          <w:szCs w:val="30"/>
        </w:rPr>
        <w:t xml:space="preserve"> </w:t>
      </w:r>
      <w:r w:rsidRPr="00E11762">
        <w:rPr>
          <w:rFonts w:asciiTheme="majorBidi" w:hAnsiTheme="majorBidi" w:cstheme="majorBidi" w:hint="cs"/>
          <w:sz w:val="30"/>
          <w:szCs w:val="30"/>
          <w:cs/>
        </w:rPr>
        <w:t>สถานการณ์ที่เป็นข้อบ่งชี้ว่าสินทรัพย์ทางการเงินเกิดการ</w:t>
      </w:r>
      <w:r w:rsidRPr="00E11762">
        <w:rPr>
          <w:rFonts w:asciiTheme="majorBidi" w:hAnsiTheme="majorBidi" w:cstheme="majorBidi"/>
          <w:sz w:val="30"/>
          <w:szCs w:val="30"/>
          <w:cs/>
        </w:rPr>
        <w:t xml:space="preserve">ด้อยค่าด้านเครดิตรวมถึง </w:t>
      </w:r>
      <w:r w:rsidRPr="00E11762">
        <w:rPr>
          <w:rFonts w:asciiTheme="majorBidi" w:hAnsiTheme="majorBidi" w:cstheme="majorBidi" w:hint="cs"/>
          <w:sz w:val="30"/>
          <w:szCs w:val="30"/>
          <w:cs/>
        </w:rPr>
        <w:t>การที่</w:t>
      </w:r>
      <w:r w:rsidRPr="00E11762">
        <w:rPr>
          <w:rFonts w:asciiTheme="majorBidi" w:hAnsiTheme="majorBidi" w:cstheme="majorBidi"/>
          <w:sz w:val="30"/>
          <w:szCs w:val="30"/>
          <w:cs/>
        </w:rPr>
        <w:t>ลูกหนี้ประสบปัญหาทางการเงินอย่างมีนัยสำคัญ การผิดสัญญา</w:t>
      </w:r>
      <w:r w:rsidRPr="00E11762">
        <w:rPr>
          <w:rFonts w:asciiTheme="majorBidi" w:hAnsiTheme="majorBidi" w:cstheme="majorBidi" w:hint="cs"/>
          <w:sz w:val="30"/>
          <w:szCs w:val="30"/>
          <w:cs/>
        </w:rPr>
        <w:t xml:space="preserve"> เช่น </w:t>
      </w:r>
      <w:r w:rsidRPr="00E11762">
        <w:rPr>
          <w:rFonts w:asciiTheme="majorBidi" w:hAnsiTheme="majorBidi" w:cstheme="majorBidi"/>
          <w:sz w:val="30"/>
          <w:szCs w:val="30"/>
          <w:cs/>
        </w:rPr>
        <w:t xml:space="preserve">การค้างชำระเกินกว่า </w:t>
      </w:r>
      <w:r w:rsidRPr="00E11762">
        <w:rPr>
          <w:rFonts w:asciiTheme="majorBidi" w:hAnsiTheme="majorBidi" w:cstheme="majorBidi"/>
          <w:sz w:val="30"/>
          <w:szCs w:val="30"/>
        </w:rPr>
        <w:t xml:space="preserve">90 </w:t>
      </w:r>
      <w:r w:rsidRPr="00E11762">
        <w:rPr>
          <w:rFonts w:asciiTheme="majorBidi" w:hAnsiTheme="majorBidi" w:cstheme="majorBidi"/>
          <w:sz w:val="30"/>
          <w:szCs w:val="30"/>
          <w:cs/>
        </w:rPr>
        <w:t>วัน</w:t>
      </w:r>
      <w:r w:rsidRPr="00E1176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11762">
        <w:rPr>
          <w:rFonts w:asciiTheme="majorBidi" w:hAnsiTheme="majorBidi" w:cstheme="majorBidi"/>
          <w:sz w:val="30"/>
          <w:szCs w:val="30"/>
          <w:cs/>
        </w:rPr>
        <w:t>เป็นต้น</w:t>
      </w:r>
    </w:p>
    <w:p w14:paraId="0517A7AC" w14:textId="77777777" w:rsidR="00210BB1" w:rsidRPr="00E11762" w:rsidRDefault="00210BB1" w:rsidP="00A83173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EucrosiaUPCBold" w:hAnsiTheme="majorBidi" w:cstheme="majorBidi"/>
          <w:i/>
          <w:iCs/>
          <w:cs/>
        </w:rPr>
      </w:pPr>
    </w:p>
    <w:p w14:paraId="3EEDFE12" w14:textId="77777777" w:rsidR="00AD006C" w:rsidRDefault="00AD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  <w:cs/>
          <w:lang w:val="th-TH"/>
        </w:rPr>
      </w:pPr>
      <w:r>
        <w:rPr>
          <w:rFonts w:asciiTheme="majorBidi" w:eastAsia="EucrosiaUPCBold" w:hAnsiTheme="majorBidi" w:cstheme="majorBidi"/>
          <w:b/>
          <w:bCs/>
          <w:i/>
          <w:iCs/>
          <w:cs/>
        </w:rPr>
        <w:br w:type="page"/>
      </w:r>
    </w:p>
    <w:p w14:paraId="5E28458F" w14:textId="01915171" w:rsidR="00A83173" w:rsidRPr="00C80280" w:rsidRDefault="00A83173" w:rsidP="00A83173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Calibri" w:hAnsiTheme="majorBidi" w:cstheme="majorBidi"/>
          <w:b w:val="0"/>
          <w:bCs w:val="0"/>
          <w:color w:val="0000FF"/>
        </w:rPr>
      </w:pPr>
      <w:r w:rsidRPr="00C80280">
        <w:rPr>
          <w:rFonts w:asciiTheme="majorBidi" w:eastAsia="EucrosiaUPCBold" w:hAnsiTheme="majorBidi" w:cstheme="majorBidi"/>
          <w:b w:val="0"/>
          <w:bCs w:val="0"/>
          <w:i/>
          <w:iCs/>
          <w:cs/>
        </w:rPr>
        <w:lastRenderedPageBreak/>
        <w:t>การตัดจำหน่าย</w:t>
      </w:r>
      <w:r w:rsidRPr="00C80280">
        <w:rPr>
          <w:rFonts w:asciiTheme="majorBidi" w:eastAsia="EucrosiaUPCBold" w:hAnsiTheme="majorBidi" w:cstheme="majorBidi" w:hint="cs"/>
          <w:b w:val="0"/>
          <w:bCs w:val="0"/>
          <w:i/>
          <w:iCs/>
          <w:cs/>
        </w:rPr>
        <w:t xml:space="preserve"> </w:t>
      </w:r>
    </w:p>
    <w:p w14:paraId="4A01726A" w14:textId="77777777" w:rsidR="00A83173" w:rsidRPr="00E11762" w:rsidRDefault="00A83173" w:rsidP="00A83173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EucrosiaUPCBold" w:hAnsiTheme="majorBidi" w:cstheme="majorBidi"/>
          <w:i/>
          <w:iCs/>
        </w:rPr>
      </w:pPr>
    </w:p>
    <w:p w14:paraId="348F22D4" w14:textId="4BB0ABCA" w:rsidR="00A83173" w:rsidRPr="00A27182" w:rsidRDefault="00A83173" w:rsidP="00A83173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11762">
        <w:rPr>
          <w:rFonts w:asciiTheme="majorBidi" w:eastAsia="Calibri" w:hAnsiTheme="majorBidi" w:cstheme="majorBidi"/>
          <w:sz w:val="30"/>
          <w:szCs w:val="30"/>
          <w:cs/>
        </w:rPr>
        <w:t>มูลค่าตามบัญชีขั้นต้น</w:t>
      </w:r>
      <w:r w:rsidRPr="00A27182">
        <w:rPr>
          <w:rFonts w:asciiTheme="majorBidi" w:hAnsiTheme="majorBidi" w:cstheme="majorBidi"/>
          <w:sz w:val="30"/>
          <w:szCs w:val="30"/>
          <w:cs/>
        </w:rPr>
        <w:t>ของ</w:t>
      </w:r>
      <w:r w:rsidRPr="00E1176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สินทรัพย์ทางการเงินจะถูกตัดจำหน่ายเมื่อ</w:t>
      </w:r>
      <w:r w:rsidR="009B3424" w:rsidRPr="00A2718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A27182">
        <w:rPr>
          <w:rFonts w:asciiTheme="majorBidi" w:hAnsiTheme="majorBidi" w:cstheme="majorBidi"/>
          <w:sz w:val="30"/>
          <w:szCs w:val="30"/>
          <w:cs/>
        </w:rPr>
        <w:t>ไม่สามารถคาดการณ์ได้อย่างสมเหตุสมผลว่าจะได้รับคืน</w:t>
      </w:r>
      <w:r w:rsidRPr="00A27182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A27182">
        <w:rPr>
          <w:rFonts w:asciiTheme="majorBidi" w:hAnsiTheme="majorBidi" w:cstheme="majorBidi"/>
          <w:sz w:val="30"/>
          <w:szCs w:val="30"/>
        </w:rPr>
        <w:t xml:space="preserve"> </w:t>
      </w:r>
      <w:r w:rsidRPr="00A27182">
        <w:rPr>
          <w:rFonts w:asciiTheme="majorBidi" w:hAnsiTheme="majorBidi" w:cstheme="majorBidi" w:hint="cs"/>
          <w:sz w:val="30"/>
          <w:szCs w:val="30"/>
          <w:cs/>
        </w:rPr>
        <w:t xml:space="preserve">หากมีการรับเงินคืนในภายหลังจากสินทรัพย์ที่มีการตัดจำหน่ายแล้ว </w:t>
      </w:r>
      <w:r w:rsidRPr="00A27182">
        <w:rPr>
          <w:rFonts w:asciiTheme="majorBidi" w:hAnsiTheme="majorBidi" w:cstheme="majorBidi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7237DC14" w14:textId="77777777" w:rsidR="00A83173" w:rsidRPr="00E11762" w:rsidRDefault="00A83173" w:rsidP="00A83173">
      <w:pPr>
        <w:pStyle w:val="ListParagraph"/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11762" w:rsidDel="00DE5E64">
        <w:rPr>
          <w:rFonts w:ascii="Angsana New" w:eastAsia="Calibri" w:hAnsi="Angsana New"/>
          <w:sz w:val="30"/>
          <w:szCs w:val="30"/>
          <w:shd w:val="clear" w:color="auto" w:fill="D9D9D9" w:themeFill="background1" w:themeFillShade="D9"/>
        </w:rPr>
        <w:t xml:space="preserve"> </w:t>
      </w:r>
    </w:p>
    <w:p w14:paraId="6402ECE4" w14:textId="77777777" w:rsidR="00A83173" w:rsidRPr="00E11762" w:rsidRDefault="00A83173" w:rsidP="00A83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1176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นโยบายการบัญชีที่ถือปฏิบั</w:t>
      </w:r>
      <w:r w:rsidRPr="00E1176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ติก่อนวันที่ </w:t>
      </w:r>
      <w:r w:rsidRPr="00E1176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E1176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E11762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70C07793" w14:textId="77777777" w:rsidR="00A83173" w:rsidRPr="00E11762" w:rsidRDefault="00A83173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FEFC180" w14:textId="2D132C07" w:rsidR="002F23E1" w:rsidRPr="00E11762" w:rsidRDefault="002F23E1" w:rsidP="002F23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11762">
        <w:rPr>
          <w:rFonts w:asciiTheme="majorBidi" w:hAnsiTheme="majorBidi" w:cstheme="majorBidi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ในกรณีที่มีข้อบ่งชี้จะทำการประมาณมูลค่าสินทรัพย์ที่คาดว่าจะได้รับคืน </w:t>
      </w:r>
    </w:p>
    <w:p w14:paraId="2BDF47CF" w14:textId="77777777" w:rsidR="002F23E1" w:rsidRPr="00E11762" w:rsidRDefault="002F23E1" w:rsidP="002F23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D290DD" w14:textId="77777777" w:rsidR="002F23E1" w:rsidRPr="00E11762" w:rsidRDefault="002F23E1" w:rsidP="002F23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11762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</w:t>
      </w:r>
    </w:p>
    <w:p w14:paraId="6323FFE1" w14:textId="77777777" w:rsidR="002F23E1" w:rsidRPr="00E11762" w:rsidRDefault="002F23E1" w:rsidP="002F2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71C3C4B" w14:textId="77777777" w:rsidR="002F23E1" w:rsidRPr="00E11762" w:rsidRDefault="002F23E1" w:rsidP="002F23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11762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479531A2" w14:textId="77777777" w:rsidR="005D4B20" w:rsidRPr="00E11762" w:rsidRDefault="005D4B20" w:rsidP="002F2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A8BB3E4" w14:textId="54F542C2" w:rsidR="002F23E1" w:rsidRPr="00E11762" w:rsidRDefault="002F23E1" w:rsidP="002F23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E11762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</w:p>
    <w:p w14:paraId="34B9BF86" w14:textId="77777777" w:rsidR="002F23E1" w:rsidRPr="00E11762" w:rsidRDefault="002F23E1" w:rsidP="002F23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FFD86D" w14:textId="148B36E3" w:rsidR="002F23E1" w:rsidRPr="00E11762" w:rsidRDefault="002F23E1" w:rsidP="002F23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11762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สำหรับสินทรัพย์ทางการเงินที่บันทึกโดยวิธีราคาทุนตัดจำหน่าย การกลับรายการจะถูกบันทึกในกำไรหรือขาดทุน  </w:t>
      </w:r>
    </w:p>
    <w:p w14:paraId="0B5B2FB5" w14:textId="77777777" w:rsidR="002F23E1" w:rsidRPr="00E11762" w:rsidRDefault="002F23E1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2B39AB0C" w14:textId="6902F8DB" w:rsidR="002F23E1" w:rsidRPr="00752D75" w:rsidRDefault="00752D75" w:rsidP="00041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(</w:t>
      </w:r>
      <w:proofErr w:type="gramStart"/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ฑ</w:t>
      </w: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Pr="00752D75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proofErr w:type="gramEnd"/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  <w:r w:rsidR="002F23E1" w:rsidRPr="00752D75">
        <w:rPr>
          <w:rFonts w:ascii="Angsana New" w:hAnsi="Angsana New"/>
          <w:b/>
          <w:bCs/>
          <w:i/>
          <w:iCs/>
          <w:sz w:val="30"/>
          <w:szCs w:val="30"/>
          <w:cs/>
        </w:rPr>
        <w:t>การ</w:t>
      </w:r>
      <w:r w:rsidR="002F23E1" w:rsidRPr="00752D7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ด้อย</w:t>
      </w:r>
      <w:r w:rsidR="002F23E1" w:rsidRPr="00752D75">
        <w:rPr>
          <w:rFonts w:ascii="Angsana New" w:hAnsi="Angsana New"/>
          <w:b/>
          <w:bCs/>
          <w:i/>
          <w:iCs/>
          <w:sz w:val="30"/>
          <w:szCs w:val="30"/>
          <w:cs/>
        </w:rPr>
        <w:t>ค่า</w:t>
      </w:r>
      <w:r w:rsidR="002F23E1" w:rsidRPr="00752D7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สินทรัพย์ที่ไม่ใช่สินทรัพย์ทางการเงิน</w:t>
      </w:r>
    </w:p>
    <w:p w14:paraId="01003F5C" w14:textId="77777777" w:rsidR="002F23E1" w:rsidRPr="00E11762" w:rsidRDefault="002F23E1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238D5ED3" w14:textId="1C81FB19" w:rsidR="00752D75" w:rsidRDefault="00C806F6" w:rsidP="00C80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ยอดสินทรัพย์ตามบัญชีของ</w:t>
      </w:r>
      <w:r w:rsidR="00211E1B" w:rsidRPr="00E11762">
        <w:rPr>
          <w:rFonts w:ascii="Angsana New" w:hAnsi="Angsana New"/>
          <w:sz w:val="30"/>
          <w:szCs w:val="30"/>
          <w:cs/>
        </w:rPr>
        <w:t>กลุ่มบริษัท</w:t>
      </w:r>
      <w:r w:rsidRPr="00E11762">
        <w:rPr>
          <w:rFonts w:ascii="Angsana New" w:hAnsi="Angsana New"/>
          <w:sz w:val="30"/>
          <w:szCs w:val="30"/>
          <w:cs/>
        </w:rPr>
        <w:t>ได้รับการทบทวน ณ ทุกวันที่รายงานว่ามีข้อบ่งชี้เรื่องการด้อยค่าหรือไม่</w:t>
      </w:r>
      <w:r w:rsidR="00C82062"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 สำหรับสินทรัพย์ไม่มีตัวตนที่ไม่พร้อมใช้งาน</w:t>
      </w:r>
      <w:r w:rsidRPr="00E11762">
        <w:rPr>
          <w:rFonts w:ascii="Angsana New" w:hAnsi="Angsana New" w:hint="cs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  <w:cs/>
        </w:rPr>
        <w:t>จะประมาณมูลค่าที่คาดว่าจะได้รับคืนทุกปีในช่วงเวลาเดียวกัน</w:t>
      </w:r>
      <w:r w:rsidR="00C82062" w:rsidRPr="00E11762">
        <w:rPr>
          <w:rFonts w:ascii="Angsana New" w:hAnsi="Angsana New"/>
          <w:sz w:val="30"/>
          <w:szCs w:val="30"/>
          <w:cs/>
        </w:rPr>
        <w:t xml:space="preserve"> </w:t>
      </w:r>
    </w:p>
    <w:p w14:paraId="018F5828" w14:textId="77777777" w:rsidR="00226489" w:rsidRDefault="00226489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486AA28A" w14:textId="418AB6B0" w:rsidR="00C806F6" w:rsidRPr="00E11762" w:rsidRDefault="00C806F6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</w:t>
      </w:r>
      <w:r w:rsidR="00A73BE0" w:rsidRPr="00E11762">
        <w:rPr>
          <w:rFonts w:ascii="Angsana New" w:hAnsi="Angsana New"/>
          <w:sz w:val="30"/>
          <w:szCs w:val="30"/>
        </w:rPr>
        <w:br/>
      </w:r>
      <w:r w:rsidRPr="00E11762">
        <w:rPr>
          <w:rFonts w:ascii="Angsana New" w:hAnsi="Angsana New"/>
          <w:sz w:val="30"/>
          <w:szCs w:val="30"/>
          <w:cs/>
        </w:rPr>
        <w:t>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3DEA5529" w14:textId="77777777" w:rsidR="00C63B02" w:rsidRPr="00E11762" w:rsidRDefault="00C63B02" w:rsidP="00210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61D1D53E" w14:textId="1B86328F" w:rsidR="00C806F6" w:rsidRPr="00E11762" w:rsidRDefault="00C806F6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7" w:right="29"/>
        <w:jc w:val="thaiDistribute"/>
        <w:rPr>
          <w:rFonts w:ascii="Angsana New" w:hAnsi="Angsana New"/>
          <w:i/>
          <w:iCs/>
          <w:sz w:val="30"/>
          <w:szCs w:val="30"/>
        </w:rPr>
      </w:pPr>
      <w:r w:rsidRPr="00E11762">
        <w:rPr>
          <w:rFonts w:ascii="Angsana New" w:hAnsi="Angsana New"/>
          <w:i/>
          <w:iCs/>
          <w:sz w:val="30"/>
          <w:szCs w:val="30"/>
          <w:cs/>
        </w:rPr>
        <w:lastRenderedPageBreak/>
        <w:t>การคำนวณมูลค่าที่คาดว่าจะได้รับคืน</w:t>
      </w:r>
    </w:p>
    <w:p w14:paraId="49EE9313" w14:textId="77777777" w:rsidR="00C806F6" w:rsidRPr="00E11762" w:rsidRDefault="00C806F6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608D1ACA" w14:textId="77777777" w:rsidR="006B70C0" w:rsidRPr="00E11762" w:rsidRDefault="00C806F6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</w:t>
      </w:r>
      <w:r w:rsidR="00C82062"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  <w:cs/>
        </w:rPr>
        <w:t>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="00C82062"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  <w:cs/>
        </w:rPr>
        <w:t>ในการประเมินมูลค่าจากการใช้</w:t>
      </w:r>
      <w:r w:rsidR="00A73BE0" w:rsidRPr="00E11762">
        <w:rPr>
          <w:rFonts w:ascii="Angsana New" w:hAnsi="Angsana New"/>
          <w:sz w:val="30"/>
          <w:szCs w:val="30"/>
        </w:rPr>
        <w:br/>
      </w:r>
      <w:r w:rsidRPr="00E11762">
        <w:rPr>
          <w:rFonts w:ascii="Angsana New" w:hAnsi="Angsana New"/>
          <w:sz w:val="30"/>
          <w:szCs w:val="30"/>
          <w:cs/>
        </w:rPr>
        <w:t>ของสินทรัพย์</w:t>
      </w:r>
      <w:r w:rsidR="00C82062"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  <w:r w:rsidR="00C82062"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</w:t>
      </w:r>
      <w:r w:rsidR="00A73BE0" w:rsidRPr="00E11762">
        <w:rPr>
          <w:rFonts w:ascii="Angsana New" w:hAnsi="Angsana New"/>
          <w:sz w:val="30"/>
          <w:szCs w:val="30"/>
        </w:rPr>
        <w:br/>
      </w:r>
      <w:r w:rsidRPr="00E11762">
        <w:rPr>
          <w:rFonts w:ascii="Angsana New" w:hAnsi="Angsana New"/>
          <w:sz w:val="30"/>
          <w:szCs w:val="30"/>
          <w:cs/>
        </w:rPr>
        <w:t>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1F3FDC94" w14:textId="6FFDD555" w:rsidR="00A83173" w:rsidRPr="00E11762" w:rsidRDefault="00A83173" w:rsidP="00A83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11762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14:paraId="433AD386" w14:textId="71A342A0" w:rsidR="00C806F6" w:rsidRPr="00E11762" w:rsidRDefault="00C806F6" w:rsidP="00A83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E11762">
        <w:rPr>
          <w:rFonts w:ascii="Angsana New" w:hAnsi="Angsana New"/>
          <w:i/>
          <w:iCs/>
          <w:sz w:val="30"/>
          <w:szCs w:val="30"/>
          <w:cs/>
        </w:rPr>
        <w:t>การกลับรายการด้อยค่า</w:t>
      </w:r>
    </w:p>
    <w:p w14:paraId="42D18F26" w14:textId="77777777" w:rsidR="00C806F6" w:rsidRPr="00E11762" w:rsidRDefault="00C806F6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176D0CC0" w14:textId="18FE0A3B" w:rsidR="0076124D" w:rsidRDefault="0005084F" w:rsidP="00041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</w:t>
      </w:r>
      <w:r w:rsidR="00C806F6" w:rsidRPr="00E11762">
        <w:rPr>
          <w:rFonts w:ascii="Angsana New" w:hAnsi="Angsana New"/>
          <w:sz w:val="30"/>
          <w:szCs w:val="30"/>
          <w:cs/>
        </w:rPr>
        <w:t>าดทุนจากการด้อยค่าของสินทรัพย์ที่ไม่ใช่สินทรัพย์ทางการเงินที่เคยรับรู้ในงวดก่อนจะถูกประเมิน ณ ทุกวันที่ที่ออกรายงานว่ามีข้</w:t>
      </w:r>
      <w:r w:rsidR="008A7451" w:rsidRPr="00E11762">
        <w:rPr>
          <w:rFonts w:ascii="Angsana New" w:hAnsi="Angsana New"/>
          <w:sz w:val="30"/>
          <w:szCs w:val="30"/>
          <w:cs/>
        </w:rPr>
        <w:t>อบ่งชี้เรื่องการด้อยค่าหรือไม่</w:t>
      </w:r>
      <w:r w:rsidR="008A7451" w:rsidRPr="00E11762">
        <w:rPr>
          <w:rFonts w:ascii="Angsana New" w:hAnsi="Angsana New"/>
          <w:sz w:val="30"/>
          <w:szCs w:val="30"/>
        </w:rPr>
        <w:t xml:space="preserve"> </w:t>
      </w:r>
      <w:r w:rsidR="00C806F6" w:rsidRPr="00E11762">
        <w:rPr>
          <w:rFonts w:ascii="Angsana New" w:hAnsi="Angsana New"/>
          <w:sz w:val="30"/>
          <w:szCs w:val="30"/>
          <w:cs/>
        </w:rPr>
        <w:t>ขาดทุนจากการด้อยค่าจะถูกกลับรายการ หากมีการเปลี่ยนแปลงประมาณการที่ใช้ในการคำนวณมูลค่าที่คาดว</w:t>
      </w:r>
      <w:r w:rsidR="008A7451" w:rsidRPr="00E11762">
        <w:rPr>
          <w:rFonts w:ascii="Angsana New" w:hAnsi="Angsana New"/>
          <w:sz w:val="30"/>
          <w:szCs w:val="30"/>
          <w:cs/>
        </w:rPr>
        <w:t>่าจะได้รับคืน</w:t>
      </w:r>
      <w:r w:rsidR="008A7451" w:rsidRPr="00E11762">
        <w:rPr>
          <w:rFonts w:ascii="Angsana New" w:hAnsi="Angsana New"/>
          <w:sz w:val="30"/>
          <w:szCs w:val="30"/>
        </w:rPr>
        <w:t xml:space="preserve"> </w:t>
      </w:r>
      <w:r w:rsidR="00C806F6" w:rsidRPr="00E11762">
        <w:rPr>
          <w:rFonts w:ascii="Angsana New" w:hAnsi="Angsana New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</w:t>
      </w:r>
      <w:r w:rsidR="00C82062" w:rsidRPr="00E11762">
        <w:rPr>
          <w:rFonts w:ascii="Angsana New" w:hAnsi="Angsana New"/>
          <w:sz w:val="30"/>
          <w:szCs w:val="30"/>
        </w:rPr>
        <w:t xml:space="preserve"> </w:t>
      </w:r>
      <w:r w:rsidR="00C806F6" w:rsidRPr="00E11762">
        <w:rPr>
          <w:rFonts w:ascii="Angsana New" w:hAnsi="Angsana New"/>
          <w:sz w:val="30"/>
          <w:szCs w:val="30"/>
          <w:cs/>
        </w:rPr>
        <w:t>มีการบันทึกขาดทุนจากการด้อยค่ามาก่อน</w:t>
      </w:r>
    </w:p>
    <w:p w14:paraId="06BBC0C1" w14:textId="77777777" w:rsidR="00A22B49" w:rsidRDefault="00A22B49" w:rsidP="00AE7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thaiDistribute"/>
        <w:rPr>
          <w:rFonts w:ascii="Angsana New" w:hAnsi="Angsana New"/>
          <w:sz w:val="30"/>
          <w:szCs w:val="30"/>
        </w:rPr>
      </w:pPr>
      <w:bookmarkStart w:id="8" w:name="OLE_LINK7"/>
      <w:bookmarkStart w:id="9" w:name="OLE_LINK8"/>
    </w:p>
    <w:p w14:paraId="00731493" w14:textId="6FBAE4E2" w:rsidR="00DF3EE5" w:rsidRPr="00E11762" w:rsidRDefault="00752D75" w:rsidP="00041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(</w:t>
      </w:r>
      <w:proofErr w:type="gramStart"/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ฒ</w:t>
      </w: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)   </w:t>
      </w:r>
      <w:proofErr w:type="gramEnd"/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  </w:t>
      </w:r>
      <w:r w:rsidR="00DF3EE5" w:rsidRPr="00E11762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59E907F1" w14:textId="77777777" w:rsidR="00F05892" w:rsidRPr="00E11762" w:rsidRDefault="00F05892" w:rsidP="005149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BE29FC3" w14:textId="77777777" w:rsidR="00DF3EE5" w:rsidRPr="00E11762" w:rsidRDefault="00DF3EE5" w:rsidP="00DF3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E11762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14:paraId="2017E0C5" w14:textId="77777777" w:rsidR="00DF3EE5" w:rsidRPr="00E11762" w:rsidRDefault="00DF3EE5" w:rsidP="00DF3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7E57359F" w14:textId="7D7B38F9" w:rsidR="00835DF6" w:rsidRDefault="00DF3EE5" w:rsidP="00761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7B45B339" w14:textId="77777777" w:rsidR="002E4979" w:rsidRDefault="002E4979" w:rsidP="00761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41CB602" w14:textId="063C14E1" w:rsidR="00DF3EE5" w:rsidRPr="00E11762" w:rsidRDefault="00DF3EE5" w:rsidP="00DF3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E11762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C7F465E" w14:textId="77777777" w:rsidR="00DF3EE5" w:rsidRPr="00E11762" w:rsidRDefault="00DF3EE5" w:rsidP="00DF3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59BB3D3E" w14:textId="77777777" w:rsidR="00DF3EE5" w:rsidRPr="00E11762" w:rsidRDefault="00DF3EE5" w:rsidP="00DF3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E11762">
        <w:rPr>
          <w:rFonts w:ascii="Angsana New" w:hAnsi="Angsana New" w:hint="cs"/>
          <w:sz w:val="30"/>
          <w:szCs w:val="30"/>
          <w:cs/>
        </w:rPr>
        <w:t>งวด</w:t>
      </w:r>
      <w:r w:rsidRPr="00E11762">
        <w:rPr>
          <w:rFonts w:ascii="Angsana New" w:hAnsi="Angsana New"/>
          <w:sz w:val="30"/>
          <w:szCs w:val="30"/>
          <w:cs/>
        </w:rPr>
        <w:t>ปัจจุบันและงวดก่อน</w:t>
      </w:r>
      <w:r w:rsidRPr="00E11762">
        <w:rPr>
          <w:rFonts w:ascii="Angsana New" w:hAnsi="Angsana New" w:hint="cs"/>
          <w:sz w:val="30"/>
          <w:szCs w:val="30"/>
          <w:cs/>
        </w:rPr>
        <w:t xml:space="preserve">ๆ </w:t>
      </w:r>
      <w:r w:rsidRPr="00E11762">
        <w:rPr>
          <w:rFonts w:ascii="Angsana New" w:hAnsi="Angsana New"/>
          <w:sz w:val="30"/>
          <w:szCs w:val="30"/>
          <w:cs/>
        </w:rPr>
        <w:t>ผลประโยชน์ดังกล่าวได้มีการคิดลดกระแสเงิน</w:t>
      </w:r>
      <w:r w:rsidRPr="00E11762">
        <w:rPr>
          <w:rFonts w:ascii="Angsana New" w:hAnsi="Angsana New" w:hint="cs"/>
          <w:sz w:val="30"/>
          <w:szCs w:val="30"/>
          <w:cs/>
        </w:rPr>
        <w:t>ส</w:t>
      </w:r>
      <w:r w:rsidRPr="00E11762">
        <w:rPr>
          <w:rFonts w:ascii="Angsana New" w:hAnsi="Angsana New"/>
          <w:sz w:val="30"/>
          <w:szCs w:val="30"/>
          <w:cs/>
        </w:rPr>
        <w:t xml:space="preserve">ดเพื่อให้เป็นมูลค่าปัจจุบัน </w:t>
      </w:r>
    </w:p>
    <w:p w14:paraId="21B5DA1F" w14:textId="77777777" w:rsidR="00752D75" w:rsidRDefault="00752D75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F86DBF6" w14:textId="77777777" w:rsidR="005C7138" w:rsidRDefault="005C71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0E55F4C" w14:textId="35642FB4" w:rsidR="00DF3EE5" w:rsidRPr="00E11762" w:rsidRDefault="00DF3EE5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11762">
        <w:rPr>
          <w:rFonts w:ascii="Angsana New" w:hAnsi="Angsana New"/>
          <w:sz w:val="30"/>
          <w:szCs w:val="30"/>
          <w:cs/>
        </w:rPr>
        <w:lastRenderedPageBreak/>
        <w:t>การคำนวณ</w:t>
      </w:r>
      <w:r w:rsidRPr="00E11762">
        <w:rPr>
          <w:rFonts w:ascii="Angsana New" w:hAnsi="Angsana New" w:hint="cs"/>
          <w:sz w:val="30"/>
          <w:szCs w:val="30"/>
          <w:cs/>
        </w:rPr>
        <w:t>ภาระผูกพันของโครงการผลประโยชน์ที่กำหนดไว้</w:t>
      </w:r>
      <w:r w:rsidRPr="00E11762">
        <w:rPr>
          <w:rFonts w:ascii="Angsana New" w:hAnsi="Angsana New"/>
          <w:sz w:val="30"/>
          <w:szCs w:val="30"/>
          <w:cs/>
        </w:rPr>
        <w:t>นั้นจัดทำโดยนักคณิตศาสตร์ประกันภัยที่ได้รับอนุญาต</w:t>
      </w:r>
      <w:r w:rsidR="002E248F" w:rsidRPr="00E11762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/>
          <w:sz w:val="30"/>
          <w:szCs w:val="30"/>
          <w:cs/>
        </w:rPr>
        <w:t>โดยวิธีคิดลดแต่ละหน่วยที่ประมาณการไว้</w:t>
      </w:r>
      <w:r w:rsidRPr="00E11762">
        <w:rPr>
          <w:rFonts w:ascii="Angsana New" w:hAnsi="Angsana New" w:hint="cs"/>
          <w:sz w:val="30"/>
          <w:szCs w:val="30"/>
          <w:cs/>
        </w:rPr>
        <w:t xml:space="preserve"> ผลจาก</w:t>
      </w:r>
      <w:r w:rsidRPr="00E11762">
        <w:rPr>
          <w:rFonts w:ascii="Angsana New" w:hAnsi="Angsana New"/>
          <w:sz w:val="30"/>
          <w:szCs w:val="30"/>
          <w:cs/>
        </w:rPr>
        <w:t>การคำนวณ</w:t>
      </w:r>
      <w:r w:rsidRPr="00E11762">
        <w:rPr>
          <w:rFonts w:ascii="Angsana New" w:hAnsi="Angsana New" w:hint="cs"/>
          <w:sz w:val="30"/>
          <w:szCs w:val="30"/>
          <w:cs/>
        </w:rPr>
        <w:t>อาจทำให้</w:t>
      </w:r>
      <w:r w:rsidRPr="00E11762">
        <w:rPr>
          <w:rFonts w:ascii="Angsana New" w:hAnsi="Angsana New"/>
          <w:sz w:val="30"/>
          <w:szCs w:val="30"/>
          <w:cs/>
        </w:rPr>
        <w:t>กลุ่มบริษัทมี</w:t>
      </w:r>
      <w:r w:rsidRPr="00E11762">
        <w:rPr>
          <w:rFonts w:ascii="Angsana New" w:hAnsi="Angsana New" w:hint="cs"/>
          <w:sz w:val="30"/>
          <w:szCs w:val="30"/>
          <w:cs/>
        </w:rPr>
        <w:t>สินทรัพย์เกิดขึ้น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="002E248F" w:rsidRPr="00E11762">
        <w:rPr>
          <w:rFonts w:ascii="Angsana New" w:hAnsi="Angsana New"/>
          <w:sz w:val="30"/>
          <w:szCs w:val="30"/>
        </w:rPr>
        <w:t xml:space="preserve">          </w:t>
      </w:r>
      <w:r w:rsidRPr="00E11762">
        <w:rPr>
          <w:rFonts w:ascii="Angsana New" w:hAnsi="Angsana New"/>
          <w:sz w:val="30"/>
          <w:szCs w:val="30"/>
          <w:cs/>
        </w:rPr>
        <w:t>ซึ่งการรับรู้เป็นสินทรัพย์</w:t>
      </w:r>
      <w:r w:rsidRPr="00E11762">
        <w:rPr>
          <w:rFonts w:ascii="Angsana New" w:hAnsi="Angsana New" w:hint="cs"/>
          <w:sz w:val="30"/>
          <w:szCs w:val="30"/>
          <w:cs/>
        </w:rPr>
        <w:t>จะใช้</w:t>
      </w:r>
      <w:r w:rsidRPr="00E11762">
        <w:rPr>
          <w:rFonts w:ascii="Angsana New" w:hAnsi="Angsana New"/>
          <w:sz w:val="30"/>
          <w:szCs w:val="30"/>
          <w:cs/>
        </w:rPr>
        <w:t>มูลค่าปัจจุบันของประโยชน์เชิงเศรษฐกิจที่มีในรูปของการได้รับคืน</w:t>
      </w:r>
      <w:r w:rsidR="002D1714" w:rsidRPr="00E11762">
        <w:rPr>
          <w:rFonts w:ascii="Angsana New" w:hAnsi="Angsana New"/>
          <w:sz w:val="30"/>
          <w:szCs w:val="30"/>
        </w:rPr>
        <w:br/>
      </w:r>
      <w:r w:rsidRPr="00E11762">
        <w:rPr>
          <w:rFonts w:ascii="Angsana New" w:hAnsi="Angsana New"/>
          <w:sz w:val="30"/>
          <w:szCs w:val="30"/>
          <w:cs/>
        </w:rPr>
        <w:t>ในอนาคตจากโครงการหรือการหักการสมทบเข้าโครงการในอนาค</w:t>
      </w:r>
      <w:r w:rsidRPr="00E11762">
        <w:rPr>
          <w:rFonts w:ascii="Angsana New" w:hAnsi="Angsana New" w:hint="cs"/>
          <w:sz w:val="30"/>
          <w:szCs w:val="30"/>
          <w:cs/>
        </w:rPr>
        <w:t>ต</w:t>
      </w:r>
      <w:r w:rsidRPr="00E11762">
        <w:rPr>
          <w:rFonts w:ascii="Angsana New" w:hAnsi="Angsana New"/>
          <w:sz w:val="30"/>
          <w:szCs w:val="30"/>
          <w:cs/>
        </w:rPr>
        <w:t xml:space="preserve"> ในการคำนวณมูลค่าปัจจุบันของประโยชน์</w:t>
      </w:r>
      <w:r w:rsidR="00CE57C6" w:rsidRPr="00E11762">
        <w:rPr>
          <w:rFonts w:ascii="Angsana New" w:hAnsi="Angsana New"/>
          <w:sz w:val="30"/>
          <w:szCs w:val="30"/>
        </w:rPr>
        <w:br/>
      </w:r>
      <w:r w:rsidRPr="00E11762">
        <w:rPr>
          <w:rFonts w:ascii="Angsana New" w:hAnsi="Angsana New"/>
          <w:sz w:val="30"/>
          <w:szCs w:val="30"/>
          <w:cs/>
        </w:rPr>
        <w:t>เชิงเศรษฐกิจ</w:t>
      </w:r>
      <w:r w:rsidRPr="00E11762">
        <w:rPr>
          <w:rFonts w:ascii="Angsana New" w:hAnsi="Angsana New" w:hint="cs"/>
          <w:sz w:val="30"/>
          <w:szCs w:val="30"/>
          <w:cs/>
        </w:rPr>
        <w:t>ได้</w:t>
      </w:r>
      <w:r w:rsidRPr="00E11762">
        <w:rPr>
          <w:rFonts w:ascii="Angsana New" w:hAnsi="Angsana New"/>
          <w:sz w:val="30"/>
          <w:szCs w:val="30"/>
          <w:cs/>
        </w:rPr>
        <w:t>มีการพิจารณาถึงความต้องการ</w:t>
      </w:r>
      <w:r w:rsidR="00C63B02" w:rsidRPr="00E11762">
        <w:rPr>
          <w:rFonts w:ascii="Angsana New" w:hAnsi="Angsana New"/>
          <w:sz w:val="30"/>
          <w:szCs w:val="30"/>
          <w:cs/>
        </w:rPr>
        <w:t>เงินทุนขั้นต่ำสำหรับโครงการต่าง</w:t>
      </w:r>
      <w:r w:rsidRPr="00E11762">
        <w:rPr>
          <w:rFonts w:ascii="Angsana New" w:hAnsi="Angsana New"/>
          <w:sz w:val="30"/>
          <w:szCs w:val="30"/>
          <w:cs/>
        </w:rPr>
        <w:t>ๆ ของกลุ่มบริษัท</w:t>
      </w:r>
    </w:p>
    <w:p w14:paraId="7AEC4C9E" w14:textId="77777777" w:rsidR="00734580" w:rsidRPr="00E11762" w:rsidRDefault="00734580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AAD3112" w14:textId="36AF3761" w:rsidR="00DF3EE5" w:rsidRPr="00E11762" w:rsidRDefault="00DF3EE5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t>ใน</w:t>
      </w:r>
      <w:r w:rsidRPr="00E11762">
        <w:rPr>
          <w:rFonts w:ascii="Angsana New" w:hAnsi="Angsana New"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E11762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/>
          <w:sz w:val="30"/>
          <w:szCs w:val="30"/>
          <w:cs/>
        </w:rPr>
        <w:t>กำไร</w:t>
      </w:r>
      <w:r w:rsidRPr="00E11762">
        <w:rPr>
          <w:rFonts w:ascii="Angsana New" w:hAnsi="Angsana New" w:hint="cs"/>
          <w:sz w:val="30"/>
          <w:szCs w:val="30"/>
          <w:cs/>
        </w:rPr>
        <w:t>หรือ</w:t>
      </w:r>
      <w:r w:rsidRPr="00E11762">
        <w:rPr>
          <w:rFonts w:ascii="Angsana New" w:hAnsi="Angsana New"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E11762">
        <w:rPr>
          <w:rFonts w:ascii="Angsana New" w:hAnsi="Angsana New" w:hint="cs"/>
          <w:sz w:val="30"/>
          <w:szCs w:val="30"/>
          <w:cs/>
        </w:rPr>
        <w:t>จะถูก</w:t>
      </w:r>
      <w:r w:rsidRPr="00E11762">
        <w:rPr>
          <w:rFonts w:ascii="Angsana New" w:hAnsi="Angsana New"/>
          <w:sz w:val="30"/>
          <w:szCs w:val="30"/>
          <w:cs/>
        </w:rPr>
        <w:t>รับรู้รายการในกำไรขาดทุนเบ็ดเสร็จอื่น</w:t>
      </w:r>
      <w:r w:rsidRPr="00E11762">
        <w:rPr>
          <w:rFonts w:ascii="Angsana New" w:hAnsi="Angsana New" w:hint="cs"/>
          <w:sz w:val="30"/>
          <w:szCs w:val="30"/>
          <w:cs/>
        </w:rPr>
        <w:t>ทันที</w:t>
      </w:r>
      <w:r w:rsidRPr="00E11762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11762">
        <w:rPr>
          <w:rFonts w:ascii="Angsana New" w:hAnsi="Angsana New"/>
          <w:sz w:val="30"/>
          <w:szCs w:val="30"/>
          <w:cs/>
        </w:rPr>
        <w:t>กำหนดดอกเบี้ยจ่าย</w:t>
      </w:r>
      <w:r w:rsidRPr="00E11762">
        <w:rPr>
          <w:rFonts w:ascii="Angsana New" w:hAnsi="Angsana New" w:hint="cs"/>
          <w:sz w:val="30"/>
          <w:szCs w:val="30"/>
          <w:cs/>
        </w:rPr>
        <w:t>ของ</w:t>
      </w:r>
      <w:r w:rsidRPr="00E11762">
        <w:rPr>
          <w:rFonts w:ascii="Angsana New" w:hAnsi="Angsana New"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2D1714" w:rsidRPr="00E11762">
        <w:rPr>
          <w:rFonts w:ascii="Angsana New" w:hAnsi="Angsana New"/>
          <w:sz w:val="30"/>
          <w:szCs w:val="30"/>
        </w:rPr>
        <w:br/>
      </w:r>
      <w:r w:rsidRPr="00E11762">
        <w:rPr>
          <w:rFonts w:ascii="Angsana New" w:hAnsi="Angsana New"/>
          <w:sz w:val="30"/>
          <w:szCs w:val="30"/>
          <w:cs/>
        </w:rPr>
        <w:t>ณ ต้นปี โดยคำนึงถึงการเปลี่ยนแปลงใดๆ</w:t>
      </w:r>
      <w:r w:rsidRPr="00E11762">
        <w:rPr>
          <w:rFonts w:ascii="Angsana New" w:hAnsi="Angsana New" w:hint="cs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E11762">
        <w:rPr>
          <w:rFonts w:ascii="Angsana New" w:hAnsi="Angsana New" w:hint="cs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  <w:cs/>
        </w:rPr>
        <w:t xml:space="preserve">ที่เกี่ยวข้องกับโครงการผลประโยชน์รับรู้รายการในกำไรหรือขาดทุน </w:t>
      </w:r>
    </w:p>
    <w:p w14:paraId="11406DFD" w14:textId="77777777" w:rsidR="00DF3EE5" w:rsidRPr="00E11762" w:rsidRDefault="00DF3EE5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FC82C58" w14:textId="2819DD35" w:rsidR="00DF3EE5" w:rsidRDefault="00DF3EE5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เมื่อมีการ</w:t>
      </w:r>
      <w:r w:rsidRPr="00E11762">
        <w:rPr>
          <w:rFonts w:ascii="Angsana New" w:hAnsi="Angsana New" w:hint="cs"/>
          <w:sz w:val="30"/>
          <w:szCs w:val="30"/>
          <w:cs/>
        </w:rPr>
        <w:t>เปลี่ยนแปลง</w:t>
      </w:r>
      <w:r w:rsidRPr="00E11762">
        <w:rPr>
          <w:rFonts w:ascii="Angsana New" w:hAnsi="Angsana New"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E11762">
        <w:rPr>
          <w:rFonts w:ascii="Angsana New" w:hAnsi="Angsana New" w:hint="cs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  <w:cs/>
        </w:rPr>
        <w:t>กำไร</w:t>
      </w:r>
      <w:r w:rsidRPr="00E11762">
        <w:rPr>
          <w:rFonts w:ascii="Angsana New" w:hAnsi="Angsana New" w:hint="cs"/>
          <w:sz w:val="30"/>
          <w:szCs w:val="30"/>
          <w:cs/>
        </w:rPr>
        <w:t>หรือ</w:t>
      </w:r>
      <w:r w:rsidRPr="00E11762">
        <w:rPr>
          <w:rFonts w:ascii="Angsana New" w:hAnsi="Angsana New"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E11762">
        <w:rPr>
          <w:rFonts w:ascii="Angsana New" w:hAnsi="Angsana New" w:hint="cs"/>
          <w:sz w:val="30"/>
          <w:szCs w:val="30"/>
          <w:cs/>
        </w:rPr>
        <w:t xml:space="preserve"> กลุ่มบริษัท</w:t>
      </w:r>
      <w:r w:rsidRPr="00E11762">
        <w:rPr>
          <w:rFonts w:ascii="Angsana New" w:hAnsi="Angsana New"/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E11762">
        <w:rPr>
          <w:rFonts w:ascii="Angsana New" w:hAnsi="Angsana New" w:hint="cs"/>
          <w:sz w:val="30"/>
          <w:szCs w:val="30"/>
          <w:cs/>
        </w:rPr>
        <w:t>พนักงาน</w:t>
      </w:r>
      <w:r w:rsidRPr="00E11762">
        <w:rPr>
          <w:rFonts w:ascii="Angsana New" w:hAnsi="Angsana New"/>
          <w:sz w:val="30"/>
          <w:szCs w:val="30"/>
          <w:cs/>
        </w:rPr>
        <w:t>เมื่อเกิดขึ้น</w:t>
      </w:r>
      <w:r w:rsidRPr="00E11762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6D606A5" w14:textId="4BC9CB98" w:rsidR="005D4B20" w:rsidRDefault="005D4B20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rPr>
          <w:rFonts w:ascii="Angsana New" w:hAnsi="Angsana New"/>
          <w:iCs/>
          <w:sz w:val="30"/>
          <w:szCs w:val="30"/>
        </w:rPr>
      </w:pPr>
    </w:p>
    <w:p w14:paraId="342FEA42" w14:textId="71E8EA8A" w:rsidR="00B6093B" w:rsidRPr="00E11762" w:rsidRDefault="00B6093B" w:rsidP="00041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E11762">
        <w:rPr>
          <w:rFonts w:ascii="Angsana New" w:hAnsi="Angsana New"/>
          <w:i/>
          <w:iCs/>
          <w:sz w:val="30"/>
          <w:szCs w:val="30"/>
          <w:cs/>
        </w:rPr>
        <w:t xml:space="preserve">ผลประโยชน์ระยะยาวอื่น </w:t>
      </w:r>
    </w:p>
    <w:p w14:paraId="2D3AA870" w14:textId="77777777" w:rsidR="00B6093B" w:rsidRPr="00E11762" w:rsidRDefault="00B6093B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3E5CAEF3" w14:textId="01ECE4BD" w:rsidR="00B6093B" w:rsidRDefault="00B6093B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ภาระผูกพันสุทธิของ</w:t>
      </w:r>
      <w:r w:rsidRPr="00E11762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11762">
        <w:rPr>
          <w:rFonts w:ascii="Angsana New" w:hAnsi="Angsana New"/>
          <w:sz w:val="30"/>
          <w:szCs w:val="30"/>
          <w:cs/>
        </w:rPr>
        <w:t>ที่เป็นผลประโยชน์ระยะยาวของพนักงานเป็นผลประโยชน์ในอนาคตที่เกิดจาก</w:t>
      </w:r>
      <w:r w:rsidR="002D1714" w:rsidRPr="00E11762">
        <w:rPr>
          <w:rFonts w:ascii="Angsana New" w:hAnsi="Angsana New"/>
          <w:sz w:val="30"/>
          <w:szCs w:val="30"/>
        </w:rPr>
        <w:br/>
      </w:r>
      <w:r w:rsidRPr="00E11762">
        <w:rPr>
          <w:rFonts w:ascii="Angsana New" w:hAnsi="Angsana New"/>
          <w:sz w:val="30"/>
          <w:szCs w:val="30"/>
          <w:cs/>
        </w:rPr>
        <w:t>การทำงาน</w:t>
      </w:r>
      <w:r w:rsidRPr="00E11762">
        <w:rPr>
          <w:rFonts w:ascii="Angsana New" w:hAnsi="Angsana New" w:hint="cs"/>
          <w:sz w:val="30"/>
          <w:szCs w:val="30"/>
          <w:cs/>
        </w:rPr>
        <w:t>ของ</w:t>
      </w:r>
      <w:r w:rsidRPr="00E11762">
        <w:rPr>
          <w:rFonts w:ascii="Angsana New" w:hAnsi="Angsana New"/>
          <w:sz w:val="30"/>
          <w:szCs w:val="30"/>
          <w:cs/>
        </w:rPr>
        <w:t>พนักงานใน</w:t>
      </w:r>
      <w:r w:rsidRPr="00E11762">
        <w:rPr>
          <w:rFonts w:ascii="Angsana New" w:hAnsi="Angsana New" w:hint="cs"/>
          <w:sz w:val="30"/>
          <w:szCs w:val="30"/>
          <w:cs/>
        </w:rPr>
        <w:t>งวด</w:t>
      </w:r>
      <w:r w:rsidRPr="00E11762">
        <w:rPr>
          <w:rFonts w:ascii="Angsana New" w:hAnsi="Angsana New"/>
          <w:sz w:val="30"/>
          <w:szCs w:val="30"/>
          <w:cs/>
        </w:rPr>
        <w:t>ปัจจุบันและงวดก่อน</w:t>
      </w:r>
      <w:r w:rsidRPr="00E11762">
        <w:rPr>
          <w:rFonts w:ascii="Angsana New" w:hAnsi="Angsana New" w:hint="cs"/>
          <w:sz w:val="30"/>
          <w:szCs w:val="30"/>
          <w:cs/>
        </w:rPr>
        <w:t>ๆ</w:t>
      </w:r>
      <w:r w:rsidRPr="00E11762">
        <w:rPr>
          <w:rFonts w:ascii="Angsana New" w:hAnsi="Angsana New"/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</w:t>
      </w:r>
      <w:r w:rsidRPr="00E11762">
        <w:rPr>
          <w:rFonts w:ascii="Angsana New" w:hAnsi="Angsana New" w:hint="cs"/>
          <w:sz w:val="30"/>
          <w:szCs w:val="30"/>
          <w:cs/>
        </w:rPr>
        <w:t xml:space="preserve"> การวัดมูลค่าใหม่จะรับรู้ในกำไรหรือขาดทุนเมื่อเกิดขึ้น</w:t>
      </w:r>
    </w:p>
    <w:p w14:paraId="38674F12" w14:textId="77777777" w:rsidR="005D4B20" w:rsidRDefault="005D4B20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7E6F836A" w14:textId="08485F3D" w:rsidR="000421CC" w:rsidRPr="00E11762" w:rsidRDefault="000421CC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E11762">
        <w:rPr>
          <w:rFonts w:ascii="Angsana New" w:hAnsi="Angsana New"/>
          <w:i/>
          <w:iCs/>
          <w:sz w:val="30"/>
          <w:szCs w:val="30"/>
          <w:cs/>
        </w:rPr>
        <w:t xml:space="preserve">ผลประโยชน์เมื่อเลิกจ้าง </w:t>
      </w:r>
    </w:p>
    <w:p w14:paraId="17118434" w14:textId="77777777" w:rsidR="000421CC" w:rsidRPr="00E11762" w:rsidRDefault="000421CC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AE8176" w14:textId="77777777" w:rsidR="0089025E" w:rsidRPr="00E11762" w:rsidRDefault="000421CC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หรือเมื่อกลุ่มบริษัทรับรู้ต้นทุนสำหรับการปรับโครงสร้าง</w:t>
      </w:r>
      <w:r w:rsidR="002D1714" w:rsidRPr="00E11762">
        <w:rPr>
          <w:rFonts w:ascii="Angsana New" w:hAnsi="Angsana New"/>
          <w:sz w:val="30"/>
          <w:szCs w:val="30"/>
        </w:rPr>
        <w:br/>
      </w:r>
      <w:r w:rsidRPr="00E11762">
        <w:rPr>
          <w:rFonts w:ascii="Angsana New" w:hAnsi="Angsana New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E11762">
        <w:rPr>
          <w:rFonts w:ascii="Angsana New" w:hAnsi="Angsana New"/>
          <w:sz w:val="30"/>
          <w:szCs w:val="30"/>
        </w:rPr>
        <w:t xml:space="preserve">12 </w:t>
      </w:r>
      <w:r w:rsidRPr="00E11762">
        <w:rPr>
          <w:rFonts w:ascii="Angsana New" w:hAnsi="Angsana New"/>
          <w:sz w:val="30"/>
          <w:szCs w:val="30"/>
          <w:cs/>
        </w:rPr>
        <w:t>เดือนนับจากวัน</w:t>
      </w:r>
      <w:r w:rsidRPr="00E11762">
        <w:rPr>
          <w:rFonts w:ascii="Angsana New" w:hAnsi="Angsana New" w:hint="cs"/>
          <w:sz w:val="30"/>
          <w:szCs w:val="30"/>
          <w:cs/>
        </w:rPr>
        <w:t>สิ้นรอบระยะเวลา</w:t>
      </w:r>
      <w:r w:rsidRPr="00E11762">
        <w:rPr>
          <w:rFonts w:ascii="Angsana New" w:hAnsi="Angsana New"/>
          <w:sz w:val="30"/>
          <w:szCs w:val="30"/>
          <w:cs/>
        </w:rPr>
        <w:t>รายงาน</w:t>
      </w:r>
      <w:r w:rsidRPr="00E11762">
        <w:rPr>
          <w:rFonts w:ascii="Angsana New" w:hAnsi="Angsana New" w:hint="cs"/>
          <w:sz w:val="30"/>
          <w:szCs w:val="30"/>
          <w:cs/>
        </w:rPr>
        <w:t xml:space="preserve"> ผลประโยชน์เมื่อเลิกจ้างจะถูกคิดลดกระแสเงินสด</w:t>
      </w:r>
    </w:p>
    <w:p w14:paraId="2A603D5A" w14:textId="77777777" w:rsidR="00B350D1" w:rsidRPr="00E11762" w:rsidRDefault="00B350D1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80F352D" w14:textId="77777777" w:rsidR="005C7138" w:rsidRDefault="005C71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6097AC3" w14:textId="53B168D2" w:rsidR="009311EE" w:rsidRPr="00E11762" w:rsidRDefault="009311EE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11762">
        <w:rPr>
          <w:rFonts w:ascii="Angsana New" w:hAnsi="Angsana New"/>
          <w:i/>
          <w:iCs/>
          <w:sz w:val="30"/>
          <w:szCs w:val="30"/>
          <w:cs/>
        </w:rPr>
        <w:lastRenderedPageBreak/>
        <w:t>ผลประโยชน์ระยะสั้นของพนักงาน</w:t>
      </w:r>
    </w:p>
    <w:p w14:paraId="04B74357" w14:textId="77777777" w:rsidR="009311EE" w:rsidRPr="00E11762" w:rsidRDefault="009311EE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59F1270" w14:textId="77777777" w:rsidR="009311EE" w:rsidRPr="00E11762" w:rsidRDefault="009311EE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ผลประโยชน์ระยะสั้นของพนักงาน</w:t>
      </w:r>
      <w:r w:rsidRPr="00E11762">
        <w:rPr>
          <w:rFonts w:ascii="Angsana New" w:hAnsi="Angsana New" w:hint="cs"/>
          <w:sz w:val="30"/>
          <w:szCs w:val="30"/>
          <w:cs/>
        </w:rPr>
        <w:t>รับรู้</w:t>
      </w:r>
      <w:r w:rsidRPr="00E11762">
        <w:rPr>
          <w:rFonts w:ascii="Angsana New" w:hAnsi="Angsana New"/>
          <w:sz w:val="30"/>
          <w:szCs w:val="30"/>
          <w:cs/>
        </w:rPr>
        <w:t>เป็นค่าใช้จ่ายเมื่อพนักงานทำงานให้</w:t>
      </w:r>
      <w:r w:rsidRPr="00E11762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Pr="00E11762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11762">
        <w:rPr>
          <w:rFonts w:ascii="Angsana New" w:hAnsi="Angsana New"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bookmarkEnd w:id="8"/>
    <w:bookmarkEnd w:id="9"/>
    <w:p w14:paraId="63172885" w14:textId="77777777" w:rsidR="00734580" w:rsidRPr="00E11762" w:rsidRDefault="00734580" w:rsidP="00734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8E687BF" w14:textId="4A5ADE3A" w:rsidR="00434438" w:rsidRPr="00E11762" w:rsidRDefault="00752D75" w:rsidP="00752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(</w:t>
      </w:r>
      <w:proofErr w:type="gramStart"/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ณ</w:t>
      </w: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)   </w:t>
      </w:r>
      <w:proofErr w:type="gramEnd"/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  <w:r w:rsidR="00434438" w:rsidRPr="00E1176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การจ่ายโดยใช้หุ้นเป็นเกณฑ์</w:t>
      </w:r>
    </w:p>
    <w:p w14:paraId="636F86C5" w14:textId="77777777" w:rsidR="00434438" w:rsidRPr="00E11762" w:rsidRDefault="00434438" w:rsidP="00434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8679C9D" w14:textId="7A5597E5" w:rsidR="00434438" w:rsidRPr="00E11762" w:rsidRDefault="00434438" w:rsidP="00434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t>รายจ่ายสำหรับโครงการจ่ายโบนัสด้วยหุ้นสามัญสำหรับพนักงาน</w:t>
      </w:r>
      <w:r w:rsidR="00E77D88">
        <w:rPr>
          <w:rFonts w:ascii="Angsana New" w:hAnsi="Angsana New" w:hint="cs"/>
          <w:sz w:val="30"/>
          <w:szCs w:val="30"/>
          <w:cs/>
        </w:rPr>
        <w:t xml:space="preserve">ของกลุ่มบริษัท </w:t>
      </w:r>
      <w:r w:rsidR="00E77D88">
        <w:rPr>
          <w:rFonts w:ascii="Angsana New" w:hAnsi="Angsana New"/>
          <w:sz w:val="30"/>
          <w:szCs w:val="30"/>
        </w:rPr>
        <w:t>(</w:t>
      </w:r>
      <w:r w:rsidR="00E77D88">
        <w:rPr>
          <w:rFonts w:ascii="Angsana New" w:hAnsi="Angsana New" w:hint="cs"/>
          <w:sz w:val="30"/>
          <w:szCs w:val="30"/>
          <w:cs/>
        </w:rPr>
        <w:t>โครงการ</w:t>
      </w:r>
      <w:r w:rsidR="00E77D88">
        <w:rPr>
          <w:rFonts w:ascii="Angsana New" w:hAnsi="Angsana New"/>
          <w:sz w:val="30"/>
          <w:szCs w:val="30"/>
        </w:rPr>
        <w:t xml:space="preserve">) (AWC Shares Plan 2020) </w:t>
      </w:r>
      <w:r w:rsidRPr="00E11762">
        <w:rPr>
          <w:rFonts w:ascii="Angsana New" w:hAnsi="Angsana New" w:hint="cs"/>
          <w:sz w:val="30"/>
          <w:szCs w:val="30"/>
          <w:cs/>
        </w:rPr>
        <w:t>รับรู้เมื่อได้รับบริการจากพนักงานแล้ว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โดยวัดมูลค่าของรายจ่ายโครงการโดยอ้างอิงกับมูลค่ายุติธรรมของตราสารทุน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ณ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วันที่ให้สิทธิ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</w:p>
    <w:p w14:paraId="59EFE35D" w14:textId="77777777" w:rsidR="00434438" w:rsidRPr="00E11762" w:rsidRDefault="00434438" w:rsidP="00434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093DDA" w14:textId="12A56B27" w:rsidR="0076124D" w:rsidRPr="00E11762" w:rsidRDefault="00434438" w:rsidP="00C80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t>รายจ่ายโครงการรับรู้เป็นค่าใช้จ่ายในกำไรหรือขาดทุนโดยในขณะเดียวกันบันทึกเป็นส่วนเพิ่มในรายการ</w:t>
      </w:r>
      <w:r w:rsidRPr="00E11762">
        <w:rPr>
          <w:rFonts w:ascii="Angsana New" w:hAnsi="Angsana New"/>
          <w:sz w:val="30"/>
          <w:szCs w:val="30"/>
          <w:cs/>
        </w:rPr>
        <w:br/>
        <w:t xml:space="preserve"> “</w:t>
      </w:r>
      <w:r w:rsidR="006F5B02" w:rsidRPr="00E11762">
        <w:rPr>
          <w:rFonts w:ascii="Angsana New" w:hAnsi="Angsana New" w:hint="cs"/>
          <w:sz w:val="30"/>
          <w:szCs w:val="30"/>
          <w:cs/>
        </w:rPr>
        <w:t>สำรอง</w:t>
      </w:r>
      <w:r w:rsidRPr="00E11762">
        <w:rPr>
          <w:rFonts w:ascii="Angsana New" w:hAnsi="Angsana New" w:hint="cs"/>
          <w:sz w:val="30"/>
          <w:szCs w:val="30"/>
          <w:cs/>
        </w:rPr>
        <w:t>การจ่ายโดยใช้หุ้นเป็นเกณฑ์</w:t>
      </w:r>
      <w:r w:rsidRPr="00E11762">
        <w:rPr>
          <w:rFonts w:ascii="Angsana New" w:hAnsi="Angsana New" w:hint="eastAsia"/>
          <w:sz w:val="30"/>
          <w:szCs w:val="30"/>
          <w:cs/>
        </w:rPr>
        <w:t>”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ในส่วนของผู้ถือหุ้น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ตลอดระยะเวลาที่เงื่อนไขของระยะเวลาการให้บริการโดยพนักงาน</w:t>
      </w:r>
      <w:r w:rsidR="00E77D88">
        <w:rPr>
          <w:rFonts w:ascii="Angsana New" w:hAnsi="Angsana New" w:hint="cs"/>
          <w:sz w:val="30"/>
          <w:szCs w:val="30"/>
          <w:cs/>
        </w:rPr>
        <w:t>และเงื่อนไขเกี่ยวกับคุณสมบัติที่กำหนดไว้ในโครงการเป็นผลสำเร็จ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บริษัทรับรู้รายจ่ายโครงการสะสมทุกวันสิ้นรอบระยะเวลารายงานจนถึงวันที่ได้รับสิทธิโดยรายจ่ายโครงการสะสมคำนวณตามจำนวนหุ้นสามัญที่คาดว่าจะได้รับสิทธิที่ประมาณการอย่างดีที่สุดโดยฝ่ายบริหารของบริษัท</w:t>
      </w:r>
      <w:r w:rsidR="00197188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จำนวนที่รับรู้เป็นค่าใช้จ่ายจะถูกปรับปรุงเพื่อให้สะท้อนถึงจำนวนหุ้นที่แท้จริงซึ่งเข้าเงื่อนไขการให้บริการที่เกี่ยวข้อง ณ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วันที่ได้รับสิทธิ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การเปลี่ยนแปลงของรายจ่ายโครงการสะสม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ณ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วันต้นปี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และวันสิ้นรอบระยะเวลารายงานรับรู้เป็นค่าใช้จ่ายหรือรายการโอน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กลับค่าใช้จ่ายในส่วนของกำไรหรือขาดทุน</w:t>
      </w:r>
    </w:p>
    <w:p w14:paraId="2952279C" w14:textId="77777777" w:rsidR="005D4B20" w:rsidRPr="00E11762" w:rsidRDefault="005D4B20" w:rsidP="00434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D06AC6" w14:textId="6D92AA07" w:rsidR="006E7149" w:rsidRPr="00E11762" w:rsidRDefault="00752D75" w:rsidP="00041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(</w:t>
      </w:r>
      <w:proofErr w:type="gramStart"/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ด</w:t>
      </w: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)   </w:t>
      </w:r>
      <w:proofErr w:type="gramEnd"/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  <w:r w:rsidR="006E7149" w:rsidRPr="00E11762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499CDBB6" w14:textId="77777777" w:rsidR="006E7149" w:rsidRPr="00E11762" w:rsidRDefault="006E7149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6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1A5AE49" w14:textId="5A77E6F9" w:rsidR="00FD4D4F" w:rsidRDefault="00B6093B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</w:t>
      </w:r>
      <w:r w:rsidR="00C82062"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="00C82062"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="00C82062"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4E4C050" w14:textId="77777777" w:rsidR="005C7138" w:rsidRDefault="005C7138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D9B9ED8" w14:textId="77777777" w:rsidR="005C7138" w:rsidRDefault="005C71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105D261E" w14:textId="16B29F72" w:rsidR="006877AB" w:rsidRPr="00E11762" w:rsidRDefault="00752D75" w:rsidP="00752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(</w:t>
      </w:r>
      <w:proofErr w:type="gramStart"/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ต</w:t>
      </w: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)   </w:t>
      </w:r>
      <w:proofErr w:type="gramEnd"/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  <w:r w:rsidR="006877AB" w:rsidRPr="00E1176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608C0A30" w14:textId="77777777" w:rsidR="006877AB" w:rsidRPr="00E11762" w:rsidRDefault="006877AB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15AFE7EE" w14:textId="26F8AFD9" w:rsidR="006877AB" w:rsidRPr="00E11762" w:rsidRDefault="002B6BA9" w:rsidP="00B350D1">
      <w:pPr>
        <w:spacing w:line="226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11762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E11762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E11762">
        <w:rPr>
          <w:rFonts w:asciiTheme="majorBidi" w:hAnsiTheme="majorBidi" w:cstheme="majorBidi"/>
          <w:sz w:val="30"/>
          <w:szCs w:val="30"/>
          <w:cs/>
        </w:rPr>
        <w:t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</w:t>
      </w:r>
      <w:r w:rsidRPr="00E11762">
        <w:rPr>
          <w:rFonts w:asciiTheme="majorBidi" w:hAnsiTheme="majorBidi" w:cstheme="majorBidi"/>
          <w:sz w:val="30"/>
          <w:szCs w:val="30"/>
        </w:rPr>
        <w:br/>
      </w:r>
      <w:r w:rsidRPr="00E11762">
        <w:rPr>
          <w:rFonts w:asciiTheme="majorBidi" w:hAnsiTheme="majorBidi" w:cstheme="majorBidi"/>
          <w:sz w:val="30"/>
          <w:szCs w:val="30"/>
          <w:cs/>
        </w:rPr>
        <w:t>ที่</w:t>
      </w:r>
      <w:r w:rsidRPr="00A22B4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11762">
        <w:rPr>
          <w:rFonts w:asciiTheme="majorBidi" w:hAnsiTheme="majorBidi" w:cstheme="majorBidi"/>
          <w:sz w:val="30"/>
          <w:szCs w:val="30"/>
        </w:rPr>
        <w:t xml:space="preserve"> </w:t>
      </w:r>
      <w:r w:rsidRPr="00E11762">
        <w:rPr>
          <w:rFonts w:asciiTheme="majorBidi" w:hAnsiTheme="majorBidi" w:cstheme="majorBidi"/>
          <w:sz w:val="30"/>
          <w:szCs w:val="30"/>
          <w:cs/>
        </w:rPr>
        <w:t>สามารถเข้าถึงได้ในวันดังกล่าว</w:t>
      </w:r>
      <w:r w:rsidRPr="00E11762">
        <w:rPr>
          <w:rFonts w:asciiTheme="majorBidi" w:hAnsiTheme="majorBidi" w:cstheme="majorBidi"/>
          <w:sz w:val="30"/>
          <w:szCs w:val="30"/>
        </w:rPr>
        <w:t xml:space="preserve"> </w:t>
      </w:r>
      <w:r w:rsidRPr="00E11762">
        <w:rPr>
          <w:rFonts w:asciiTheme="majorBidi" w:hAnsiTheme="majorBidi" w:cstheme="majorBidi"/>
          <w:sz w:val="30"/>
          <w:szCs w:val="30"/>
          <w:cs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16DA85F2" w14:textId="77777777" w:rsidR="00210BB1" w:rsidRPr="00E11762" w:rsidRDefault="00210BB1" w:rsidP="00B350D1">
      <w:pPr>
        <w:spacing w:line="226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43CD9C" w14:textId="5A58AC65" w:rsidR="002B6BA9" w:rsidRPr="00E11762" w:rsidRDefault="002B6BA9" w:rsidP="00B350D1">
      <w:pPr>
        <w:spacing w:line="226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11762">
        <w:rPr>
          <w:rFonts w:asciiTheme="majorBidi" w:hAnsiTheme="majorBidi" w:cstheme="majorBidi"/>
          <w:sz w:val="30"/>
          <w:szCs w:val="30"/>
          <w:cs/>
        </w:rPr>
        <w:t>นโยบายการบัญชีและการเปิดเผยข้อมูลของ</w:t>
      </w:r>
      <w:r w:rsidRPr="00A22B4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11762">
        <w:rPr>
          <w:rFonts w:asciiTheme="majorBidi" w:hAnsiTheme="majorBidi" w:cstheme="majorBidi"/>
          <w:sz w:val="30"/>
          <w:szCs w:val="30"/>
          <w:cs/>
        </w:rPr>
        <w:t>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</w:t>
      </w:r>
    </w:p>
    <w:p w14:paraId="6E433A09" w14:textId="574A0E28" w:rsidR="002B6BA9" w:rsidRPr="00E11762" w:rsidRDefault="002B6BA9" w:rsidP="00B350D1">
      <w:pPr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F0DEBD2" w14:textId="22F1395E" w:rsidR="002B6BA9" w:rsidRPr="00E11762" w:rsidRDefault="002B6BA9" w:rsidP="00B350D1">
      <w:pPr>
        <w:spacing w:line="226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11762">
        <w:rPr>
          <w:rFonts w:asciiTheme="majorBidi" w:hAnsiTheme="majorBidi" w:cstheme="majorBidi"/>
          <w:sz w:val="30"/>
          <w:szCs w:val="30"/>
          <w:cs/>
        </w:rPr>
        <w:t xml:space="preserve">กลุ่มบริษัทวัดมูลค่ายุติธรรมของเครื่องมือทางการเงินโดยใช้ราคาเสนอซื้อขายในตลาดที่มีสภาพคล่อง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</w:t>
      </w:r>
      <w:r w:rsidRPr="00E11762">
        <w:rPr>
          <w:rFonts w:asciiTheme="majorBidi" w:hAnsiTheme="majorBidi" w:cstheme="majorBidi"/>
          <w:sz w:val="30"/>
          <w:szCs w:val="30"/>
        </w:rPr>
        <w:t>‘</w:t>
      </w:r>
      <w:r w:rsidRPr="00E11762">
        <w:rPr>
          <w:rFonts w:asciiTheme="majorBidi" w:hAnsiTheme="majorBidi" w:cstheme="majorBidi"/>
          <w:sz w:val="30"/>
          <w:szCs w:val="30"/>
          <w:cs/>
        </w:rPr>
        <w:t>สภาพคล่อง</w:t>
      </w:r>
      <w:r w:rsidRPr="00E11762">
        <w:rPr>
          <w:rFonts w:asciiTheme="majorBidi" w:hAnsiTheme="majorBidi" w:cstheme="majorBidi"/>
          <w:sz w:val="30"/>
          <w:szCs w:val="30"/>
        </w:rPr>
        <w:t xml:space="preserve">’ </w:t>
      </w:r>
      <w:r w:rsidRPr="00E11762">
        <w:rPr>
          <w:rFonts w:asciiTheme="majorBidi" w:hAnsiTheme="majorBidi" w:cstheme="majorBidi"/>
          <w:sz w:val="30"/>
          <w:szCs w:val="30"/>
          <w:cs/>
        </w:rPr>
        <w:t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</w:t>
      </w:r>
    </w:p>
    <w:p w14:paraId="4E4C8422" w14:textId="6875FA45" w:rsidR="002B6BA9" w:rsidRPr="00E11762" w:rsidRDefault="002B6BA9" w:rsidP="00B350D1">
      <w:pPr>
        <w:spacing w:line="226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5E628F" w14:textId="1B328D9D" w:rsidR="002B6BA9" w:rsidRPr="00A22B49" w:rsidRDefault="002B6BA9" w:rsidP="002B6BA9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11762">
        <w:rPr>
          <w:rFonts w:asciiTheme="majorBidi" w:hAnsiTheme="majorBidi" w:cstheme="majorBidi"/>
          <w:sz w:val="30"/>
          <w:szCs w:val="30"/>
          <w:cs/>
        </w:rPr>
        <w:t>หากไม่มีราคาเสนอซื้อขายในตลาดที่มีสภาพคล่อง</w:t>
      </w:r>
      <w:r w:rsidRPr="00A22B4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11762">
        <w:rPr>
          <w:rFonts w:asciiTheme="majorBidi" w:hAnsiTheme="majorBidi" w:cstheme="majorBidi"/>
          <w:sz w:val="30"/>
          <w:szCs w:val="30"/>
          <w:cs/>
        </w:rPr>
        <w:t xml:space="preserve">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</w:t>
      </w:r>
      <w:r w:rsidRPr="00E11762">
        <w:rPr>
          <w:rFonts w:asciiTheme="majorBidi" w:hAnsiTheme="majorBidi" w:cstheme="majorBidi" w:hint="cs"/>
          <w:sz w:val="30"/>
          <w:szCs w:val="30"/>
          <w:cs/>
        </w:rPr>
        <w:t>การเลือก</w:t>
      </w:r>
      <w:r w:rsidRPr="00E11762">
        <w:rPr>
          <w:rFonts w:asciiTheme="majorBidi" w:hAnsiTheme="majorBidi" w:cstheme="majorBidi"/>
          <w:sz w:val="30"/>
          <w:szCs w:val="30"/>
          <w:cs/>
        </w:rPr>
        <w:t>เทคนิคการประเมินมูลค่า</w:t>
      </w:r>
      <w:r w:rsidRPr="00E11762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E11762">
        <w:rPr>
          <w:rFonts w:asciiTheme="majorBidi" w:hAnsiTheme="majorBidi" w:cstheme="majorBidi"/>
          <w:sz w:val="30"/>
          <w:szCs w:val="30"/>
          <w:cs/>
        </w:rPr>
        <w:t xml:space="preserve">พิจารณาปัจจัยทั้งหมดที่ผู้ร่วมตลาดคำนึงถึงในการกำหนดราคาของรายการ </w:t>
      </w:r>
    </w:p>
    <w:p w14:paraId="79F7CB75" w14:textId="77777777" w:rsidR="002B6BA9" w:rsidRPr="00E11762" w:rsidRDefault="002B6BA9" w:rsidP="00A22B49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B5D590" w14:textId="18012628" w:rsidR="00A22B49" w:rsidRDefault="002B6BA9" w:rsidP="00C80280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11762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A22B4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11762">
        <w:rPr>
          <w:rFonts w:asciiTheme="majorBidi" w:hAnsiTheme="majorBidi" w:cstheme="majorBidi"/>
          <w:sz w:val="30"/>
          <w:szCs w:val="30"/>
          <w:cs/>
        </w:rPr>
        <w:t xml:space="preserve">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  <w:r w:rsidRPr="00A22B4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F218A0B" w14:textId="77777777" w:rsidR="00C80280" w:rsidRDefault="00C80280" w:rsidP="00C80280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E88704B" w14:textId="556ECCDB" w:rsidR="002B6BA9" w:rsidRPr="00E11762" w:rsidRDefault="002B6BA9" w:rsidP="002B6BA9">
      <w:pPr>
        <w:pStyle w:val="BodyText"/>
        <w:shd w:val="clear" w:color="auto" w:fill="FFFFFF"/>
        <w:spacing w:after="0" w:line="240" w:lineRule="auto"/>
        <w:ind w:left="540"/>
        <w:jc w:val="thaiDistribute"/>
        <w:rPr>
          <w:sz w:val="30"/>
          <w:szCs w:val="30"/>
        </w:rPr>
      </w:pPr>
      <w:r w:rsidRPr="00A22B49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</w:t>
      </w:r>
      <w:r w:rsidRPr="00E11762">
        <w:rPr>
          <w:rFonts w:asciiTheme="majorBidi" w:hAnsiTheme="majorBidi" w:cstheme="majorBidi"/>
          <w:color w:val="000000"/>
          <w:sz w:val="30"/>
          <w:szCs w:val="30"/>
          <w:cs/>
        </w:rPr>
        <w:t>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</w:t>
      </w:r>
      <w:r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>ได้มาจาก</w:t>
      </w:r>
      <w:r w:rsidRPr="00E11762">
        <w:rPr>
          <w:rFonts w:asciiTheme="majorBidi" w:hAnsiTheme="majorBidi" w:cstheme="majorBidi"/>
          <w:color w:val="000000"/>
          <w:sz w:val="30"/>
          <w:szCs w:val="30"/>
          <w:cs/>
        </w:rPr>
        <w:t>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</w:t>
      </w:r>
      <w:r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>า</w:t>
      </w:r>
      <w:r w:rsidRPr="00E1176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งมูลค่ายุติธรรม ณ วันที่รับรู้รายการเมื่อเริ่มแรกและราคาของการทำรายการ </w:t>
      </w:r>
      <w:r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และรับรู้เป็นรายการรอตัดบัญชีซึ่ง</w:t>
      </w:r>
      <w:r w:rsidRPr="00E11762">
        <w:rPr>
          <w:rFonts w:asciiTheme="majorBidi" w:hAnsiTheme="majorBidi" w:cstheme="majorBidi"/>
          <w:color w:val="000000"/>
          <w:sz w:val="30"/>
          <w:szCs w:val="30"/>
          <w:cs/>
        </w:rPr>
        <w:t>จะรับรู้ในกำไรหรือขาดทุนด้วยเกณฑ์ที่เหมาะสมตลอดอายุของเครื่องมือ</w:t>
      </w:r>
      <w:r w:rsidRPr="00E11762">
        <w:rPr>
          <w:rFonts w:asciiTheme="majorBidi" w:hAnsiTheme="majorBidi" w:cstheme="majorBidi" w:hint="cs"/>
          <w:color w:val="000000"/>
          <w:sz w:val="30"/>
          <w:szCs w:val="30"/>
          <w:cs/>
        </w:rPr>
        <w:t>ทางการเงิน</w:t>
      </w:r>
      <w:r w:rsidRPr="00E11762">
        <w:rPr>
          <w:rFonts w:asciiTheme="majorBidi" w:hAnsiTheme="majorBidi" w:cstheme="majorBidi"/>
          <w:color w:val="000000"/>
          <w:sz w:val="30"/>
          <w:szCs w:val="30"/>
          <w:cs/>
        </w:rPr>
        <w:t>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  <w:r w:rsidRPr="00E11762">
        <w:rPr>
          <w:sz w:val="30"/>
          <w:szCs w:val="30"/>
        </w:rPr>
        <w:t xml:space="preserve"> </w:t>
      </w:r>
    </w:p>
    <w:p w14:paraId="73489CF9" w14:textId="77777777" w:rsidR="002B6BA9" w:rsidRPr="00E11762" w:rsidRDefault="002B6BA9" w:rsidP="002B6BA9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3BAF158" w14:textId="780AF893" w:rsidR="002B6BA9" w:rsidRPr="00E11762" w:rsidRDefault="002B6BA9" w:rsidP="002B6BA9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  <w:lang w:val="en-GB" w:bidi="ar-SA"/>
        </w:rPr>
      </w:pPr>
      <w:r w:rsidRPr="00E11762">
        <w:rPr>
          <w:rFonts w:asciiTheme="majorBidi" w:hAnsiTheme="majorBidi" w:cstheme="majorBidi"/>
          <w:sz w:val="30"/>
          <w:szCs w:val="30"/>
          <w:cs/>
        </w:rPr>
        <w:lastRenderedPageBreak/>
        <w:t>การวัดมูลค่ายุติธรรม</w:t>
      </w:r>
      <w:r w:rsidRPr="00A22B49">
        <w:rPr>
          <w:rFonts w:asciiTheme="majorBidi" w:hAnsiTheme="majorBidi" w:cstheme="majorBidi"/>
          <w:color w:val="000000"/>
          <w:sz w:val="30"/>
          <w:szCs w:val="30"/>
          <w:cs/>
        </w:rPr>
        <w:t>ของสินทรัพย์หรือหนี้สิน</w:t>
      </w:r>
      <w:r w:rsidRPr="00A22B4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22B49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</w:t>
      </w:r>
      <w:r w:rsidRPr="00E11762">
        <w:rPr>
          <w:rFonts w:asciiTheme="majorBidi" w:hAnsiTheme="majorBidi" w:cstheme="majorBidi"/>
          <w:sz w:val="30"/>
          <w:szCs w:val="30"/>
          <w:cs/>
        </w:rPr>
        <w:t>ที่ใช้ในการประเมินมูลค่า</w:t>
      </w:r>
      <w:r w:rsidRPr="00E11762">
        <w:rPr>
          <w:rFonts w:asciiTheme="majorBidi" w:hAnsiTheme="majorBidi" w:cstheme="majorBidi"/>
          <w:sz w:val="30"/>
          <w:szCs w:val="30"/>
        </w:rPr>
        <w:t xml:space="preserve"> </w:t>
      </w:r>
      <w:r w:rsidRPr="00E11762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57EF2406" w14:textId="77777777" w:rsidR="002B6BA9" w:rsidRPr="00E11762" w:rsidRDefault="002B6BA9" w:rsidP="002B6BA9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C9A497" w14:textId="77777777" w:rsidR="002B6BA9" w:rsidRPr="00E11762" w:rsidRDefault="002B6BA9" w:rsidP="00661016">
      <w:pPr>
        <w:pStyle w:val="block"/>
        <w:numPr>
          <w:ilvl w:val="0"/>
          <w:numId w:val="35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1176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E11762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E1176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E11762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3BC3D13" w14:textId="77777777" w:rsidR="002B6BA9" w:rsidRPr="00E11762" w:rsidRDefault="002B6BA9" w:rsidP="00661016">
      <w:pPr>
        <w:pStyle w:val="block"/>
        <w:numPr>
          <w:ilvl w:val="0"/>
          <w:numId w:val="35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11762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E11762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E11762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E11762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3F2FA4AE" w14:textId="2D3D67B7" w:rsidR="00752D75" w:rsidRPr="000418AD" w:rsidRDefault="002B6BA9" w:rsidP="00661016">
      <w:pPr>
        <w:pStyle w:val="block"/>
        <w:numPr>
          <w:ilvl w:val="0"/>
          <w:numId w:val="35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11762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E11762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E11762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3E63E66" w14:textId="77777777" w:rsidR="00A22B49" w:rsidRDefault="00A22B49" w:rsidP="002B6BA9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1D5686" w14:textId="42E7DBC0" w:rsidR="002B6BA9" w:rsidRPr="00E11762" w:rsidRDefault="002B6BA9" w:rsidP="002B6BA9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11762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138D0D94" w14:textId="77777777" w:rsidR="002B6BA9" w:rsidRPr="00E11762" w:rsidRDefault="002B6BA9" w:rsidP="002B6BA9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0F14D1" w14:textId="654354D6" w:rsidR="002B6BA9" w:rsidRPr="00E11762" w:rsidRDefault="002B6BA9" w:rsidP="00A22B49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22B4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11762">
        <w:rPr>
          <w:rFonts w:asciiTheme="majorBidi" w:hAnsiTheme="majorBidi" w:cstheme="majorBidi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579E7AD9" w14:textId="77777777" w:rsidR="002B6BA9" w:rsidRPr="00E11762" w:rsidRDefault="002B6BA9" w:rsidP="00B350D1">
      <w:pPr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467133A" w14:textId="05641C8F" w:rsidR="005B2A34" w:rsidRPr="00E11762" w:rsidRDefault="00752D75" w:rsidP="00752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(</w:t>
      </w:r>
      <w:proofErr w:type="gramStart"/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ถ</w:t>
      </w: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)   </w:t>
      </w:r>
      <w:proofErr w:type="gramEnd"/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  </w:t>
      </w:r>
      <w:r w:rsidR="006E7149" w:rsidRPr="00E11762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</w:p>
    <w:p w14:paraId="01593C91" w14:textId="77777777" w:rsidR="005B2A34" w:rsidRPr="00E11762" w:rsidRDefault="005B2A34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56C4F79D" w14:textId="591F0418" w:rsidR="00D11468" w:rsidRPr="00E11762" w:rsidRDefault="00D11468" w:rsidP="00EC5B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="00EC5BF7" w:rsidRPr="00E11762">
        <w:rPr>
          <w:rFonts w:ascii="Angsana New" w:hAnsi="Angsana New"/>
          <w:sz w:val="30"/>
          <w:szCs w:val="30"/>
          <w:cs/>
        </w:rPr>
        <w:br/>
      </w:r>
      <w:r w:rsidRPr="00E11762">
        <w:rPr>
          <w:rFonts w:ascii="Angsana New" w:hAnsi="Angsana New" w:hint="cs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ภาษีมูลค่าเพิ่มและแสดงสุทธิจากส่วนลดการค้า</w:t>
      </w:r>
    </w:p>
    <w:p w14:paraId="5D5C1A60" w14:textId="77777777" w:rsidR="00D11468" w:rsidRPr="00E11762" w:rsidRDefault="00D11468" w:rsidP="00D114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6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16CB4A2" w14:textId="6A9C3768" w:rsidR="00D11468" w:rsidRPr="00E11762" w:rsidRDefault="00D11468" w:rsidP="00EC5B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t>รายได้จากการให้บริการรับรู้ตลอดช่วงเวลาหนึ่ง</w:t>
      </w:r>
      <w:r w:rsidR="00C9510A" w:rsidRPr="00E11762">
        <w:rPr>
          <w:rFonts w:ascii="Angsana New" w:hAnsi="Angsana New" w:hint="cs"/>
          <w:sz w:val="30"/>
          <w:szCs w:val="30"/>
          <w:cs/>
        </w:rPr>
        <w:t>หรือ</w:t>
      </w:r>
      <w:r w:rsidRPr="00E11762">
        <w:rPr>
          <w:rFonts w:ascii="Angsana New" w:hAnsi="Angsana New" w:hint="cs"/>
          <w:sz w:val="30"/>
          <w:szCs w:val="30"/>
          <w:cs/>
        </w:rPr>
        <w:t>เมื่อได้ให้บริการ</w:t>
      </w:r>
      <w:r w:rsidR="007103E4" w:rsidRPr="00E11762">
        <w:rPr>
          <w:rFonts w:ascii="Angsana New" w:hAnsi="Angsana New" w:hint="cs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ต้นทุนที่เกี่ยวข้องรับรู้ในกำไรหรือขาดทุน</w:t>
      </w:r>
      <w:r w:rsidR="00EC5BF7" w:rsidRPr="00E11762">
        <w:rPr>
          <w:rFonts w:ascii="Angsana New" w:hAnsi="Angsana New"/>
          <w:sz w:val="30"/>
          <w:szCs w:val="30"/>
          <w:cs/>
        </w:rPr>
        <w:br/>
      </w:r>
      <w:r w:rsidRPr="00E11762">
        <w:rPr>
          <w:rFonts w:ascii="Angsana New" w:hAnsi="Angsana New" w:hint="cs"/>
          <w:sz w:val="30"/>
          <w:szCs w:val="30"/>
          <w:cs/>
        </w:rPr>
        <w:t>เมื่อเกิดขึ้น</w:t>
      </w:r>
    </w:p>
    <w:p w14:paraId="403BDA17" w14:textId="77777777" w:rsidR="002511E0" w:rsidRDefault="002511E0" w:rsidP="00E33672">
      <w:pPr>
        <w:pStyle w:val="BodyText"/>
        <w:spacing w:after="0" w:line="226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AFCF03B" w14:textId="532A8204" w:rsidR="00E33672" w:rsidRPr="00E11762" w:rsidRDefault="00E33672" w:rsidP="00E33672">
      <w:pPr>
        <w:pStyle w:val="BodyText"/>
        <w:spacing w:after="0" w:line="226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11762">
        <w:rPr>
          <w:rFonts w:ascii="Angsana New" w:hAnsi="Angsana New"/>
          <w:i/>
          <w:iCs/>
          <w:sz w:val="30"/>
          <w:szCs w:val="30"/>
          <w:cs/>
        </w:rPr>
        <w:t>รายได้จากการ</w:t>
      </w:r>
      <w:r w:rsidRPr="00E11762">
        <w:rPr>
          <w:rFonts w:ascii="Angsana New" w:hAnsi="Angsana New" w:hint="cs"/>
          <w:i/>
          <w:iCs/>
          <w:sz w:val="30"/>
          <w:szCs w:val="30"/>
          <w:cs/>
        </w:rPr>
        <w:t>ประกอบกิจการโรงแรมและบริการที่เกี่ยวข้อง</w:t>
      </w:r>
    </w:p>
    <w:p w14:paraId="7498C758" w14:textId="77777777" w:rsidR="00E33672" w:rsidRPr="00E11762" w:rsidRDefault="00E33672" w:rsidP="00E33672">
      <w:pPr>
        <w:spacing w:line="226" w:lineRule="auto"/>
        <w:ind w:left="540" w:right="63"/>
        <w:jc w:val="thaiDistribute"/>
        <w:rPr>
          <w:rFonts w:ascii="Angsana New" w:hAnsi="Angsana New"/>
          <w:sz w:val="28"/>
          <w:szCs w:val="28"/>
        </w:rPr>
      </w:pPr>
    </w:p>
    <w:p w14:paraId="15B060CF" w14:textId="4396E136" w:rsidR="00EF524F" w:rsidRPr="0076124D" w:rsidRDefault="00687828" w:rsidP="00761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t>รายได้ในกิจการโรงแรมจากค่าห้อง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ค่าอาหารและเครื่องดื่ม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และรายได้ค่าบริการอื่น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บันทึกเป็นรายได้เมื่อแขกเข้าพักในห้อง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มีการขายอาหารและเครื่องดื่มและเมื่อมีการให้บริการแล้ว</w:t>
      </w:r>
    </w:p>
    <w:p w14:paraId="7D5F2071" w14:textId="77777777" w:rsidR="00F970B5" w:rsidRDefault="00F970B5" w:rsidP="00B350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26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E47F601" w14:textId="04138EEF" w:rsidR="0089025E" w:rsidRPr="00E11762" w:rsidRDefault="0089025E" w:rsidP="00B350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26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11762">
        <w:rPr>
          <w:rFonts w:ascii="Angsana New" w:hAnsi="Angsana New"/>
          <w:i/>
          <w:iCs/>
          <w:sz w:val="30"/>
          <w:szCs w:val="30"/>
          <w:cs/>
        </w:rPr>
        <w:t>โปรแกรมสิทธิพิเศษแก่ลูกค้า</w:t>
      </w:r>
    </w:p>
    <w:p w14:paraId="79B5301E" w14:textId="77777777" w:rsidR="0089025E" w:rsidRPr="00E11762" w:rsidRDefault="0089025E" w:rsidP="00B350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26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6EC7CC87" w14:textId="5F343204" w:rsidR="00835DF6" w:rsidRDefault="0089025E" w:rsidP="00C802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</w:t>
      </w:r>
      <w:r w:rsidRPr="00E11762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/>
          <w:sz w:val="30"/>
          <w:szCs w:val="30"/>
          <w:cs/>
        </w:rPr>
        <w:t>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</w:t>
      </w:r>
    </w:p>
    <w:p w14:paraId="024B1E43" w14:textId="134ECEB7" w:rsidR="000450F5" w:rsidRPr="00752D75" w:rsidRDefault="00752D75" w:rsidP="00752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rPr>
          <w:rFonts w:ascii="Angsana New" w:hAnsi="Angsana New"/>
          <w:b/>
          <w:bCs/>
          <w:i/>
          <w:iCs/>
          <w:sz w:val="28"/>
          <w:szCs w:val="28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(</w:t>
      </w:r>
      <w:proofErr w:type="gramStart"/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ท</w:t>
      </w: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)   </w:t>
      </w:r>
      <w:proofErr w:type="gramEnd"/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  <w:r w:rsidR="00970E7D" w:rsidRPr="00752D7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</w:t>
      </w:r>
      <w:r w:rsidR="002B6BA9" w:rsidRPr="00752D7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อื่น</w:t>
      </w:r>
      <w:r w:rsidR="00F44653" w:rsidRPr="00752D75">
        <w:rPr>
          <w:rFonts w:ascii="Angsana New" w:hAnsi="Angsana New"/>
          <w:b/>
          <w:bCs/>
          <w:i/>
          <w:iCs/>
          <w:sz w:val="30"/>
          <w:szCs w:val="30"/>
          <w:cs/>
        </w:rPr>
        <w:br/>
      </w:r>
    </w:p>
    <w:p w14:paraId="200D4958" w14:textId="4667D33F" w:rsidR="000418AD" w:rsidRPr="00835DF6" w:rsidRDefault="00970E7D" w:rsidP="00835DF6">
      <w:pPr>
        <w:tabs>
          <w:tab w:val="clear" w:pos="907"/>
          <w:tab w:val="left" w:pos="426"/>
          <w:tab w:val="left" w:pos="540"/>
          <w:tab w:val="left" w:pos="630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11762">
        <w:rPr>
          <w:rFonts w:ascii="Angsana New" w:hAnsi="Angsana New" w:hint="cs"/>
          <w:sz w:val="30"/>
          <w:szCs w:val="30"/>
          <w:cs/>
        </w:rPr>
        <w:t>รายได้</w:t>
      </w:r>
      <w:r w:rsidR="002B6BA9" w:rsidRPr="00E11762">
        <w:rPr>
          <w:rFonts w:ascii="Angsana New" w:hAnsi="Angsana New" w:hint="cs"/>
          <w:sz w:val="30"/>
          <w:szCs w:val="30"/>
          <w:cs/>
        </w:rPr>
        <w:t>อื่น</w:t>
      </w:r>
      <w:r w:rsidRPr="00E11762">
        <w:rPr>
          <w:rFonts w:ascii="Angsana New" w:hAnsi="Angsana New" w:hint="cs"/>
          <w:sz w:val="30"/>
          <w:szCs w:val="30"/>
          <w:cs/>
        </w:rPr>
        <w:t>ประกอบด้วยเงินปันผลและดอกเบี้ยรับ</w:t>
      </w:r>
      <w:r w:rsidR="002B6BA9" w:rsidRPr="00E11762">
        <w:rPr>
          <w:rFonts w:ascii="Angsana New" w:hAnsi="Angsana New" w:hint="cs"/>
          <w:sz w:val="30"/>
          <w:szCs w:val="30"/>
          <w:cs/>
        </w:rPr>
        <w:t>และอื่นๆ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โดยเงินปันผลรับบันทึกในกำไรหรือขาดทุนในวันที่</w:t>
      </w:r>
      <w:r w:rsidR="00C335FA">
        <w:rPr>
          <w:rFonts w:ascii="Angsana New" w:hAnsi="Angsana New" w:hint="cs"/>
          <w:sz w:val="30"/>
          <w:szCs w:val="30"/>
          <w:cs/>
        </w:rPr>
        <w:t>กลุ่ม</w:t>
      </w:r>
      <w:r w:rsidRPr="00E11762">
        <w:rPr>
          <w:rFonts w:ascii="Angsana New" w:hAnsi="Angsana New" w:hint="cs"/>
          <w:sz w:val="30"/>
          <w:szCs w:val="30"/>
          <w:cs/>
        </w:rPr>
        <w:t>บริษัทมีสิทธิได้รับเงินปันผล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="00F970B5">
        <w:rPr>
          <w:rFonts w:ascii="Angsana New" w:hAnsi="Angsana New" w:hint="cs"/>
          <w:sz w:val="30"/>
          <w:szCs w:val="30"/>
          <w:cs/>
        </w:rPr>
        <w:t>รายได้อื่นบันทึกในกำไรหรือขาดทุนตามเกณฑ์คงค้าง</w:t>
      </w:r>
    </w:p>
    <w:p w14:paraId="3C1D487E" w14:textId="77777777" w:rsidR="000418AD" w:rsidRPr="00E11762" w:rsidRDefault="000418AD" w:rsidP="00B350D1">
      <w:pPr>
        <w:tabs>
          <w:tab w:val="clear" w:pos="907"/>
          <w:tab w:val="left" w:pos="426"/>
          <w:tab w:val="left" w:pos="540"/>
          <w:tab w:val="left" w:pos="630"/>
        </w:tabs>
        <w:spacing w:line="226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DFB515D" w14:textId="00D81085" w:rsidR="002B6BA9" w:rsidRPr="00752D75" w:rsidRDefault="00752D75" w:rsidP="00752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(</w:t>
      </w:r>
      <w:proofErr w:type="gramStart"/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ธ</w:t>
      </w: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)   </w:t>
      </w:r>
      <w:proofErr w:type="gramEnd"/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  </w:t>
      </w:r>
      <w:r w:rsidR="002B6BA9" w:rsidRPr="00752D7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ดอกเบี้ย</w:t>
      </w:r>
    </w:p>
    <w:p w14:paraId="490CA2D1" w14:textId="2D8E6D82" w:rsidR="002B6BA9" w:rsidRPr="00E11762" w:rsidRDefault="002B6BA9" w:rsidP="002B6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both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7FCFFE52" w14:textId="6B4ECAFE" w:rsidR="002B6BA9" w:rsidRPr="00E11762" w:rsidRDefault="002B6BA9" w:rsidP="002B6BA9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E1176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E1176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E1176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E1176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2563 </w:t>
      </w:r>
    </w:p>
    <w:p w14:paraId="695C8413" w14:textId="77777777" w:rsidR="002B6BA9" w:rsidRPr="00E11762" w:rsidRDefault="002B6BA9" w:rsidP="002B6BA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D43C983" w14:textId="5CA7AC56" w:rsidR="002B6BA9" w:rsidRPr="00E11762" w:rsidRDefault="002B6BA9" w:rsidP="002B6BA9">
      <w:pPr>
        <w:pStyle w:val="Pa18"/>
        <w:spacing w:line="240" w:lineRule="auto"/>
        <w:ind w:left="540"/>
        <w:jc w:val="thaiDistribute"/>
        <w:rPr>
          <w:rFonts w:ascii="Times New Roman" w:hAnsi="Times New Roman" w:cs="Times New Roman"/>
          <w:color w:val="000000"/>
          <w:sz w:val="30"/>
          <w:szCs w:val="30"/>
        </w:rPr>
      </w:pPr>
      <w:r w:rsidRPr="00E11762">
        <w:rPr>
          <w:rFonts w:asciiTheme="majorBidi" w:hAnsiTheme="majorBidi" w:cstheme="majorBidi"/>
          <w:i/>
          <w:iCs/>
          <w:sz w:val="30"/>
          <w:szCs w:val="30"/>
          <w:cs/>
        </w:rPr>
        <w:t>อัตราดอกเบี้ยที่แท้จริง</w:t>
      </w:r>
      <w:r w:rsidRPr="00E11762">
        <w:rPr>
          <w:rFonts w:ascii="Times New Roman" w:hAnsi="Times New Roman" w:cs="Times New Roman"/>
          <w:b/>
          <w:bCs/>
          <w:color w:val="0000FF"/>
          <w:sz w:val="30"/>
          <w:szCs w:val="30"/>
          <w:lang w:val="en-GB" w:bidi="ar-SA"/>
        </w:rPr>
        <w:t xml:space="preserve"> </w:t>
      </w:r>
    </w:p>
    <w:p w14:paraId="4C965CB0" w14:textId="77777777" w:rsidR="002B6BA9" w:rsidRPr="00E11762" w:rsidRDefault="002B6BA9" w:rsidP="002B6BA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F6EAB52" w14:textId="77777777" w:rsidR="002B6BA9" w:rsidRPr="00E11762" w:rsidRDefault="002B6BA9" w:rsidP="002B6BA9">
      <w:pPr>
        <w:pStyle w:val="NoSpacing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11762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13AF4B66" w14:textId="77777777" w:rsidR="002B6BA9" w:rsidRPr="00E11762" w:rsidRDefault="002B6BA9" w:rsidP="00661016">
      <w:pPr>
        <w:pStyle w:val="NoSpacing"/>
        <w:numPr>
          <w:ilvl w:val="0"/>
          <w:numId w:val="36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E11762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46EC3D07" w14:textId="77777777" w:rsidR="002B6BA9" w:rsidRPr="00E11762" w:rsidRDefault="002B6BA9" w:rsidP="00661016">
      <w:pPr>
        <w:pStyle w:val="NoSpacing"/>
        <w:numPr>
          <w:ilvl w:val="0"/>
          <w:numId w:val="36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E11762">
        <w:rPr>
          <w:rFonts w:asciiTheme="majorBidi" w:hAnsiTheme="majorBidi" w:cstheme="majorBidi"/>
          <w:sz w:val="30"/>
          <w:szCs w:val="30"/>
          <w:cs/>
        </w:rPr>
        <w:t>ราคาทุนตัดจำหน่ายของหนี้สินทางการเงิน</w:t>
      </w:r>
    </w:p>
    <w:p w14:paraId="6268766A" w14:textId="77777777" w:rsidR="00880EC8" w:rsidRPr="00E11762" w:rsidRDefault="00880EC8" w:rsidP="002B6BA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703E98" w14:textId="7E6462DC" w:rsidR="00C80280" w:rsidRDefault="002B6BA9" w:rsidP="005D4B2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11762">
        <w:rPr>
          <w:rFonts w:asciiTheme="majorBidi" w:hAnsiTheme="majorBidi" w:cstheme="majorBidi"/>
          <w:sz w:val="30"/>
          <w:szCs w:val="30"/>
          <w:cs/>
        </w:rPr>
        <w:t>ในการคำนวณดอกเบี้ย</w:t>
      </w:r>
      <w:r w:rsidRPr="00E11762">
        <w:rPr>
          <w:rFonts w:asciiTheme="majorBidi" w:hAnsiTheme="majorBidi" w:cstheme="majorBidi" w:hint="cs"/>
          <w:sz w:val="30"/>
          <w:szCs w:val="30"/>
          <w:cs/>
        </w:rPr>
        <w:t>รับและดอกเบี้ยจ่าย</w:t>
      </w:r>
      <w:r w:rsidRPr="00E11762">
        <w:rPr>
          <w:rFonts w:asciiTheme="majorBidi" w:hAnsiTheme="majorBidi" w:cstheme="majorBidi"/>
          <w:sz w:val="30"/>
          <w:szCs w:val="30"/>
          <w:cs/>
        </w:rPr>
        <w:t xml:space="preserve">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</w:t>
      </w:r>
      <w:r w:rsidRPr="00E11762">
        <w:rPr>
          <w:rFonts w:asciiTheme="majorBidi" w:hAnsiTheme="majorBidi" w:cstheme="majorBidi" w:hint="cs"/>
          <w:sz w:val="30"/>
          <w:szCs w:val="30"/>
          <w:cs/>
        </w:rPr>
        <w:t xml:space="preserve"> หรือราคาทุนตัดจำหน่ายของหนี้สิน</w:t>
      </w:r>
      <w:r w:rsidRPr="00E11762">
        <w:rPr>
          <w:rFonts w:asciiTheme="majorBidi" w:hAnsiTheme="majorBidi" w:cstheme="majorBidi"/>
          <w:sz w:val="30"/>
          <w:szCs w:val="30"/>
          <w:cs/>
        </w:rPr>
        <w:t xml:space="preserve">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6522CFBA" w14:textId="77777777" w:rsidR="003A706C" w:rsidRDefault="003A706C" w:rsidP="002B6B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CB853FC" w14:textId="3A4ADD91" w:rsidR="002B6BA9" w:rsidRDefault="002B6BA9" w:rsidP="002B6B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1176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E1176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E1176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E1176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2563 </w:t>
      </w:r>
    </w:p>
    <w:p w14:paraId="167A95EF" w14:textId="77777777" w:rsidR="002B6BA9" w:rsidRPr="00E11762" w:rsidRDefault="002B6BA9" w:rsidP="002B6BA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D6ABD1" w14:textId="65F46AFD" w:rsidR="002B6BA9" w:rsidRPr="00E11762" w:rsidRDefault="002B6BA9" w:rsidP="002B6B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11762">
        <w:rPr>
          <w:rFonts w:asciiTheme="majorBidi" w:hAnsiTheme="majorBidi" w:cstheme="majorBidi"/>
          <w:sz w:val="30"/>
          <w:szCs w:val="30"/>
          <w:cs/>
        </w:rPr>
        <w:t>ดอกเบี้ย</w:t>
      </w:r>
      <w:r w:rsidRPr="00E11762">
        <w:rPr>
          <w:rFonts w:asciiTheme="majorBidi" w:hAnsiTheme="majorBidi" w:cstheme="majorBidi" w:hint="cs"/>
          <w:sz w:val="30"/>
          <w:szCs w:val="30"/>
          <w:cs/>
        </w:rPr>
        <w:t>รับรับรู้ในกำไรหรือขาดทุนในอัตราที่ระบุในสัญญา</w:t>
      </w:r>
    </w:p>
    <w:p w14:paraId="6CB9491E" w14:textId="77777777" w:rsidR="00CD4134" w:rsidRPr="00E11762" w:rsidRDefault="00CD4134" w:rsidP="002B6B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113E34" w14:textId="5E1E0D5B" w:rsidR="00835DF6" w:rsidRDefault="002B6BA9" w:rsidP="007612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11762">
        <w:rPr>
          <w:rFonts w:asciiTheme="majorBidi" w:hAnsiTheme="majorBidi" w:cstheme="majorBidi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4C0BE7FF" w14:textId="76838DC3" w:rsidR="002B6BA9" w:rsidRDefault="002B6BA9" w:rsidP="002B6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FE26741" w14:textId="1B9FF45E" w:rsidR="00800B36" w:rsidRDefault="00800B36" w:rsidP="002B6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26E8620" w14:textId="451C5A82" w:rsidR="00800B36" w:rsidRDefault="00800B36" w:rsidP="002B6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BC901BE" w14:textId="1954D208" w:rsidR="00800B36" w:rsidRDefault="00800B36" w:rsidP="002B6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B977193" w14:textId="6DDA6214" w:rsidR="009E7C8A" w:rsidRPr="00E11762" w:rsidRDefault="00752D75" w:rsidP="00752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(</w:t>
      </w:r>
      <w:proofErr w:type="gramStart"/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น</w:t>
      </w: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)   </w:t>
      </w:r>
      <w:proofErr w:type="gramEnd"/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  </w:t>
      </w:r>
      <w:r w:rsidR="009E7C8A" w:rsidRPr="00E1176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ภาษีเงินได้</w:t>
      </w:r>
    </w:p>
    <w:p w14:paraId="0BECDF09" w14:textId="77777777" w:rsidR="009E7C8A" w:rsidRPr="00E11762" w:rsidRDefault="009E7C8A" w:rsidP="00B350D1">
      <w:pPr>
        <w:pStyle w:val="BodyText"/>
        <w:spacing w:after="0" w:line="226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193517EA" w14:textId="77777777" w:rsidR="005101C2" w:rsidRPr="00E11762" w:rsidRDefault="005101C2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t>ค่าใช้จ่าย</w:t>
      </w:r>
      <w:r w:rsidRPr="00E11762">
        <w:rPr>
          <w:rFonts w:ascii="Angsana New" w:hAnsi="Angsana New"/>
          <w:sz w:val="30"/>
          <w:szCs w:val="30"/>
          <w:cs/>
        </w:rPr>
        <w:t>ภาษีเงินได้สำหรับปีประกอบด้วยภาษีเงินได้</w:t>
      </w:r>
      <w:r w:rsidRPr="00E11762">
        <w:rPr>
          <w:rFonts w:ascii="Angsana New" w:hAnsi="Angsana New" w:hint="cs"/>
          <w:sz w:val="30"/>
          <w:szCs w:val="30"/>
          <w:cs/>
        </w:rPr>
        <w:t>ของงวด</w:t>
      </w:r>
      <w:r w:rsidRPr="00E11762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</w:t>
      </w:r>
      <w:r w:rsidR="00B6093B" w:rsidRPr="00E11762">
        <w:rPr>
          <w:rFonts w:ascii="Angsana New" w:hAnsi="Angsana New" w:hint="cs"/>
          <w:sz w:val="30"/>
          <w:szCs w:val="30"/>
          <w:cs/>
        </w:rPr>
        <w:t xml:space="preserve">บัญชี </w:t>
      </w:r>
      <w:r w:rsidRPr="00E11762">
        <w:rPr>
          <w:rFonts w:ascii="Angsana New" w:hAnsi="Angsana New" w:hint="cs"/>
          <w:sz w:val="30"/>
          <w:szCs w:val="30"/>
          <w:cs/>
        </w:rPr>
        <w:t>ภาษี</w:t>
      </w:r>
      <w:r w:rsidRPr="00E11762">
        <w:rPr>
          <w:rFonts w:ascii="Angsana New" w:hAnsi="Angsana New"/>
          <w:sz w:val="30"/>
          <w:szCs w:val="30"/>
          <w:cs/>
        </w:rPr>
        <w:t>เงินได้</w:t>
      </w:r>
      <w:r w:rsidR="00C82062" w:rsidRPr="00E11762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ของงวดปัจจุบันและภาษีเงินได้รอการตัดบัญชี</w:t>
      </w:r>
      <w:r w:rsidRPr="00E11762">
        <w:rPr>
          <w:rFonts w:ascii="Angsana New" w:hAnsi="Angsana New"/>
          <w:sz w:val="30"/>
          <w:szCs w:val="30"/>
          <w:cs/>
        </w:rPr>
        <w:t>รับรู้ในกำไร</w:t>
      </w:r>
      <w:r w:rsidRPr="00E11762">
        <w:rPr>
          <w:rFonts w:ascii="Angsana New" w:hAnsi="Angsana New" w:hint="cs"/>
          <w:sz w:val="30"/>
          <w:szCs w:val="30"/>
          <w:cs/>
        </w:rPr>
        <w:t>หรือ</w:t>
      </w:r>
      <w:r w:rsidRPr="00E11762">
        <w:rPr>
          <w:rFonts w:ascii="Angsana New" w:hAnsi="Angsana New"/>
          <w:sz w:val="30"/>
          <w:szCs w:val="30"/>
          <w:cs/>
        </w:rPr>
        <w:t>ขาดทุนเว้นแต่ในส่วนที่เกี่ยวกับรายการ</w:t>
      </w:r>
      <w:r w:rsidRPr="00E11762">
        <w:rPr>
          <w:rFonts w:ascii="Angsana New" w:hAnsi="Angsana New" w:hint="cs"/>
          <w:sz w:val="30"/>
          <w:szCs w:val="30"/>
          <w:cs/>
        </w:rPr>
        <w:t>ท</w:t>
      </w:r>
      <w:r w:rsidR="0073298F" w:rsidRPr="00E11762">
        <w:rPr>
          <w:rFonts w:ascii="Angsana New" w:hAnsi="Angsana New" w:hint="cs"/>
          <w:sz w:val="30"/>
          <w:szCs w:val="30"/>
          <w:cs/>
        </w:rPr>
        <w:t>ี่เกี่ยวข้องในการรวมธุรกิจ หรือ</w:t>
      </w:r>
      <w:r w:rsidRPr="00E11762">
        <w:rPr>
          <w:rFonts w:ascii="Angsana New" w:hAnsi="Angsana New" w:hint="cs"/>
          <w:sz w:val="30"/>
          <w:szCs w:val="30"/>
          <w:cs/>
        </w:rPr>
        <w:t>รายการ</w:t>
      </w:r>
      <w:r w:rsidRPr="00E11762">
        <w:rPr>
          <w:rFonts w:ascii="Angsana New" w:hAnsi="Angsana New"/>
          <w:sz w:val="30"/>
          <w:szCs w:val="30"/>
          <w:cs/>
        </w:rPr>
        <w:t>ที่</w:t>
      </w:r>
      <w:r w:rsidRPr="00E11762">
        <w:rPr>
          <w:rFonts w:ascii="Angsana New" w:hAnsi="Angsana New" w:hint="cs"/>
          <w:sz w:val="30"/>
          <w:szCs w:val="30"/>
          <w:cs/>
        </w:rPr>
        <w:t>รับรู้โดยตรง</w:t>
      </w:r>
      <w:r w:rsidRPr="00E11762">
        <w:rPr>
          <w:rFonts w:ascii="Angsana New" w:hAnsi="Angsana New"/>
          <w:sz w:val="30"/>
          <w:szCs w:val="30"/>
          <w:cs/>
        </w:rPr>
        <w:t>ในส่วนของผู้ถือหุ้น</w:t>
      </w:r>
      <w:r w:rsidRPr="00E11762">
        <w:rPr>
          <w:rFonts w:ascii="Angsana New" w:hAnsi="Angsana New" w:hint="cs"/>
          <w:sz w:val="30"/>
          <w:szCs w:val="30"/>
          <w:cs/>
        </w:rPr>
        <w:t>หรือกำไรขาดทุนเบ็ดเสร็จอื่น</w:t>
      </w:r>
    </w:p>
    <w:p w14:paraId="24E335F7" w14:textId="77777777" w:rsidR="001B1FF8" w:rsidRPr="00E11762" w:rsidRDefault="001B1FF8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B9A02EC" w14:textId="4AE36D27" w:rsidR="005101C2" w:rsidRPr="00E11762" w:rsidRDefault="005101C2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</w:t>
      </w:r>
      <w:r w:rsidRPr="00E11762">
        <w:rPr>
          <w:rFonts w:ascii="Times New Roman" w:hAnsi="Times New Roman" w:hint="cs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ตลอดจน</w:t>
      </w:r>
      <w:r w:rsidR="002D1714" w:rsidRPr="00E11762">
        <w:rPr>
          <w:rFonts w:ascii="Angsana New" w:hAnsi="Angsana New"/>
          <w:sz w:val="30"/>
          <w:szCs w:val="30"/>
        </w:rPr>
        <w:br/>
      </w:r>
      <w:r w:rsidRPr="00E11762">
        <w:rPr>
          <w:rFonts w:ascii="Angsana New" w:hAnsi="Angsana New" w:hint="cs"/>
          <w:sz w:val="30"/>
          <w:szCs w:val="30"/>
          <w:cs/>
        </w:rPr>
        <w:t>การปรับปรุงทางภาษีที่เกี่ยวกับรายการในปีก่อนๆ</w:t>
      </w:r>
    </w:p>
    <w:p w14:paraId="3CF6522A" w14:textId="77777777" w:rsidR="00C80280" w:rsidRDefault="00C80280" w:rsidP="005101C2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1FD7B5DB" w14:textId="327E93BC" w:rsidR="005101C2" w:rsidRPr="00E11762" w:rsidRDefault="005101C2" w:rsidP="005101C2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t>ภาษีเงินได้รอการตัดบัญชี</w:t>
      </w:r>
      <w:r w:rsidRPr="00E11762">
        <w:rPr>
          <w:rFonts w:ascii="Angsana New" w:hAnsi="Angsana New"/>
          <w:sz w:val="30"/>
          <w:szCs w:val="30"/>
          <w:cs/>
        </w:rPr>
        <w:t>บันทึกโ</w:t>
      </w:r>
      <w:r w:rsidRPr="00E11762">
        <w:rPr>
          <w:rFonts w:ascii="Angsana New" w:hAnsi="Angsana New" w:hint="cs"/>
          <w:sz w:val="30"/>
          <w:szCs w:val="30"/>
          <w:cs/>
        </w:rPr>
        <w:t>ดย</w:t>
      </w:r>
      <w:r w:rsidRPr="00E11762">
        <w:rPr>
          <w:rFonts w:ascii="Angsana New" w:hAnsi="Angsana New"/>
          <w:sz w:val="30"/>
          <w:szCs w:val="30"/>
          <w:cs/>
        </w:rPr>
        <w:t>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467261" w:rsidRPr="00E11762">
        <w:rPr>
          <w:rFonts w:ascii="Angsana New" w:hAnsi="Angsana New"/>
          <w:sz w:val="30"/>
          <w:szCs w:val="30"/>
          <w:cs/>
        </w:rPr>
        <w:t xml:space="preserve">ที่ใช้เพื่อความมุ่งหมายทางภาษี </w:t>
      </w:r>
      <w:r w:rsidRPr="00E11762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</w:t>
      </w:r>
      <w:r w:rsidRPr="00E11762">
        <w:rPr>
          <w:rFonts w:ascii="Angsana New" w:hAnsi="Angsana New"/>
          <w:sz w:val="30"/>
          <w:szCs w:val="30"/>
          <w:cs/>
        </w:rPr>
        <w:t>ไม่</w:t>
      </w:r>
      <w:r w:rsidRPr="00E11762">
        <w:rPr>
          <w:rFonts w:ascii="Angsana New" w:hAnsi="Angsana New" w:hint="cs"/>
          <w:sz w:val="30"/>
          <w:szCs w:val="30"/>
          <w:cs/>
        </w:rPr>
        <w:t>ถูกรับรู้เมื่อเกิดจาก</w:t>
      </w:r>
      <w:r w:rsidR="00420045" w:rsidRPr="00E11762">
        <w:rPr>
          <w:rFonts w:ascii="Angsana New" w:hAnsi="Angsana New"/>
          <w:sz w:val="30"/>
          <w:szCs w:val="30"/>
        </w:rPr>
        <w:br/>
      </w:r>
      <w:r w:rsidRPr="00E11762">
        <w:rPr>
          <w:rFonts w:ascii="Angsana New" w:hAnsi="Angsana New" w:hint="cs"/>
          <w:sz w:val="30"/>
          <w:szCs w:val="30"/>
          <w:cs/>
        </w:rPr>
        <w:t>ผลแตก</w:t>
      </w:r>
      <w:r w:rsidR="00467261" w:rsidRPr="00E11762">
        <w:rPr>
          <w:rFonts w:ascii="Angsana New" w:hAnsi="Angsana New"/>
          <w:sz w:val="30"/>
          <w:szCs w:val="30"/>
          <w:cs/>
        </w:rPr>
        <w:t xml:space="preserve">ต่างชั่วคราวต่อไปนี้ </w:t>
      </w:r>
      <w:r w:rsidRPr="00E11762">
        <w:rPr>
          <w:rFonts w:ascii="Angsana New" w:hAnsi="Angsana New" w:hint="cs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</w:t>
      </w:r>
      <w:r w:rsidR="00FE2227" w:rsidRPr="00E11762">
        <w:rPr>
          <w:rFonts w:ascii="Angsana New" w:hAnsi="Angsana New"/>
          <w:sz w:val="30"/>
          <w:szCs w:val="30"/>
        </w:rPr>
        <w:br/>
      </w:r>
      <w:r w:rsidRPr="00E11762">
        <w:rPr>
          <w:rFonts w:ascii="Angsana New" w:hAnsi="Angsana New" w:hint="cs"/>
          <w:sz w:val="30"/>
          <w:szCs w:val="30"/>
          <w:cs/>
        </w:rPr>
        <w:t>บริษัทย่อย</w:t>
      </w:r>
      <w:r w:rsidR="00C82062" w:rsidRPr="00E11762">
        <w:rPr>
          <w:rFonts w:ascii="Angsana New" w:hAnsi="Angsana New" w:hint="cs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  <w:cs/>
        </w:rPr>
        <w:t>หากเป็นไปได้ว่าจะไม่มีการกลับรายการใน</w:t>
      </w:r>
      <w:r w:rsidRPr="00E11762">
        <w:rPr>
          <w:rFonts w:ascii="Angsana New" w:hAnsi="Angsana New" w:hint="cs"/>
          <w:sz w:val="30"/>
          <w:szCs w:val="30"/>
          <w:cs/>
        </w:rPr>
        <w:t>อนาคต</w:t>
      </w:r>
      <w:r w:rsidRPr="00E11762">
        <w:rPr>
          <w:rFonts w:ascii="Angsana New" w:hAnsi="Angsana New"/>
          <w:sz w:val="30"/>
          <w:szCs w:val="30"/>
          <w:cs/>
        </w:rPr>
        <w:t>อันใกล้</w:t>
      </w:r>
      <w:r w:rsidR="00C82062" w:rsidRPr="00E11762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2A93848" w14:textId="77777777" w:rsidR="00F44653" w:rsidRPr="00E11762" w:rsidRDefault="00F44653" w:rsidP="005101C2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08DD92BD" w14:textId="6FA8AEB4" w:rsidR="003D4798" w:rsidRPr="00E11762" w:rsidRDefault="005101C2" w:rsidP="003D4798">
      <w:pPr>
        <w:pStyle w:val="BodyText"/>
        <w:spacing w:after="0"/>
        <w:ind w:left="540" w:right="27"/>
        <w:jc w:val="thaiDistribute"/>
        <w:rPr>
          <w:rFonts w:ascii="Angsana New" w:hAnsi="Angsana New"/>
          <w:spacing w:val="-2"/>
          <w:sz w:val="30"/>
          <w:szCs w:val="30"/>
        </w:rPr>
      </w:pPr>
      <w:r w:rsidRPr="00E11762">
        <w:rPr>
          <w:rFonts w:ascii="Angsana New" w:hAnsi="Angsana New"/>
          <w:spacing w:val="-2"/>
          <w:sz w:val="30"/>
          <w:szCs w:val="30"/>
          <w:cs/>
        </w:rPr>
        <w:t>การวัดม</w:t>
      </w:r>
      <w:r w:rsidRPr="00E11762">
        <w:rPr>
          <w:rFonts w:ascii="Angsana New" w:hAnsi="Angsana New" w:hint="cs"/>
          <w:spacing w:val="-2"/>
          <w:sz w:val="30"/>
          <w:szCs w:val="30"/>
          <w:cs/>
        </w:rPr>
        <w:t>ู</w:t>
      </w:r>
      <w:r w:rsidRPr="00E11762">
        <w:rPr>
          <w:rFonts w:ascii="Angsana New" w:hAnsi="Angsana New"/>
          <w:spacing w:val="-2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375309B1" w14:textId="77777777" w:rsidR="003D4798" w:rsidRPr="00E11762" w:rsidRDefault="003D4798" w:rsidP="003D4798">
      <w:pPr>
        <w:pStyle w:val="BodyText"/>
        <w:spacing w:after="0"/>
        <w:ind w:left="540" w:right="27"/>
        <w:jc w:val="thaiDistribute"/>
        <w:rPr>
          <w:rFonts w:ascii="Angsana New" w:hAnsi="Angsana New"/>
          <w:color w:val="0000FF"/>
          <w:spacing w:val="-2"/>
          <w:sz w:val="30"/>
          <w:szCs w:val="30"/>
        </w:rPr>
      </w:pPr>
    </w:p>
    <w:p w14:paraId="07A7AB83" w14:textId="57D7BE5D" w:rsidR="005101C2" w:rsidRDefault="005101C2" w:rsidP="003D4798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ภาษีเงินได้รอการตัดบัญชี</w:t>
      </w:r>
      <w:r w:rsidRPr="00E11762">
        <w:rPr>
          <w:rFonts w:ascii="Angsana New" w:hAnsi="Angsana New" w:hint="cs"/>
          <w:sz w:val="30"/>
          <w:szCs w:val="30"/>
          <w:cs/>
        </w:rPr>
        <w:t>วัดมูลค่าโดย</w:t>
      </w:r>
      <w:r w:rsidRPr="00E11762">
        <w:rPr>
          <w:rFonts w:ascii="Angsana New" w:hAnsi="Angsana New"/>
          <w:sz w:val="30"/>
          <w:szCs w:val="30"/>
          <w:cs/>
        </w:rPr>
        <w:t>ใช้อัตราภาษี</w:t>
      </w:r>
      <w:r w:rsidRPr="00E11762">
        <w:rPr>
          <w:rFonts w:ascii="Angsana New" w:hAnsi="Angsana New" w:hint="cs"/>
          <w:sz w:val="30"/>
          <w:szCs w:val="30"/>
          <w:cs/>
        </w:rPr>
        <w:t>ที่คาดว่าจะใช้กับผลแตกต่างชั่วคราวเมื่อมีการกลับรายการ</w:t>
      </w:r>
      <w:r w:rsidR="00507A34" w:rsidRPr="00E11762">
        <w:rPr>
          <w:rFonts w:ascii="Angsana New" w:hAnsi="Angsana New"/>
          <w:sz w:val="30"/>
          <w:szCs w:val="30"/>
        </w:rPr>
        <w:br/>
      </w:r>
      <w:r w:rsidRPr="00E11762">
        <w:rPr>
          <w:rFonts w:ascii="Angsana New" w:hAnsi="Angsana New" w:hint="cs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ณ วันที่รายงาน </w:t>
      </w:r>
    </w:p>
    <w:p w14:paraId="6EEBF75D" w14:textId="4A18BAF0" w:rsidR="00F970B5" w:rsidRDefault="00F97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249DF2D9" w14:textId="31C86354" w:rsidR="005101C2" w:rsidRDefault="005101C2" w:rsidP="005101C2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</w:t>
      </w:r>
      <w:r w:rsidR="00C82062" w:rsidRPr="00E11762">
        <w:rPr>
          <w:rFonts w:ascii="Angsana New" w:hAnsi="Angsana New" w:hint="cs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</w:t>
      </w:r>
      <w:r w:rsidR="00C82062" w:rsidRPr="00E11762">
        <w:rPr>
          <w:rFonts w:ascii="Angsana New" w:hAnsi="Angsana New" w:hint="cs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</w:t>
      </w:r>
      <w:r w:rsidRPr="00E11762">
        <w:rPr>
          <w:rFonts w:ascii="Angsana New" w:hAnsi="Angsana New" w:hint="cs"/>
          <w:spacing w:val="-2"/>
          <w:sz w:val="30"/>
          <w:szCs w:val="30"/>
          <w:cs/>
        </w:rPr>
        <w:t>ประเมินผลกระทบจากหลายปัจจัย รวมถึง การตีความทางกฎห</w:t>
      </w:r>
      <w:r w:rsidR="00177461" w:rsidRPr="00E11762">
        <w:rPr>
          <w:rFonts w:ascii="Angsana New" w:hAnsi="Angsana New" w:hint="cs"/>
          <w:spacing w:val="-2"/>
          <w:sz w:val="30"/>
          <w:szCs w:val="30"/>
          <w:cs/>
        </w:rPr>
        <w:t xml:space="preserve">มายภาษี และจากประสบการณ์ในอดีต </w:t>
      </w:r>
      <w:r w:rsidRPr="00E11762">
        <w:rPr>
          <w:rFonts w:ascii="Angsana New" w:hAnsi="Angsana New" w:hint="cs"/>
          <w:spacing w:val="-2"/>
          <w:sz w:val="30"/>
          <w:szCs w:val="30"/>
          <w:cs/>
        </w:rPr>
        <w:t>การประเมินนี้</w:t>
      </w:r>
      <w:r w:rsidRPr="00E11762">
        <w:rPr>
          <w:rFonts w:ascii="Angsana New" w:hAnsi="Angsana New" w:hint="cs"/>
          <w:sz w:val="30"/>
          <w:szCs w:val="30"/>
          <w:cs/>
        </w:rPr>
        <w:t>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</w:t>
      </w:r>
      <w:r w:rsidR="00C82062" w:rsidRPr="00E11762">
        <w:rPr>
          <w:rFonts w:ascii="Angsana New" w:hAnsi="Angsana New" w:hint="cs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ข้อมูลใหม่ๆ</w:t>
      </w:r>
      <w:r w:rsidR="00166142" w:rsidRPr="00E11762">
        <w:rPr>
          <w:rFonts w:ascii="Angsana New" w:hAnsi="Angsana New" w:hint="cs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</w:t>
      </w:r>
      <w:r w:rsidR="00C82062" w:rsidRPr="00E11762">
        <w:rPr>
          <w:rFonts w:ascii="Angsana New" w:hAnsi="Angsana New" w:hint="cs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5A7A368A" w14:textId="6EE4EA1D" w:rsidR="005101C2" w:rsidRPr="00E11762" w:rsidRDefault="005101C2" w:rsidP="00177461">
      <w:pPr>
        <w:pStyle w:val="BodyText"/>
        <w:spacing w:after="0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1B959945" w14:textId="77777777" w:rsidR="00800B36" w:rsidRDefault="00800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D8B1F75" w14:textId="337B4868" w:rsidR="005101C2" w:rsidRPr="00E11762" w:rsidRDefault="005101C2" w:rsidP="005101C2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สินทรัพย์ภาษีเงินได้รอการตัดบัญชีและหนี้สินภาษีเงินได้รอ</w:t>
      </w:r>
      <w:r w:rsidRPr="00E11762">
        <w:rPr>
          <w:rFonts w:ascii="Angsana New" w:hAnsi="Angsana New" w:hint="cs"/>
          <w:sz w:val="30"/>
          <w:szCs w:val="30"/>
          <w:cs/>
        </w:rPr>
        <w:t>การ</w:t>
      </w:r>
      <w:r w:rsidRPr="00E11762">
        <w:rPr>
          <w:rFonts w:ascii="Angsana New" w:hAnsi="Angsana New"/>
          <w:sz w:val="30"/>
          <w:szCs w:val="30"/>
          <w:cs/>
        </w:rPr>
        <w:t>ตัดบัญชีสามารถหักกลบได้เมื่อกิจการมีสิทธิ</w:t>
      </w:r>
      <w:r w:rsidR="006B3F3C" w:rsidRPr="00E11762">
        <w:rPr>
          <w:rFonts w:ascii="Angsana New" w:hAnsi="Angsana New"/>
          <w:sz w:val="30"/>
          <w:szCs w:val="30"/>
          <w:cs/>
        </w:rPr>
        <w:br/>
      </w:r>
      <w:r w:rsidRPr="00E11762">
        <w:rPr>
          <w:rFonts w:ascii="Angsana New" w:hAnsi="Angsana New"/>
          <w:sz w:val="30"/>
          <w:szCs w:val="30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="006B3F3C" w:rsidRPr="00E11762">
        <w:rPr>
          <w:rFonts w:ascii="Angsana New" w:hAnsi="Angsana New"/>
          <w:sz w:val="30"/>
          <w:szCs w:val="30"/>
          <w:cs/>
        </w:rPr>
        <w:br/>
      </w:r>
      <w:r w:rsidRPr="00E11762">
        <w:rPr>
          <w:rFonts w:ascii="Angsana New" w:hAnsi="Angsana New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E11762">
        <w:rPr>
          <w:rFonts w:ascii="Angsana New" w:hAnsi="Angsana New"/>
          <w:sz w:val="30"/>
          <w:szCs w:val="30"/>
        </w:rPr>
        <w:t xml:space="preserve"> </w:t>
      </w:r>
    </w:p>
    <w:p w14:paraId="7D427E60" w14:textId="77777777" w:rsidR="001B1FF8" w:rsidRPr="00E11762" w:rsidRDefault="001B1FF8" w:rsidP="005101C2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</w:p>
    <w:p w14:paraId="7AF735E3" w14:textId="0F5814B0" w:rsidR="005101C2" w:rsidRPr="00E11762" w:rsidRDefault="00347FDB" w:rsidP="005101C2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</w:t>
      </w:r>
      <w:r w:rsidR="00BA7150" w:rsidRPr="00E11762">
        <w:rPr>
          <w:rFonts w:ascii="Angsana New" w:hAnsi="Angsana New"/>
          <w:sz w:val="30"/>
          <w:szCs w:val="30"/>
          <w:cs/>
        </w:rPr>
        <w:t>น์จากผลแตกต่างชั่วคราวดังกล่าว</w:t>
      </w:r>
      <w:bookmarkStart w:id="10" w:name="_Hlk1922112"/>
      <w:r w:rsidR="00BA7150"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  <w:cs/>
        </w:rPr>
        <w:t>กำไรเพื่อเสียภาษีในอนาคตต้องพิจารณาถึง</w:t>
      </w:r>
      <w:r w:rsidR="00FE2227" w:rsidRPr="00E11762">
        <w:rPr>
          <w:rFonts w:ascii="Angsana New" w:hAnsi="Angsana New"/>
          <w:sz w:val="30"/>
          <w:szCs w:val="30"/>
        </w:rPr>
        <w:br/>
      </w:r>
      <w:r w:rsidRPr="00E11762">
        <w:rPr>
          <w:rFonts w:ascii="Angsana New" w:hAnsi="Angsana New"/>
          <w:sz w:val="30"/>
          <w:szCs w:val="30"/>
          <w:cs/>
        </w:rPr>
        <w:t>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</w:t>
      </w:r>
      <w:r w:rsidR="00FE2227" w:rsidRPr="00E11762">
        <w:rPr>
          <w:rFonts w:ascii="Angsana New" w:hAnsi="Angsana New"/>
          <w:sz w:val="30"/>
          <w:szCs w:val="30"/>
        </w:rPr>
        <w:br/>
      </w:r>
      <w:r w:rsidRPr="00E11762">
        <w:rPr>
          <w:rFonts w:ascii="Angsana New" w:hAnsi="Angsana New"/>
          <w:sz w:val="30"/>
          <w:szCs w:val="30"/>
          <w:cs/>
        </w:rPr>
        <w:t xml:space="preserve">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bookmarkEnd w:id="10"/>
      <w:r w:rsidRPr="00E11762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</w:t>
      </w:r>
      <w:r w:rsidR="00507A34" w:rsidRPr="00E11762">
        <w:rPr>
          <w:rFonts w:ascii="Angsana New" w:hAnsi="Angsana New"/>
          <w:sz w:val="30"/>
          <w:szCs w:val="30"/>
        </w:rPr>
        <w:br/>
      </w:r>
      <w:r w:rsidRPr="00E11762">
        <w:rPr>
          <w:rFonts w:ascii="Angsana New" w:hAnsi="Angsana New"/>
          <w:sz w:val="30"/>
          <w:szCs w:val="30"/>
          <w:cs/>
        </w:rPr>
        <w:t>จะถูกปรับลดลงเท่าที่ประโยชน์ทางภาษีจะมีโอกาสถูกใช้จริง</w:t>
      </w:r>
    </w:p>
    <w:p w14:paraId="78DB3FF8" w14:textId="77777777" w:rsidR="00177461" w:rsidRPr="00E11762" w:rsidRDefault="00177461" w:rsidP="005101C2">
      <w:pPr>
        <w:pStyle w:val="BodyText"/>
        <w:spacing w:after="0"/>
        <w:ind w:left="540" w:right="27"/>
        <w:jc w:val="thaiDistribute"/>
        <w:rPr>
          <w:rFonts w:ascii="Angsana New" w:hAnsi="Angsana New"/>
          <w:sz w:val="26"/>
          <w:szCs w:val="26"/>
        </w:rPr>
      </w:pPr>
    </w:p>
    <w:p w14:paraId="0E320CB3" w14:textId="5D4F1D01" w:rsidR="005101C2" w:rsidRPr="00E11762" w:rsidRDefault="00752D75" w:rsidP="00752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(</w:t>
      </w:r>
      <w:proofErr w:type="gramStart"/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บ</w:t>
      </w: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)   </w:t>
      </w:r>
      <w:proofErr w:type="gramEnd"/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  <w:r w:rsidR="005101C2" w:rsidRPr="00E11762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311DEF64" w14:textId="77777777" w:rsidR="005101C2" w:rsidRPr="00E11762" w:rsidRDefault="005101C2" w:rsidP="004C3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6475AA4A" w14:textId="28C1AFBA" w:rsidR="00596DB8" w:rsidRPr="00E11762" w:rsidRDefault="005101C2" w:rsidP="00596DB8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t>กลุ่มบริษัทแสดงกำไรต่อหุ้นขั้นพื้นฐานสำหรับหุ้นสามัญ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</w:t>
      </w:r>
      <w:r w:rsidRPr="00E11762">
        <w:rPr>
          <w:rFonts w:ascii="Angsana New" w:hAnsi="Angsana New"/>
          <w:sz w:val="30"/>
          <w:szCs w:val="30"/>
          <w:cs/>
        </w:rPr>
        <w:t>บริษัท ด้วย</w:t>
      </w:r>
      <w:r w:rsidRPr="00E11762">
        <w:rPr>
          <w:rFonts w:ascii="Angsana New" w:hAnsi="Angsana New" w:hint="cs"/>
          <w:sz w:val="30"/>
          <w:szCs w:val="30"/>
          <w:cs/>
        </w:rPr>
        <w:t>จำนวนหุ้นสามัญถัวเฉลี่ยถ่วงน้ำหนักที่ออกจำหน่ายระหว่างปี</w:t>
      </w:r>
    </w:p>
    <w:p w14:paraId="297F4E5C" w14:textId="77777777" w:rsidR="00734580" w:rsidRPr="00E11762" w:rsidRDefault="00734580" w:rsidP="00596DB8">
      <w:pPr>
        <w:pStyle w:val="BodyText"/>
        <w:spacing w:after="0"/>
        <w:ind w:left="540" w:right="27"/>
        <w:jc w:val="thaiDistribute"/>
        <w:rPr>
          <w:rFonts w:ascii="Angsana New" w:hAnsi="Angsana New"/>
          <w:sz w:val="26"/>
          <w:szCs w:val="26"/>
        </w:rPr>
      </w:pPr>
    </w:p>
    <w:p w14:paraId="18505300" w14:textId="1081C429" w:rsidR="00454EBD" w:rsidRPr="00E11762" w:rsidRDefault="00752D75" w:rsidP="00752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(</w:t>
      </w:r>
      <w:proofErr w:type="gramStart"/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ป</w:t>
      </w: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)   </w:t>
      </w:r>
      <w:proofErr w:type="gramEnd"/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  <w:r w:rsidR="00454EBD" w:rsidRPr="00E11762">
        <w:rPr>
          <w:rFonts w:ascii="Angsana New" w:hAnsi="Angsana New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5C8CD47B" w14:textId="77777777" w:rsidR="00454EBD" w:rsidRPr="00E11762" w:rsidRDefault="00454EBD" w:rsidP="0045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6"/>
          <w:szCs w:val="26"/>
        </w:rPr>
      </w:pPr>
    </w:p>
    <w:p w14:paraId="0990C595" w14:textId="680DD738" w:rsidR="00210BB1" w:rsidRDefault="00454EBD" w:rsidP="000418AD">
      <w:pPr>
        <w:spacing w:line="240" w:lineRule="auto"/>
        <w:ind w:left="540" w:right="-108"/>
        <w:jc w:val="thaiDistribute"/>
        <w:rPr>
          <w:rFonts w:ascii="Angsana New" w:hAnsi="Angsana New"/>
          <w:b/>
          <w:sz w:val="30"/>
          <w:szCs w:val="30"/>
        </w:rPr>
      </w:pPr>
      <w:r w:rsidRPr="00E11762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76066A0A" w14:textId="77777777" w:rsidR="00800B36" w:rsidRPr="00800B36" w:rsidRDefault="00800B36" w:rsidP="000418AD">
      <w:pPr>
        <w:spacing w:line="240" w:lineRule="auto"/>
        <w:ind w:left="540" w:right="-108"/>
        <w:jc w:val="thaiDistribute"/>
        <w:rPr>
          <w:rFonts w:ascii="Angsana New" w:hAnsi="Angsana New"/>
          <w:b/>
          <w:sz w:val="26"/>
          <w:szCs w:val="26"/>
        </w:rPr>
      </w:pPr>
    </w:p>
    <w:p w14:paraId="7251BFC2" w14:textId="75EFDBAF" w:rsidR="005101C2" w:rsidRPr="00E11762" w:rsidRDefault="00C026EE" w:rsidP="00C02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(</w:t>
      </w:r>
      <w:proofErr w:type="gramStart"/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ผ</w:t>
      </w: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)   </w:t>
      </w:r>
      <w:proofErr w:type="gramEnd"/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  <w:r w:rsidR="005101C2" w:rsidRPr="00E1176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453674C8" w14:textId="77777777" w:rsidR="00596DB8" w:rsidRPr="00E11762" w:rsidRDefault="00596DB8" w:rsidP="00596D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  <w:cs/>
        </w:rPr>
      </w:pPr>
    </w:p>
    <w:p w14:paraId="6A0051AC" w14:textId="0BAB35C3" w:rsidR="00467261" w:rsidRDefault="005101C2" w:rsidP="005101C2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</w:t>
      </w:r>
      <w:r w:rsidR="00FE2227" w:rsidRPr="00E11762">
        <w:rPr>
          <w:rFonts w:ascii="Angsana New" w:hAnsi="Angsana New"/>
          <w:sz w:val="30"/>
          <w:szCs w:val="30"/>
        </w:rPr>
        <w:br/>
      </w:r>
      <w:r w:rsidRPr="00E11762">
        <w:rPr>
          <w:rFonts w:ascii="Angsana New" w:hAnsi="Angsana New"/>
          <w:sz w:val="30"/>
          <w:szCs w:val="30"/>
          <w:cs/>
        </w:rPr>
        <w:t>ด้านการดำเนินงาน) จะแสดงถึงรายการที่เกิดขึ้นจากส่วนงานดำเนินงานนั้นโดยตรงรวมถึงรายการที่ได้รับ</w:t>
      </w:r>
      <w:r w:rsidR="00FE2227" w:rsidRPr="00E11762">
        <w:rPr>
          <w:rFonts w:ascii="Angsana New" w:hAnsi="Angsana New"/>
          <w:sz w:val="30"/>
          <w:szCs w:val="30"/>
        </w:rPr>
        <w:br/>
      </w:r>
      <w:r w:rsidRPr="00E11762">
        <w:rPr>
          <w:rFonts w:ascii="Angsana New" w:hAnsi="Angsana New"/>
          <w:sz w:val="30"/>
          <w:szCs w:val="30"/>
          <w:cs/>
        </w:rPr>
        <w:t>การปันส่วนอย่างสมเหตุสมผล</w:t>
      </w:r>
    </w:p>
    <w:p w14:paraId="423A3C00" w14:textId="5525BD96" w:rsidR="00253F2C" w:rsidRDefault="00253F2C" w:rsidP="005101C2">
      <w:pPr>
        <w:pStyle w:val="BodyText"/>
        <w:spacing w:after="0"/>
        <w:ind w:left="540" w:right="27"/>
        <w:jc w:val="thaiDistribute"/>
        <w:rPr>
          <w:rFonts w:ascii="Angsana New" w:hAnsi="Angsana New"/>
          <w:sz w:val="26"/>
          <w:szCs w:val="26"/>
        </w:rPr>
      </w:pPr>
    </w:p>
    <w:p w14:paraId="23E7154F" w14:textId="73294E2A" w:rsidR="00800B36" w:rsidRDefault="00800B36" w:rsidP="005101C2">
      <w:pPr>
        <w:pStyle w:val="BodyText"/>
        <w:spacing w:after="0"/>
        <w:ind w:left="540" w:right="27"/>
        <w:jc w:val="thaiDistribute"/>
        <w:rPr>
          <w:rFonts w:ascii="Angsana New" w:hAnsi="Angsana New"/>
          <w:sz w:val="26"/>
          <w:szCs w:val="26"/>
        </w:rPr>
      </w:pPr>
    </w:p>
    <w:p w14:paraId="49210B8C" w14:textId="08A67983" w:rsidR="00D02381" w:rsidRPr="00E11762" w:rsidRDefault="00D02381" w:rsidP="00A778A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bookmarkStart w:id="11" w:name="_Hlk64052595"/>
      <w:r w:rsidRPr="00E11762"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ผลกระทบจากการแพร่ระบาดของโรคติดเชื้อไวรัสโคโรนา </w:t>
      </w:r>
      <w:r w:rsidRPr="00E11762">
        <w:rPr>
          <w:rFonts w:ascii="Angsana New" w:hAnsi="Angsana New"/>
          <w:b/>
          <w:bCs/>
          <w:sz w:val="30"/>
          <w:szCs w:val="30"/>
        </w:rPr>
        <w:t>2019</w:t>
      </w:r>
      <w:r w:rsidR="00A63FE7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A63FE7" w:rsidRPr="00A63FE7">
        <w:rPr>
          <w:rFonts w:ascii="Angsana New" w:hAnsi="Angsana New"/>
          <w:b/>
          <w:bCs/>
          <w:sz w:val="30"/>
          <w:szCs w:val="30"/>
          <w:cs/>
        </w:rPr>
        <w:t>(</w:t>
      </w:r>
      <w:proofErr w:type="spellStart"/>
      <w:r w:rsidR="00A63FE7" w:rsidRPr="00A63FE7">
        <w:rPr>
          <w:rFonts w:ascii="Angsana New" w:hAnsi="Angsana New"/>
          <w:b/>
          <w:bCs/>
          <w:sz w:val="30"/>
          <w:szCs w:val="30"/>
        </w:rPr>
        <w:t>Covid</w:t>
      </w:r>
      <w:proofErr w:type="spellEnd"/>
      <w:r w:rsidR="00A63FE7" w:rsidRPr="00A63FE7">
        <w:rPr>
          <w:rFonts w:ascii="Angsana New" w:hAnsi="Angsana New"/>
          <w:b/>
          <w:bCs/>
          <w:sz w:val="30"/>
          <w:szCs w:val="30"/>
        </w:rPr>
        <w:t>-</w:t>
      </w:r>
      <w:r w:rsidR="00A63FE7" w:rsidRPr="00A63FE7">
        <w:rPr>
          <w:rFonts w:ascii="Angsana New" w:hAnsi="Angsana New"/>
          <w:b/>
          <w:bCs/>
          <w:sz w:val="30"/>
          <w:szCs w:val="30"/>
          <w:cs/>
        </w:rPr>
        <w:t>19)</w:t>
      </w:r>
    </w:p>
    <w:p w14:paraId="1C7BBECA" w14:textId="15DADE14" w:rsidR="00D02381" w:rsidRPr="00E11762" w:rsidRDefault="00D02381" w:rsidP="00D02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26"/>
          <w:szCs w:val="26"/>
        </w:rPr>
      </w:pPr>
    </w:p>
    <w:p w14:paraId="7D4B67BE" w14:textId="77777777" w:rsidR="00D02381" w:rsidRPr="00E11762" w:rsidRDefault="00D02381" w:rsidP="00D02381">
      <w:pPr>
        <w:pStyle w:val="AccountingPolicy"/>
        <w:tabs>
          <w:tab w:val="clear" w:pos="1531"/>
          <w:tab w:val="clear" w:pos="1871"/>
          <w:tab w:val="left" w:pos="-6210"/>
        </w:tabs>
        <w:spacing w:line="240" w:lineRule="auto"/>
        <w:ind w:left="547" w:firstLine="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11762">
        <w:rPr>
          <w:rFonts w:ascii="Angsana New" w:hAnsi="Angsana New" w:cs="Angsana New" w:hint="cs"/>
          <w:sz w:val="30"/>
          <w:szCs w:val="30"/>
          <w:cs/>
          <w:lang w:val="en-US" w:bidi="th-TH"/>
        </w:rPr>
        <w:t>เนื่องจากการแพร่ระบาดของโรคติดเชื้อไวรัสโคโรนา</w:t>
      </w:r>
      <w:r w:rsidRPr="00E1176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E11762">
        <w:rPr>
          <w:rFonts w:ascii="Angsana New" w:hAnsi="Angsana New" w:cs="Angsana New"/>
          <w:sz w:val="30"/>
          <w:szCs w:val="30"/>
          <w:lang w:val="en-US" w:bidi="th-TH"/>
        </w:rPr>
        <w:t>2019</w:t>
      </w:r>
      <w:r w:rsidRPr="00E1176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E11762">
        <w:rPr>
          <w:rFonts w:ascii="Angsana New" w:hAnsi="Angsana New" w:cs="Angsana New"/>
          <w:sz w:val="30"/>
          <w:szCs w:val="30"/>
          <w:cs/>
          <w:lang w:val="en-US" w:bidi="th-TH"/>
        </w:rPr>
        <w:t>ผู้บริหาร</w:t>
      </w:r>
      <w:r w:rsidRPr="00E11762">
        <w:rPr>
          <w:rFonts w:ascii="Angsana New" w:hAnsi="Angsana New" w:cs="Angsana New"/>
          <w:sz w:val="30"/>
          <w:szCs w:val="30"/>
          <w:cs/>
          <w:lang w:bidi="th-TH"/>
        </w:rPr>
        <w:t>ได้ตัดสินใจที่จะปิด</w:t>
      </w:r>
      <w:r w:rsidRPr="00E11762">
        <w:rPr>
          <w:rFonts w:ascii="Angsana New" w:hAnsi="Angsana New" w:cs="Angsana New" w:hint="cs"/>
          <w:sz w:val="30"/>
          <w:szCs w:val="30"/>
          <w:cs/>
          <w:lang w:bidi="th-TH"/>
        </w:rPr>
        <w:t>การให้บริการโรงแรมและกลุ่มอสังหาริมทรัพย์เพื่อประกอบกิจการการค้าที่ให้เช่าส่วนใหญ่เป็นการชั่วคราว</w:t>
      </w:r>
      <w:r w:rsidRPr="00E11762">
        <w:rPr>
          <w:rFonts w:ascii="Angsana New" w:hAnsi="Angsana New" w:cs="Angsana New"/>
          <w:sz w:val="30"/>
          <w:szCs w:val="30"/>
          <w:cs/>
          <w:lang w:bidi="th-TH"/>
        </w:rPr>
        <w:t>เพื่อจะจำกัดผลกระทบจากการแพร่ระบาด</w:t>
      </w:r>
      <w:r w:rsidRPr="00E11762">
        <w:rPr>
          <w:rFonts w:ascii="Angsana New" w:hAnsi="Angsana New" w:cs="Angsana New" w:hint="cs"/>
          <w:sz w:val="30"/>
          <w:szCs w:val="30"/>
          <w:cs/>
          <w:lang w:bidi="th-TH"/>
        </w:rPr>
        <w:t>ของ</w:t>
      </w:r>
      <w:r w:rsidRPr="00E11762">
        <w:rPr>
          <w:rFonts w:ascii="Angsana New" w:hAnsi="Angsana New" w:cs="Angsana New" w:hint="cs"/>
          <w:sz w:val="30"/>
          <w:szCs w:val="30"/>
          <w:cs/>
          <w:lang w:val="en-US" w:bidi="th-TH"/>
        </w:rPr>
        <w:t>โรคติดเชื้อไวรัสโคโรนา</w:t>
      </w:r>
      <w:r w:rsidRPr="00E1176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E11762">
        <w:rPr>
          <w:rFonts w:ascii="Angsana New" w:hAnsi="Angsana New" w:cs="Angsana New"/>
          <w:sz w:val="30"/>
          <w:szCs w:val="30"/>
          <w:lang w:val="en-US" w:bidi="th-TH"/>
        </w:rPr>
        <w:t>2019</w:t>
      </w:r>
      <w:r w:rsidRPr="00E1176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E11762">
        <w:rPr>
          <w:rFonts w:ascii="Angsana New" w:hAnsi="Angsana New" w:cs="Angsana New"/>
          <w:sz w:val="30"/>
          <w:szCs w:val="30"/>
          <w:cs/>
          <w:lang w:bidi="th-TH"/>
        </w:rPr>
        <w:t>ซึ่งสอดคล้องกับการประกาศของ</w:t>
      </w:r>
      <w:r w:rsidRPr="00E11762">
        <w:rPr>
          <w:rFonts w:ascii="Angsana New" w:hAnsi="Angsana New" w:cs="Angsana New" w:hint="cs"/>
          <w:sz w:val="30"/>
          <w:szCs w:val="30"/>
          <w:cs/>
          <w:lang w:bidi="th-TH"/>
        </w:rPr>
        <w:t>ผู้ว่าราชการกรุงเทพมหานครและ</w:t>
      </w:r>
      <w:r w:rsidRPr="00E11762">
        <w:rPr>
          <w:rFonts w:ascii="Angsana New" w:hAnsi="Angsana New" w:cs="Angsana New"/>
          <w:sz w:val="30"/>
          <w:szCs w:val="30"/>
          <w:cs/>
          <w:lang w:bidi="th-TH"/>
        </w:rPr>
        <w:t>ส่วนงานราชการ</w:t>
      </w:r>
      <w:r w:rsidRPr="00E11762">
        <w:rPr>
          <w:rFonts w:ascii="Angsana New" w:hAnsi="Angsana New" w:cs="Angsana New" w:hint="cs"/>
          <w:sz w:val="30"/>
          <w:szCs w:val="30"/>
          <w:cs/>
          <w:lang w:bidi="th-TH"/>
        </w:rPr>
        <w:t>หลายจังหวัด</w:t>
      </w:r>
      <w:r w:rsidRPr="00E11762">
        <w:rPr>
          <w:rFonts w:ascii="Angsana New" w:hAnsi="Angsana New" w:cs="Angsana New"/>
          <w:sz w:val="30"/>
          <w:szCs w:val="30"/>
          <w:cs/>
          <w:lang w:bidi="th-TH"/>
        </w:rPr>
        <w:t>ที่ทยอยมีคำสั่งให้ปิดสถานประกอบการหรือลดเวลาประกอบกิจการเป็นการชั่วคราว</w:t>
      </w:r>
      <w:r w:rsidRPr="00E1176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เริ่มต้นในเดือนมีนาคม </w:t>
      </w:r>
      <w:r w:rsidRPr="00E11762">
        <w:rPr>
          <w:rFonts w:ascii="Angsana New" w:hAnsi="Angsana New" w:cs="Angsana New"/>
          <w:sz w:val="30"/>
          <w:szCs w:val="30"/>
          <w:lang w:val="en-US" w:bidi="th-TH"/>
        </w:rPr>
        <w:t>2563</w:t>
      </w:r>
    </w:p>
    <w:p w14:paraId="0A2876CB" w14:textId="77777777" w:rsidR="00210BB1" w:rsidRPr="005D4B20" w:rsidRDefault="00210BB1" w:rsidP="00D02381">
      <w:pPr>
        <w:pStyle w:val="AccountingPolicy"/>
        <w:tabs>
          <w:tab w:val="clear" w:pos="1531"/>
          <w:tab w:val="clear" w:pos="1871"/>
          <w:tab w:val="left" w:pos="-6210"/>
        </w:tabs>
        <w:spacing w:line="240" w:lineRule="auto"/>
        <w:ind w:left="547" w:firstLine="0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</w:p>
    <w:p w14:paraId="0632ED32" w14:textId="11F8A040" w:rsidR="00D02381" w:rsidRPr="00E11762" w:rsidRDefault="00D02381" w:rsidP="00D02381">
      <w:pPr>
        <w:pStyle w:val="AccountingPolicy"/>
        <w:tabs>
          <w:tab w:val="clear" w:pos="1531"/>
          <w:tab w:val="clear" w:pos="1871"/>
          <w:tab w:val="left" w:pos="-6210"/>
        </w:tabs>
        <w:spacing w:line="240" w:lineRule="auto"/>
        <w:ind w:left="547" w:firstLine="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11762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กลุ่มธุรกิจโรงแรม</w:t>
      </w:r>
      <w:r w:rsidRPr="00E1176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</w:p>
    <w:p w14:paraId="6AC255F4" w14:textId="77777777" w:rsidR="00D02381" w:rsidRPr="005D4B20" w:rsidRDefault="00D02381" w:rsidP="00D02381">
      <w:pPr>
        <w:pStyle w:val="AccountingPolicy"/>
        <w:tabs>
          <w:tab w:val="clear" w:pos="1531"/>
          <w:tab w:val="clear" w:pos="1871"/>
          <w:tab w:val="left" w:pos="-6210"/>
        </w:tabs>
        <w:spacing w:line="240" w:lineRule="auto"/>
        <w:ind w:left="547" w:firstLine="0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3C6853B9" w14:textId="5C36465F" w:rsidR="00D02381" w:rsidRPr="00E11762" w:rsidRDefault="00D02381" w:rsidP="00D02381">
      <w:pPr>
        <w:pStyle w:val="AccountingPolicy"/>
        <w:tabs>
          <w:tab w:val="clear" w:pos="1531"/>
          <w:tab w:val="clear" w:pos="1871"/>
          <w:tab w:val="left" w:pos="-6210"/>
        </w:tabs>
        <w:spacing w:line="240" w:lineRule="auto"/>
        <w:ind w:left="547" w:firstLine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E11762">
        <w:rPr>
          <w:rFonts w:ascii="Angsana New" w:hAnsi="Angsana New" w:cs="Angsana New" w:hint="cs"/>
          <w:sz w:val="30"/>
          <w:szCs w:val="30"/>
          <w:cs/>
          <w:lang w:val="en-US" w:bidi="th-TH"/>
        </w:rPr>
        <w:t>กลุ่มธุรกิจโรงแรมในกรุงเทพมหานครส่วนใหญ่เริ่มปิดดำเนินงานตั้งแต่วันที่</w:t>
      </w:r>
      <w:r w:rsidRPr="00E1176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E11762">
        <w:rPr>
          <w:rFonts w:ascii="Angsana New" w:hAnsi="Angsana New" w:cs="Angsana New"/>
          <w:sz w:val="30"/>
          <w:szCs w:val="30"/>
          <w:lang w:val="en-US" w:bidi="th-TH"/>
        </w:rPr>
        <w:t xml:space="preserve">26 </w:t>
      </w:r>
      <w:r w:rsidRPr="00E11762">
        <w:rPr>
          <w:rFonts w:ascii="Angsana New" w:hAnsi="Angsana New" w:cs="Angsana New" w:hint="cs"/>
          <w:sz w:val="30"/>
          <w:szCs w:val="30"/>
          <w:cs/>
          <w:lang w:val="en-US" w:bidi="th-TH"/>
        </w:rPr>
        <w:t>มีนาคม</w:t>
      </w:r>
      <w:r w:rsidRPr="00E1176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E11762">
        <w:rPr>
          <w:rFonts w:ascii="Angsana New" w:hAnsi="Angsana New" w:cs="Angsana New"/>
          <w:sz w:val="30"/>
          <w:szCs w:val="30"/>
          <w:lang w:val="en-US" w:bidi="th-TH"/>
        </w:rPr>
        <w:t xml:space="preserve">2563 </w:t>
      </w:r>
      <w:r w:rsidRPr="00E11762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และกลุ่มธุรกิจโรงแรมในต่างจังหวัดบางส่วนเริ่มปิดดำเนินงานตั้งแต่ต้นเดือนเมษายน</w:t>
      </w:r>
      <w:r w:rsidRPr="00E1176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E11762">
        <w:rPr>
          <w:rFonts w:ascii="Angsana New" w:hAnsi="Angsana New" w:cs="Angsana New"/>
          <w:sz w:val="30"/>
          <w:szCs w:val="30"/>
          <w:lang w:val="en-US" w:bidi="th-TH"/>
        </w:rPr>
        <w:t xml:space="preserve">2563 </w:t>
      </w:r>
      <w:r w:rsidRPr="00E11762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โดยกลุ่มธุรกิจโรงแรมดังกล่าวได้เริ่มกลับมาเปิดดำเนินงานตั้งแต่เดือนพฤษภาคมถึง</w:t>
      </w:r>
      <w:r w:rsidR="004D5392" w:rsidRPr="00E1176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เดือนธันวาคม </w:t>
      </w:r>
      <w:r w:rsidR="004D5392" w:rsidRPr="00E11762">
        <w:rPr>
          <w:rFonts w:ascii="Angsana New" w:hAnsi="Angsana New" w:cs="Angsana New"/>
          <w:sz w:val="30"/>
          <w:szCs w:val="30"/>
          <w:lang w:val="en-US" w:bidi="th-TH"/>
        </w:rPr>
        <w:t>2563</w:t>
      </w:r>
    </w:p>
    <w:p w14:paraId="1BE5E3FA" w14:textId="43517796" w:rsidR="00EF524F" w:rsidRPr="005D4B20" w:rsidRDefault="00EF52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i/>
          <w:iCs/>
          <w:color w:val="000000"/>
          <w:sz w:val="26"/>
          <w:szCs w:val="26"/>
          <w:cs/>
          <w:lang w:val="en-GB"/>
        </w:rPr>
      </w:pPr>
    </w:p>
    <w:p w14:paraId="5D781F6B" w14:textId="79430A0F" w:rsidR="00D02381" w:rsidRPr="00E11762" w:rsidRDefault="00D02381" w:rsidP="00D02381">
      <w:pPr>
        <w:pStyle w:val="AccountingPolicy"/>
        <w:tabs>
          <w:tab w:val="clear" w:pos="1531"/>
          <w:tab w:val="clear" w:pos="1871"/>
          <w:tab w:val="left" w:pos="-6210"/>
        </w:tabs>
        <w:spacing w:line="240" w:lineRule="auto"/>
        <w:ind w:left="547" w:firstLine="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E11762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กลุ่มธุรกิจอสังหาริมทรัพย์เพื่อประกอบกิจการการค้า</w:t>
      </w:r>
    </w:p>
    <w:p w14:paraId="645A434E" w14:textId="77777777" w:rsidR="00D02381" w:rsidRPr="005D4B20" w:rsidRDefault="00D02381" w:rsidP="00D02381">
      <w:pPr>
        <w:pStyle w:val="AccountingPolicy"/>
        <w:tabs>
          <w:tab w:val="clear" w:pos="1531"/>
          <w:tab w:val="clear" w:pos="1871"/>
          <w:tab w:val="left" w:pos="-6210"/>
        </w:tabs>
        <w:spacing w:line="240" w:lineRule="auto"/>
        <w:ind w:left="547" w:firstLine="0"/>
        <w:jc w:val="thaiDistribute"/>
        <w:rPr>
          <w:rFonts w:ascii="Angsana New" w:hAnsi="Angsana New" w:cs="Angsana New"/>
          <w:i/>
          <w:iCs/>
          <w:sz w:val="26"/>
          <w:szCs w:val="26"/>
          <w:lang w:bidi="th-TH"/>
        </w:rPr>
      </w:pPr>
    </w:p>
    <w:p w14:paraId="75D4F5B4" w14:textId="77777777" w:rsidR="00D02381" w:rsidRPr="00E11762" w:rsidRDefault="00D02381" w:rsidP="00D02381">
      <w:pPr>
        <w:pStyle w:val="AccountingPolicy"/>
        <w:tabs>
          <w:tab w:val="clear" w:pos="1531"/>
          <w:tab w:val="clear" w:pos="1871"/>
          <w:tab w:val="left" w:pos="-6210"/>
        </w:tabs>
        <w:spacing w:line="240" w:lineRule="auto"/>
        <w:ind w:left="547" w:firstLine="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A8165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ลุ่มธุรกิจอสังหาริมทรัพย์เพื่อประกอบกิจการการค้าที่ให้เช่าในกรุงเทพมหานครทั้งหมดเริ่มปิดดำเนินงานยกเว้นในส่วนที่เป็นซุปเปอร์มาร์เก็ต ร้านขายยาหรือสินค้าเบ็ดเตล็ดที่จำเป็นต่อการดำรงชีวิต ร้านอาหารให้เปิดเฉพาะการจำหน่ายเพื่อนำกลับไปบริโภคทื่อื่น และธนาคารตั้งแต่วันที่ </w:t>
      </w:r>
      <w:r w:rsidRPr="00A81652">
        <w:rPr>
          <w:rFonts w:ascii="Angsana New" w:hAnsi="Angsana New" w:cs="Angsana New"/>
          <w:sz w:val="30"/>
          <w:szCs w:val="30"/>
          <w:lang w:val="en-US" w:bidi="th-TH"/>
        </w:rPr>
        <w:t>22</w:t>
      </w:r>
      <w:r w:rsidRPr="00A8165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มีนาคม</w:t>
      </w:r>
      <w:r w:rsidRPr="00A81652">
        <w:rPr>
          <w:rFonts w:ascii="Angsana New" w:hAnsi="Angsana New" w:cs="Angsana New"/>
          <w:sz w:val="30"/>
          <w:szCs w:val="30"/>
          <w:lang w:val="en-US" w:bidi="th-TH"/>
        </w:rPr>
        <w:t xml:space="preserve"> 2563</w:t>
      </w:r>
      <w:r w:rsidRPr="00A8165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และเปิดดำเนินงานตามปกติเมื่อวันที่ </w:t>
      </w:r>
      <w:r w:rsidRPr="00A81652">
        <w:rPr>
          <w:rFonts w:ascii="Angsana New" w:hAnsi="Angsana New" w:cs="Angsana New"/>
          <w:sz w:val="30"/>
          <w:szCs w:val="30"/>
          <w:lang w:val="en-US" w:bidi="th-TH"/>
        </w:rPr>
        <w:t xml:space="preserve">18 </w:t>
      </w:r>
      <w:r w:rsidRPr="00A8165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พฤษภาคม </w:t>
      </w:r>
      <w:r w:rsidRPr="00A81652">
        <w:rPr>
          <w:rFonts w:ascii="Angsana New" w:hAnsi="Angsana New" w:cs="Angsana New"/>
          <w:sz w:val="30"/>
          <w:szCs w:val="30"/>
          <w:lang w:val="en-US" w:bidi="th-TH"/>
        </w:rPr>
        <w:t xml:space="preserve">2563 </w:t>
      </w:r>
      <w:r w:rsidRPr="00A81652">
        <w:rPr>
          <w:rFonts w:ascii="Angsana New" w:hAnsi="Angsana New" w:cs="Angsana New" w:hint="cs"/>
          <w:sz w:val="30"/>
          <w:szCs w:val="30"/>
          <w:cs/>
          <w:lang w:val="en-US" w:bidi="th-TH"/>
        </w:rPr>
        <w:t>ตาม</w:t>
      </w:r>
      <w:r w:rsidRPr="00A81652">
        <w:rPr>
          <w:rFonts w:ascii="Angsana New" w:hAnsi="Angsana New" w:cs="Angsana New" w:hint="cs"/>
          <w:sz w:val="30"/>
          <w:szCs w:val="30"/>
          <w:cs/>
          <w:lang w:bidi="th-TH"/>
        </w:rPr>
        <w:t>ที่มีประกาศการผ่อนคลายมาตรการจากทางภาครัฐ</w:t>
      </w:r>
      <w:r w:rsidRPr="00E1176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</w:p>
    <w:p w14:paraId="3685EC9F" w14:textId="77777777" w:rsidR="00D02381" w:rsidRPr="005D4B20" w:rsidRDefault="00D02381" w:rsidP="00D02381">
      <w:pPr>
        <w:pStyle w:val="AccountingPolicy"/>
        <w:tabs>
          <w:tab w:val="clear" w:pos="1531"/>
          <w:tab w:val="clear" w:pos="1871"/>
          <w:tab w:val="left" w:pos="-6210"/>
        </w:tabs>
        <w:spacing w:line="240" w:lineRule="auto"/>
        <w:ind w:left="547" w:firstLine="0"/>
        <w:jc w:val="thaiDistribute"/>
        <w:rPr>
          <w:rFonts w:ascii="Angsana New" w:hAnsi="Angsana New" w:cs="Angsana New"/>
          <w:sz w:val="26"/>
          <w:szCs w:val="26"/>
        </w:rPr>
      </w:pPr>
    </w:p>
    <w:p w14:paraId="05E2E997" w14:textId="7C5A7AB3" w:rsidR="00D02381" w:rsidRPr="00E11762" w:rsidRDefault="00D02381" w:rsidP="00D02381">
      <w:pPr>
        <w:pStyle w:val="AccountingPolicy"/>
        <w:tabs>
          <w:tab w:val="clear" w:pos="1531"/>
          <w:tab w:val="clear" w:pos="1871"/>
          <w:tab w:val="left" w:pos="-6210"/>
        </w:tabs>
        <w:spacing w:line="240" w:lineRule="auto"/>
        <w:ind w:left="547" w:firstLine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E11762">
        <w:rPr>
          <w:rFonts w:ascii="Angsana New" w:hAnsi="Angsana New" w:cs="Angsana New"/>
          <w:sz w:val="30"/>
          <w:szCs w:val="30"/>
          <w:cs/>
        </w:rPr>
        <w:t>กลุ่ม</w:t>
      </w:r>
      <w:r w:rsidRPr="00E11762">
        <w:rPr>
          <w:rFonts w:ascii="Angsana New" w:hAnsi="Angsana New" w:cs="Angsana New" w:hint="cs"/>
          <w:sz w:val="30"/>
          <w:szCs w:val="30"/>
          <w:cs/>
          <w:lang w:bidi="th-TH"/>
        </w:rPr>
        <w:t>บริษัทให้</w:t>
      </w:r>
      <w:r w:rsidRPr="00E11762">
        <w:rPr>
          <w:rFonts w:ascii="Angsana New" w:hAnsi="Angsana New" w:cs="Angsana New"/>
          <w:sz w:val="30"/>
          <w:szCs w:val="30"/>
          <w:cs/>
        </w:rPr>
        <w:t>ส่วนลดค่าเช่ารายเดือนให้ผู้เช่าทุกรายในทุกโครงการ</w:t>
      </w:r>
      <w:r w:rsidRPr="00E11762">
        <w:rPr>
          <w:rFonts w:ascii="Angsana New" w:hAnsi="Angsana New" w:cs="Angsana New" w:hint="cs"/>
          <w:sz w:val="30"/>
          <w:szCs w:val="30"/>
          <w:cs/>
          <w:lang w:bidi="th-TH"/>
        </w:rPr>
        <w:t>ของ</w:t>
      </w:r>
      <w:r w:rsidRPr="00E11762">
        <w:rPr>
          <w:rFonts w:ascii="Angsana New" w:hAnsi="Angsana New" w:cs="Angsana New"/>
          <w:sz w:val="30"/>
          <w:szCs w:val="30"/>
          <w:cs/>
        </w:rPr>
        <w:t xml:space="preserve">อสังหาริมทรัพย์เพื่อประกอบกิจการการค้าที่ให้เช่า </w:t>
      </w:r>
      <w:r w:rsidRPr="00E11762">
        <w:rPr>
          <w:rFonts w:ascii="Angsana New" w:hAnsi="Angsana New" w:cs="Angsana New" w:hint="cs"/>
          <w:sz w:val="30"/>
          <w:szCs w:val="30"/>
          <w:cs/>
          <w:lang w:bidi="th-TH"/>
        </w:rPr>
        <w:t>ที่ได้รับผลกระทบจากสถานการณ์</w:t>
      </w:r>
      <w:r w:rsidRPr="00E11762">
        <w:rPr>
          <w:rFonts w:ascii="Angsana New" w:hAnsi="Angsana New" w:cs="Angsana New" w:hint="cs"/>
          <w:sz w:val="30"/>
          <w:szCs w:val="30"/>
          <w:cs/>
        </w:rPr>
        <w:t>การแพร่ระบาดของโรคติดเชื้อไวรัสโคโรนา</w:t>
      </w:r>
      <w:r w:rsidRPr="00E11762">
        <w:rPr>
          <w:rFonts w:ascii="Angsana New" w:hAnsi="Angsana New" w:cs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cs="Angsana New"/>
          <w:sz w:val="30"/>
          <w:szCs w:val="30"/>
          <w:lang w:bidi="th-TH"/>
        </w:rPr>
        <w:t xml:space="preserve">2019 </w:t>
      </w:r>
      <w:r w:rsidRPr="00E11762">
        <w:rPr>
          <w:rFonts w:ascii="Angsana New" w:hAnsi="Angsana New" w:cs="Angsana New" w:hint="cs"/>
          <w:sz w:val="30"/>
          <w:szCs w:val="30"/>
          <w:cs/>
          <w:lang w:bidi="th-TH"/>
        </w:rPr>
        <w:t>ตั้งแต่</w:t>
      </w:r>
      <w:r w:rsidRPr="00E11762">
        <w:rPr>
          <w:rFonts w:ascii="Angsana New" w:hAnsi="Angsana New" w:cs="Angsana New"/>
          <w:sz w:val="30"/>
          <w:szCs w:val="30"/>
          <w:cs/>
        </w:rPr>
        <w:t xml:space="preserve">เดือนมีนาคม </w:t>
      </w:r>
      <w:r w:rsidRPr="00E11762">
        <w:rPr>
          <w:rFonts w:ascii="Angsana New" w:hAnsi="Angsana New" w:cs="Angsana New"/>
          <w:sz w:val="30"/>
          <w:szCs w:val="30"/>
          <w:lang w:bidi="th-TH"/>
        </w:rPr>
        <w:t xml:space="preserve">2563 </w:t>
      </w:r>
      <w:r w:rsidRPr="00E1176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ถึงเดือนสิงหาคม </w:t>
      </w:r>
      <w:r w:rsidRPr="00E11762">
        <w:rPr>
          <w:rFonts w:ascii="Angsana New" w:hAnsi="Angsana New" w:cs="Angsana New"/>
          <w:sz w:val="30"/>
          <w:szCs w:val="30"/>
          <w:lang w:bidi="th-TH"/>
        </w:rPr>
        <w:t>2563</w:t>
      </w:r>
      <w:r w:rsidRPr="00E1176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นอกจากนี้ </w:t>
      </w:r>
      <w:r w:rsidR="004D5392" w:rsidRPr="00E11762">
        <w:rPr>
          <w:rFonts w:ascii="Angsana New" w:hAnsi="Angsana New" w:cs="Angsana New"/>
          <w:sz w:val="30"/>
          <w:szCs w:val="30"/>
          <w:cs/>
        </w:rPr>
        <w:t>กลุ่ม</w:t>
      </w:r>
      <w:r w:rsidR="004D5392" w:rsidRPr="00E11762">
        <w:rPr>
          <w:rFonts w:ascii="Angsana New" w:hAnsi="Angsana New" w:cs="Angsana New" w:hint="cs"/>
          <w:sz w:val="30"/>
          <w:szCs w:val="30"/>
          <w:cs/>
          <w:lang w:bidi="th-TH"/>
        </w:rPr>
        <w:t>บริษัทขยายเวลาให้</w:t>
      </w:r>
      <w:r w:rsidR="004D5392" w:rsidRPr="00E11762">
        <w:rPr>
          <w:rFonts w:ascii="Angsana New" w:hAnsi="Angsana New" w:cs="Angsana New"/>
          <w:sz w:val="30"/>
          <w:szCs w:val="30"/>
          <w:cs/>
        </w:rPr>
        <w:t>ส่วนลดค่าเช่ารายเดือนให้กับผู้เช่าทุกรายในโครงการ</w:t>
      </w:r>
      <w:r w:rsidR="004D5392" w:rsidRPr="00E1176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แห่งหนึ่งจนถึงเดือนธันวาคม </w:t>
      </w:r>
      <w:r w:rsidR="004D5392" w:rsidRPr="00E11762">
        <w:rPr>
          <w:rFonts w:ascii="Angsana New" w:hAnsi="Angsana New" w:cs="Angsana New"/>
          <w:sz w:val="30"/>
          <w:szCs w:val="30"/>
          <w:lang w:bidi="th-TH"/>
        </w:rPr>
        <w:t>2563</w:t>
      </w:r>
    </w:p>
    <w:p w14:paraId="6D27E83F" w14:textId="71B30406" w:rsidR="00D02381" w:rsidRDefault="00D02381" w:rsidP="00D02381">
      <w:pPr>
        <w:pStyle w:val="AccountingPolicy"/>
        <w:tabs>
          <w:tab w:val="clear" w:pos="1531"/>
          <w:tab w:val="clear" w:pos="1871"/>
          <w:tab w:val="left" w:pos="-6210"/>
        </w:tabs>
        <w:spacing w:line="240" w:lineRule="auto"/>
        <w:ind w:left="547" w:firstLine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19C5741" w14:textId="77777777" w:rsidR="00800B36" w:rsidRDefault="00800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color w:val="000000"/>
          <w:sz w:val="30"/>
          <w:szCs w:val="30"/>
          <w:cs/>
          <w:lang w:val="en-GB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FDCD3C5" w14:textId="783DA359" w:rsidR="00D02381" w:rsidRPr="00E11762" w:rsidRDefault="00D02381" w:rsidP="00D02381">
      <w:pPr>
        <w:pStyle w:val="AccountingPolicy"/>
        <w:tabs>
          <w:tab w:val="clear" w:pos="1531"/>
          <w:tab w:val="clear" w:pos="1871"/>
          <w:tab w:val="left" w:pos="-6210"/>
        </w:tabs>
        <w:spacing w:line="240" w:lineRule="auto"/>
        <w:ind w:left="547" w:firstLine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E11762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ทั้งนี้</w:t>
      </w:r>
      <w:r w:rsidRPr="00E11762">
        <w:rPr>
          <w:rFonts w:ascii="Angsana New" w:hAnsi="Angsana New" w:cs="Angsana New" w:hint="cs"/>
          <w:sz w:val="30"/>
          <w:szCs w:val="30"/>
          <w:cs/>
        </w:rPr>
        <w:t xml:space="preserve"> ณ </w:t>
      </w:r>
      <w:r w:rsidRPr="00E11762">
        <w:rPr>
          <w:rFonts w:ascii="Angsana New" w:hAnsi="Angsana New" w:cs="Angsana New"/>
          <w:sz w:val="30"/>
          <w:szCs w:val="30"/>
          <w:cs/>
          <w:lang w:bidi="th-TH"/>
        </w:rPr>
        <w:t xml:space="preserve">วันที่ </w:t>
      </w:r>
      <w:r w:rsidR="00734580" w:rsidRPr="00E11762">
        <w:rPr>
          <w:rFonts w:ascii="Angsana New" w:hAnsi="Angsana New" w:cs="Angsana New"/>
          <w:sz w:val="30"/>
          <w:szCs w:val="30"/>
          <w:lang w:val="en-US"/>
        </w:rPr>
        <w:t>31</w:t>
      </w:r>
      <w:r w:rsidRPr="00E1176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E11762">
        <w:rPr>
          <w:rFonts w:ascii="Angsana New" w:hAnsi="Angsana New" w:cs="Angsana New" w:hint="cs"/>
          <w:sz w:val="30"/>
          <w:szCs w:val="30"/>
          <w:cs/>
          <w:lang w:val="en-US" w:bidi="th-TH"/>
        </w:rPr>
        <w:t>ธันวาคม</w:t>
      </w:r>
      <w:r w:rsidRPr="00E11762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E11762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Pr="00ED5380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ED538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สถานการณ์การแพร่ระบาดของโรคติดเชื้อไวรัสโคโรนา </w:t>
      </w:r>
      <w:r w:rsidR="008423B0" w:rsidRPr="00ED5380">
        <w:rPr>
          <w:rFonts w:ascii="Angsana New" w:hAnsi="Angsana New" w:cs="Angsana New"/>
          <w:sz w:val="30"/>
          <w:szCs w:val="30"/>
          <w:lang w:val="en-US" w:bidi="th-TH"/>
        </w:rPr>
        <w:t>(Covid-19)</w:t>
      </w:r>
      <w:r w:rsidRPr="00ED5380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ED5380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</w:t>
      </w:r>
      <w:r w:rsidRPr="00E11762">
        <w:rPr>
          <w:rFonts w:ascii="Angsana New" w:hAnsi="Angsana New" w:cs="Angsana New" w:hint="cs"/>
          <w:sz w:val="30"/>
          <w:szCs w:val="30"/>
          <w:cs/>
        </w:rPr>
        <w:t>ยังไม่สิ้นสุด</w:t>
      </w:r>
      <w:r w:rsidRPr="00E1176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E11762">
        <w:rPr>
          <w:rFonts w:ascii="Angsana New" w:hAnsi="Angsana New" w:cs="Angsana New" w:hint="cs"/>
          <w:sz w:val="30"/>
          <w:szCs w:val="30"/>
          <w:cs/>
        </w:rPr>
        <w:t xml:space="preserve">ทำให้เกิดความไม่แน่นอนในการประมาณการผลกระทบที่คาดว่าจะเกิดขึ้น </w:t>
      </w:r>
      <w:r w:rsidRPr="00E11762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E11762">
        <w:rPr>
          <w:rFonts w:ascii="Angsana New" w:hAnsi="Angsana New" w:cs="Angsana New" w:hint="cs"/>
          <w:sz w:val="30"/>
          <w:szCs w:val="30"/>
          <w:cs/>
        </w:rPr>
        <w:t>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</w:t>
      </w:r>
      <w:r w:rsidRPr="00E1176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ติดเชื้อไวรัสโคโรนา </w:t>
      </w:r>
      <w:r w:rsidRPr="00E11762">
        <w:rPr>
          <w:rFonts w:ascii="Angsana New" w:hAnsi="Angsana New" w:cs="Angsana New"/>
          <w:sz w:val="30"/>
          <w:szCs w:val="30"/>
          <w:lang w:val="en-US" w:bidi="th-TH"/>
        </w:rPr>
        <w:t>2019</w:t>
      </w:r>
      <w:r w:rsidR="008423B0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8423B0" w:rsidRPr="008423B0">
        <w:rPr>
          <w:rFonts w:ascii="Angsana New" w:hAnsi="Angsana New" w:cs="Angsana New"/>
          <w:sz w:val="30"/>
          <w:szCs w:val="30"/>
          <w:lang w:val="en-US" w:bidi="th-TH"/>
        </w:rPr>
        <w:t>(Covid-19)</w:t>
      </w:r>
      <w:r w:rsidRPr="00E11762">
        <w:rPr>
          <w:rFonts w:ascii="Angsana New" w:hAnsi="Angsana New" w:cs="Angsana New" w:hint="cs"/>
          <w:sz w:val="30"/>
          <w:szCs w:val="30"/>
          <w:cs/>
        </w:rPr>
        <w:t xml:space="preserve"> ในเรื่องดังต่อไปนี้ </w:t>
      </w:r>
    </w:p>
    <w:p w14:paraId="104D9F46" w14:textId="77777777" w:rsidR="004D5392" w:rsidRPr="00E11762" w:rsidRDefault="004D5392" w:rsidP="00D02381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="Angsana New" w:hAnsi="Angsana New" w:cs="Angsana New"/>
          <w:sz w:val="28"/>
          <w:szCs w:val="28"/>
        </w:rPr>
      </w:pPr>
    </w:p>
    <w:p w14:paraId="5EC33E6E" w14:textId="77777777" w:rsidR="00D02381" w:rsidRPr="00E11762" w:rsidRDefault="00D02381" w:rsidP="00661016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E11762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033EFD12" w14:textId="77777777" w:rsidR="00D02381" w:rsidRPr="00E11762" w:rsidRDefault="00D02381" w:rsidP="00D023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71D812FB" w14:textId="53FB54D5" w:rsidR="000418AD" w:rsidRPr="0076124D" w:rsidRDefault="00D02381" w:rsidP="003322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E11762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E11762">
        <w:rPr>
          <w:rFonts w:ascii="Angsana New" w:hAnsi="Angsana New" w:hint="cs"/>
          <w:color w:val="000000"/>
          <w:sz w:val="30"/>
          <w:szCs w:val="30"/>
          <w:cs/>
        </w:rPr>
        <w:t>เลือกไม่นำสถานการณ์</w:t>
      </w:r>
      <w:r w:rsidR="007A3A5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7A3A5D" w:rsidRPr="007A3A5D">
        <w:rPr>
          <w:rFonts w:ascii="Angsana New" w:hAnsi="Angsana New"/>
          <w:color w:val="000000"/>
          <w:sz w:val="30"/>
          <w:szCs w:val="30"/>
        </w:rPr>
        <w:t>Covid</w:t>
      </w:r>
      <w:r w:rsidR="00197188">
        <w:rPr>
          <w:rFonts w:ascii="Angsana New" w:hAnsi="Angsana New"/>
          <w:color w:val="000000"/>
          <w:sz w:val="30"/>
          <w:szCs w:val="30"/>
        </w:rPr>
        <w:t>-19</w:t>
      </w:r>
      <w:r w:rsidR="007A3A5D">
        <w:rPr>
          <w:rFonts w:ascii="Angsana New" w:hAnsi="Angsana New" w:hint="cs"/>
          <w:color w:val="000000"/>
          <w:sz w:val="30"/>
          <w:szCs w:val="30"/>
          <w:cs/>
        </w:rPr>
        <w:t xml:space="preserve"> มาถือเป็นข้อบ่ง</w:t>
      </w:r>
      <w:r w:rsidRPr="00E11762">
        <w:rPr>
          <w:rFonts w:ascii="Angsana New" w:hAnsi="Angsana New"/>
          <w:color w:val="000000"/>
          <w:sz w:val="30"/>
          <w:szCs w:val="30"/>
          <w:cs/>
        </w:rPr>
        <w:t>ชี้การด้อยค่า</w:t>
      </w:r>
      <w:r w:rsidRPr="00E11762">
        <w:rPr>
          <w:rFonts w:ascii="Angsana New" w:hAnsi="Angsana New" w:hint="cs"/>
          <w:color w:val="000000"/>
          <w:sz w:val="30"/>
          <w:szCs w:val="30"/>
          <w:cs/>
        </w:rPr>
        <w:t>ของที่ดิน อาคาร และอุปกรณ์</w:t>
      </w:r>
      <w:r w:rsidRPr="00E11762">
        <w:rPr>
          <w:rFonts w:ascii="Angsana New" w:hAnsi="Angsana New"/>
          <w:color w:val="000000"/>
          <w:sz w:val="30"/>
          <w:szCs w:val="30"/>
        </w:rPr>
        <w:t xml:space="preserve"> </w:t>
      </w:r>
      <w:r w:rsidRPr="00E11762">
        <w:rPr>
          <w:rFonts w:ascii="Angsana New" w:hAnsi="Angsana New" w:hint="cs"/>
          <w:color w:val="000000"/>
          <w:sz w:val="30"/>
          <w:szCs w:val="30"/>
          <w:cs/>
        </w:rPr>
        <w:t>อสังหาริมทรัพย์เพื่อการลงทุน</w:t>
      </w:r>
      <w:r w:rsidRPr="00E1176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color w:val="000000"/>
          <w:sz w:val="30"/>
          <w:szCs w:val="30"/>
          <w:cs/>
        </w:rPr>
        <w:t>และเงินลงทุนในบริษัทย่อย</w:t>
      </w:r>
    </w:p>
    <w:p w14:paraId="0AF8FAE2" w14:textId="5B56B745" w:rsidR="00734580" w:rsidRPr="00E11762" w:rsidRDefault="00734580" w:rsidP="007345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0071DFA4" w14:textId="50A2A74C" w:rsidR="00D02381" w:rsidRPr="00E11762" w:rsidRDefault="00D02381" w:rsidP="00661016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E11762">
        <w:rPr>
          <w:rFonts w:ascii="Angsana New" w:hAnsi="Angsana New" w:hint="cs"/>
          <w:i/>
          <w:iCs/>
          <w:color w:val="000000"/>
          <w:sz w:val="30"/>
          <w:szCs w:val="30"/>
          <w:cs/>
        </w:rPr>
        <w:t>ภาษีเงินได้รอการตัดบัญชี</w:t>
      </w:r>
    </w:p>
    <w:p w14:paraId="2B9D3C32" w14:textId="77777777" w:rsidR="00D02381" w:rsidRPr="00E11762" w:rsidRDefault="00D02381" w:rsidP="00D023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thaiDistribute"/>
        <w:rPr>
          <w:rFonts w:ascii="Angsana New" w:hAnsi="Angsana New"/>
          <w:sz w:val="24"/>
          <w:szCs w:val="24"/>
        </w:rPr>
      </w:pPr>
    </w:p>
    <w:p w14:paraId="4A1B04AF" w14:textId="77DE5CB1" w:rsidR="00D02381" w:rsidRPr="00E11762" w:rsidRDefault="00D02381" w:rsidP="00140E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E11762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E11762">
        <w:rPr>
          <w:rFonts w:ascii="Angsana New" w:hAnsi="Angsana New" w:hint="cs"/>
          <w:color w:val="000000"/>
          <w:sz w:val="30"/>
          <w:szCs w:val="30"/>
          <w:cs/>
        </w:rPr>
        <w:t>เลือกไม่นำข้อมูลสถานการณ์</w:t>
      </w:r>
      <w:r w:rsidR="008423B0">
        <w:rPr>
          <w:rFonts w:ascii="Angsana New" w:hAnsi="Angsana New"/>
          <w:color w:val="000000"/>
          <w:sz w:val="30"/>
          <w:szCs w:val="30"/>
        </w:rPr>
        <w:t xml:space="preserve"> </w:t>
      </w:r>
      <w:r w:rsidR="008423B0" w:rsidRPr="008423B0">
        <w:rPr>
          <w:rFonts w:ascii="Angsana New" w:hAnsi="Angsana New"/>
          <w:color w:val="000000"/>
          <w:sz w:val="30"/>
          <w:szCs w:val="30"/>
        </w:rPr>
        <w:t>Covid</w:t>
      </w:r>
      <w:r w:rsidR="00197188">
        <w:rPr>
          <w:rFonts w:ascii="Angsana New" w:hAnsi="Angsana New"/>
          <w:color w:val="000000"/>
          <w:sz w:val="30"/>
          <w:szCs w:val="30"/>
        </w:rPr>
        <w:t>-19</w:t>
      </w:r>
      <w:r w:rsidRPr="00E11762">
        <w:rPr>
          <w:rFonts w:ascii="Angsana New" w:hAnsi="Angsana New"/>
          <w:color w:val="000000"/>
          <w:sz w:val="30"/>
          <w:szCs w:val="30"/>
        </w:rPr>
        <w:t xml:space="preserve"> </w:t>
      </w:r>
      <w:r w:rsidRPr="00E11762">
        <w:rPr>
          <w:rFonts w:ascii="Angsana New" w:hAnsi="Angsana New" w:hint="cs"/>
          <w:color w:val="000000"/>
          <w:sz w:val="30"/>
          <w:szCs w:val="30"/>
          <w:cs/>
        </w:rPr>
        <w:t xml:space="preserve">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Pr="00E11762">
        <w:rPr>
          <w:rFonts w:ascii="Angsana New" w:hAnsi="Angsana New"/>
          <w:color w:val="000000"/>
          <w:sz w:val="30"/>
          <w:szCs w:val="30"/>
        </w:rPr>
        <w:t>3</w:t>
      </w:r>
      <w:r w:rsidR="00140EEA" w:rsidRPr="00E11762">
        <w:rPr>
          <w:rFonts w:ascii="Angsana New" w:hAnsi="Angsana New"/>
          <w:color w:val="000000"/>
          <w:sz w:val="30"/>
          <w:szCs w:val="30"/>
        </w:rPr>
        <w:t>1</w:t>
      </w:r>
      <w:r w:rsidR="00140EEA" w:rsidRPr="00E11762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Pr="00E11762">
        <w:rPr>
          <w:rFonts w:ascii="Angsana New" w:hAnsi="Angsana New"/>
          <w:color w:val="000000"/>
          <w:sz w:val="30"/>
          <w:szCs w:val="30"/>
        </w:rPr>
        <w:t>2563</w:t>
      </w:r>
    </w:p>
    <w:p w14:paraId="3B3E2208" w14:textId="77777777" w:rsidR="005D4B20" w:rsidRDefault="005D4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bookmarkEnd w:id="11"/>
    <w:p w14:paraId="294A1F75" w14:textId="436A434F" w:rsidR="005101C2" w:rsidRPr="00E11762" w:rsidRDefault="005101C2" w:rsidP="00A778A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E11762">
        <w:rPr>
          <w:rFonts w:ascii="Angsana New" w:hAnsi="Angsana New"/>
          <w:b/>
          <w:bCs/>
          <w:sz w:val="30"/>
          <w:szCs w:val="30"/>
          <w:cs/>
        </w:rPr>
        <w:t>การ</w:t>
      </w:r>
      <w:r w:rsidR="008011C1" w:rsidRPr="00E11762">
        <w:rPr>
          <w:rFonts w:ascii="Angsana New" w:hAnsi="Angsana New" w:hint="cs"/>
          <w:b/>
          <w:bCs/>
          <w:sz w:val="30"/>
          <w:szCs w:val="30"/>
          <w:cs/>
        </w:rPr>
        <w:t>ปรับโครงสร้างธุรกิจ</w:t>
      </w:r>
      <w:r w:rsidR="000E18D6" w:rsidRPr="00E11762">
        <w:rPr>
          <w:rFonts w:ascii="Angsana New" w:hAnsi="Angsana New" w:hint="cs"/>
          <w:b/>
          <w:bCs/>
          <w:sz w:val="30"/>
          <w:szCs w:val="30"/>
          <w:cs/>
        </w:rPr>
        <w:t xml:space="preserve">ในปี </w:t>
      </w:r>
      <w:r w:rsidR="000E18D6" w:rsidRPr="00E11762">
        <w:rPr>
          <w:rFonts w:ascii="Angsana New" w:hAnsi="Angsana New"/>
          <w:b/>
          <w:bCs/>
          <w:sz w:val="30"/>
          <w:szCs w:val="30"/>
        </w:rPr>
        <w:t>256</w:t>
      </w:r>
      <w:r w:rsidR="00CD4134" w:rsidRPr="00E11762">
        <w:rPr>
          <w:rFonts w:ascii="Angsana New" w:hAnsi="Angsana New"/>
          <w:b/>
          <w:bCs/>
          <w:sz w:val="30"/>
          <w:szCs w:val="30"/>
        </w:rPr>
        <w:t>3</w:t>
      </w:r>
      <w:r w:rsidR="008C1F5E" w:rsidRPr="00E11762">
        <w:rPr>
          <w:rFonts w:ascii="Angsana New" w:hAnsi="Angsana New"/>
          <w:b/>
          <w:bCs/>
          <w:sz w:val="30"/>
          <w:szCs w:val="30"/>
        </w:rPr>
        <w:t xml:space="preserve"> </w:t>
      </w:r>
      <w:r w:rsidR="008C1F5E" w:rsidRPr="00E11762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C72AEB" w:rsidRPr="00E11762">
        <w:rPr>
          <w:rFonts w:ascii="Angsana New" w:hAnsi="Angsana New" w:hint="cs"/>
          <w:b/>
          <w:bCs/>
          <w:sz w:val="30"/>
          <w:szCs w:val="30"/>
          <w:cs/>
        </w:rPr>
        <w:t>การปรับปรุงใหม่ปี</w:t>
      </w:r>
      <w:r w:rsidR="006B44A4" w:rsidRPr="00E11762">
        <w:rPr>
          <w:rFonts w:ascii="Angsana New" w:hAnsi="Angsana New"/>
          <w:b/>
          <w:bCs/>
          <w:sz w:val="30"/>
          <w:szCs w:val="30"/>
        </w:rPr>
        <w:t xml:space="preserve"> </w:t>
      </w:r>
      <w:r w:rsidR="00C72AEB" w:rsidRPr="00E11762">
        <w:rPr>
          <w:rFonts w:ascii="Angsana New" w:hAnsi="Angsana New"/>
          <w:b/>
          <w:bCs/>
          <w:sz w:val="30"/>
          <w:szCs w:val="30"/>
        </w:rPr>
        <w:t>256</w:t>
      </w:r>
      <w:r w:rsidR="00CD4134" w:rsidRPr="00E11762">
        <w:rPr>
          <w:rFonts w:ascii="Angsana New" w:hAnsi="Angsana New"/>
          <w:b/>
          <w:bCs/>
          <w:sz w:val="30"/>
          <w:szCs w:val="30"/>
        </w:rPr>
        <w:t>2</w:t>
      </w:r>
    </w:p>
    <w:p w14:paraId="1BA59B88" w14:textId="77777777" w:rsidR="00404011" w:rsidRPr="00E11762" w:rsidRDefault="00404011" w:rsidP="004C50C1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6362203C" w14:textId="74769D04" w:rsidR="006B7ADD" w:rsidRPr="00E11762" w:rsidRDefault="006B7ADD" w:rsidP="00D3121E">
      <w:pPr>
        <w:pStyle w:val="BodyText"/>
        <w:tabs>
          <w:tab w:val="clear" w:pos="227"/>
          <w:tab w:val="clear" w:pos="454"/>
          <w:tab w:val="clear" w:pos="680"/>
          <w:tab w:val="left" w:pos="540"/>
        </w:tabs>
        <w:spacing w:after="0"/>
        <w:ind w:left="587" w:right="2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1176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การปรับโครงสร้างธุรกิจ</w:t>
      </w:r>
    </w:p>
    <w:p w14:paraId="0D892D46" w14:textId="77777777" w:rsidR="006B7ADD" w:rsidRPr="00E11762" w:rsidRDefault="006B7ADD" w:rsidP="004C50C1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3B4C6395" w14:textId="1C7C8BAC" w:rsidR="00C87E7A" w:rsidRPr="00E11762" w:rsidRDefault="007A3A5D" w:rsidP="004C50C1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>มกราคม</w:t>
      </w:r>
      <w:r w:rsidR="00F44653" w:rsidRPr="00E11762">
        <w:rPr>
          <w:rFonts w:ascii="Angsana New" w:hAnsi="Angsana New" w:hint="cs"/>
          <w:sz w:val="30"/>
          <w:szCs w:val="30"/>
          <w:cs/>
        </w:rPr>
        <w:t xml:space="preserve"> </w:t>
      </w:r>
      <w:r w:rsidR="00F44653" w:rsidRPr="00E11762">
        <w:rPr>
          <w:rFonts w:ascii="Angsana New" w:hAnsi="Angsana New"/>
          <w:sz w:val="30"/>
          <w:szCs w:val="30"/>
        </w:rPr>
        <w:t>256</w:t>
      </w:r>
      <w:r w:rsidR="00CD4134" w:rsidRPr="00E11762">
        <w:rPr>
          <w:rFonts w:ascii="Angsana New" w:hAnsi="Angsana New"/>
          <w:sz w:val="30"/>
          <w:szCs w:val="30"/>
        </w:rPr>
        <w:t>3</w:t>
      </w:r>
      <w:r w:rsidR="00F44653" w:rsidRPr="00E11762">
        <w:rPr>
          <w:rFonts w:ascii="Angsana New" w:hAnsi="Angsana New"/>
          <w:sz w:val="30"/>
          <w:szCs w:val="30"/>
        </w:rPr>
        <w:t xml:space="preserve"> </w:t>
      </w:r>
      <w:r w:rsidR="00C87E7A" w:rsidRPr="00E11762">
        <w:rPr>
          <w:rFonts w:ascii="Angsana New" w:hAnsi="Angsana New" w:hint="cs"/>
          <w:sz w:val="30"/>
          <w:szCs w:val="30"/>
          <w:cs/>
        </w:rPr>
        <w:t>กลุ่มบริษัทได้เข้าซื้อ</w:t>
      </w:r>
      <w:r w:rsidR="00DF129D">
        <w:rPr>
          <w:rFonts w:ascii="Angsana New" w:hAnsi="Angsana New" w:hint="cs"/>
          <w:sz w:val="30"/>
          <w:szCs w:val="30"/>
          <w:cs/>
        </w:rPr>
        <w:t>ธุรกิจโดยซื้อหุ้นทุน</w:t>
      </w:r>
      <w:r w:rsidR="00C87E7A" w:rsidRPr="00E11762">
        <w:rPr>
          <w:rFonts w:ascii="Angsana New" w:hAnsi="Angsana New" w:hint="cs"/>
          <w:sz w:val="30"/>
          <w:szCs w:val="30"/>
          <w:cs/>
        </w:rPr>
        <w:t xml:space="preserve">ของบริษัทต่างๆ ซึ่งอยู่ภายใต้การควบคุมของผู้ถือหุ้นในลำดับสูงสุดทั้งก่อนและหลังจากวันซื้อธุรกิจ และการควบคุมนั้นไม่เป็นการควบคุมชั่วคราว การซื้อธุรกิจดังกล่าวจึงถูกบันทึกบัญชีโดยใช้วิธีเปรียบเสมือนว่าเป็นวิธีการรวมส่วนได้เสีย </w:t>
      </w:r>
    </w:p>
    <w:p w14:paraId="057D2E0E" w14:textId="77777777" w:rsidR="00684D97" w:rsidRPr="00E11762" w:rsidRDefault="00684D97" w:rsidP="004C50C1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6AD0F222" w14:textId="23699BE7" w:rsidR="00F44653" w:rsidRPr="00E11762" w:rsidRDefault="008C1F5E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งบการเงินรวมของกลุ่มบริษัท</w:t>
      </w:r>
      <w:r w:rsidR="00F44653" w:rsidRPr="00E11762">
        <w:rPr>
          <w:rFonts w:ascii="Angsana New" w:hAnsi="Angsana New"/>
          <w:sz w:val="30"/>
          <w:szCs w:val="30"/>
          <w:cs/>
        </w:rPr>
        <w:t>ถูกจัดทำขึ้นภายใต้เกณฑ์การรวมธุรกิจของกิจการที่อยู่ภายใต้การควบคุมเดียวกัน ซึ่งสะท้อนเนื้อหาทางเศรษฐกิจของบริษัทในกลุ่มซึ่งอยู่ภายใต้การควบคุมเดียวกันตลอดระยะเวลาที่เกี่ยวข้องเสมือนว่าบริษัทในกลุ่มได้ดำเนินธุรกิจเป็นหน่วยเศรษฐกิจเดียวกันตั้งแต่ก่อนวันที่</w:t>
      </w:r>
      <w:r w:rsidR="00F44653" w:rsidRPr="00E11762">
        <w:rPr>
          <w:rFonts w:ascii="Angsana New" w:hAnsi="Angsana New"/>
          <w:sz w:val="30"/>
          <w:szCs w:val="30"/>
        </w:rPr>
        <w:t xml:space="preserve"> 1</w:t>
      </w:r>
      <w:r w:rsidR="00F44653" w:rsidRPr="00E11762">
        <w:rPr>
          <w:rFonts w:ascii="Angsana New" w:hAnsi="Angsana New"/>
          <w:sz w:val="30"/>
          <w:szCs w:val="30"/>
          <w:cs/>
        </w:rPr>
        <w:t xml:space="preserve"> มกราคม </w:t>
      </w:r>
      <w:r w:rsidR="00F44653" w:rsidRPr="00E11762">
        <w:rPr>
          <w:rFonts w:ascii="Angsana New" w:hAnsi="Angsana New"/>
          <w:sz w:val="30"/>
          <w:szCs w:val="30"/>
        </w:rPr>
        <w:t>256</w:t>
      </w:r>
      <w:r w:rsidR="00CD4134" w:rsidRPr="00E11762">
        <w:rPr>
          <w:rFonts w:ascii="Angsana New" w:hAnsi="Angsana New"/>
          <w:sz w:val="30"/>
          <w:szCs w:val="30"/>
        </w:rPr>
        <w:t>2</w:t>
      </w:r>
      <w:r w:rsidR="00F44653" w:rsidRPr="00E11762">
        <w:rPr>
          <w:rFonts w:ascii="Angsana New" w:hAnsi="Angsana New"/>
          <w:sz w:val="30"/>
          <w:szCs w:val="30"/>
          <w:cs/>
        </w:rPr>
        <w:t xml:space="preserve"> ถึงแม้ว่าความสัมพันธ์ของบริษัทกับบริษัทย่อยทางกฎหมายจะเกิดขึ้นภายหลังวันที่ </w:t>
      </w:r>
      <w:r w:rsidR="00F44653" w:rsidRPr="00E11762">
        <w:rPr>
          <w:rFonts w:ascii="Angsana New" w:hAnsi="Angsana New"/>
          <w:sz w:val="30"/>
          <w:szCs w:val="30"/>
        </w:rPr>
        <w:t>1</w:t>
      </w:r>
      <w:r w:rsidR="00F44653" w:rsidRPr="00E11762">
        <w:rPr>
          <w:rFonts w:ascii="Angsana New" w:hAnsi="Angsana New"/>
          <w:sz w:val="30"/>
          <w:szCs w:val="30"/>
          <w:cs/>
        </w:rPr>
        <w:t xml:space="preserve"> มกราคม </w:t>
      </w:r>
      <w:r w:rsidR="00F44653" w:rsidRPr="00E11762">
        <w:rPr>
          <w:rFonts w:ascii="Angsana New" w:hAnsi="Angsana New"/>
          <w:sz w:val="30"/>
          <w:szCs w:val="30"/>
        </w:rPr>
        <w:t>256</w:t>
      </w:r>
      <w:r w:rsidR="00CD4134" w:rsidRPr="00E11762">
        <w:rPr>
          <w:rFonts w:ascii="Angsana New" w:hAnsi="Angsana New"/>
          <w:sz w:val="30"/>
          <w:szCs w:val="30"/>
        </w:rPr>
        <w:t>2</w:t>
      </w:r>
      <w:r w:rsidR="00F44653" w:rsidRPr="00E11762">
        <w:rPr>
          <w:rFonts w:ascii="Angsana New" w:hAnsi="Angsana New"/>
          <w:sz w:val="30"/>
          <w:szCs w:val="30"/>
          <w:cs/>
        </w:rPr>
        <w:t xml:space="preserve"> บริษัท</w:t>
      </w:r>
      <w:r w:rsidR="007A3A5D">
        <w:rPr>
          <w:rFonts w:ascii="Angsana New" w:hAnsi="Angsana New" w:hint="cs"/>
          <w:sz w:val="30"/>
          <w:szCs w:val="30"/>
          <w:cs/>
        </w:rPr>
        <w:t>ได้แสดงผลกระทบการ</w:t>
      </w:r>
      <w:r w:rsidR="00FC3D62" w:rsidRPr="00E11762">
        <w:rPr>
          <w:rFonts w:ascii="Angsana New" w:hAnsi="Angsana New" w:hint="cs"/>
          <w:sz w:val="30"/>
          <w:szCs w:val="30"/>
          <w:cs/>
        </w:rPr>
        <w:t>ปรับปรุง</w:t>
      </w:r>
      <w:r w:rsidR="007A3A5D">
        <w:rPr>
          <w:rFonts w:ascii="Angsana New" w:hAnsi="Angsana New" w:hint="cs"/>
          <w:sz w:val="30"/>
          <w:szCs w:val="30"/>
          <w:cs/>
        </w:rPr>
        <w:t>ใหม่ของ</w:t>
      </w:r>
      <w:r w:rsidR="00F44653" w:rsidRPr="00E11762">
        <w:rPr>
          <w:rFonts w:ascii="Angsana New" w:hAnsi="Angsana New"/>
          <w:sz w:val="30"/>
          <w:szCs w:val="30"/>
          <w:cs/>
        </w:rPr>
        <w:t>งบแสดงฐานะการเงินรวม ณ วันที่</w:t>
      </w:r>
      <w:r w:rsidR="00FC3D62" w:rsidRPr="00E11762">
        <w:rPr>
          <w:rFonts w:ascii="Angsana New" w:hAnsi="Angsana New" w:hint="cs"/>
          <w:sz w:val="30"/>
          <w:szCs w:val="30"/>
          <w:cs/>
        </w:rPr>
        <w:t xml:space="preserve"> </w:t>
      </w:r>
      <w:r w:rsidR="00FC3D62" w:rsidRPr="00E11762">
        <w:rPr>
          <w:rFonts w:ascii="Angsana New" w:hAnsi="Angsana New"/>
          <w:sz w:val="30"/>
          <w:szCs w:val="30"/>
        </w:rPr>
        <w:t xml:space="preserve">1 </w:t>
      </w:r>
      <w:r w:rsidR="00FC3D62" w:rsidRPr="00E11762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FC3D62" w:rsidRPr="00E11762">
        <w:rPr>
          <w:rFonts w:ascii="Angsana New" w:hAnsi="Angsana New"/>
          <w:sz w:val="30"/>
          <w:szCs w:val="30"/>
        </w:rPr>
        <w:t>256</w:t>
      </w:r>
      <w:r w:rsidR="00CD4134" w:rsidRPr="00E11762">
        <w:rPr>
          <w:rFonts w:ascii="Angsana New" w:hAnsi="Angsana New"/>
          <w:sz w:val="30"/>
          <w:szCs w:val="30"/>
        </w:rPr>
        <w:t>2</w:t>
      </w:r>
      <w:r w:rsidR="00FC3D62" w:rsidRPr="00E11762">
        <w:rPr>
          <w:rFonts w:ascii="Angsana New" w:hAnsi="Angsana New"/>
          <w:sz w:val="30"/>
          <w:szCs w:val="30"/>
        </w:rPr>
        <w:t xml:space="preserve"> </w:t>
      </w:r>
      <w:r w:rsidR="00FC3D62" w:rsidRPr="00E11762">
        <w:rPr>
          <w:rFonts w:ascii="Angsana New" w:hAnsi="Angsana New" w:hint="cs"/>
          <w:sz w:val="30"/>
          <w:szCs w:val="30"/>
          <w:cs/>
        </w:rPr>
        <w:t>และ</w:t>
      </w:r>
      <w:r w:rsidR="00F44653" w:rsidRPr="00E11762">
        <w:rPr>
          <w:rFonts w:ascii="Angsana New" w:hAnsi="Angsana New"/>
          <w:sz w:val="30"/>
          <w:szCs w:val="30"/>
          <w:cs/>
        </w:rPr>
        <w:t xml:space="preserve"> </w:t>
      </w:r>
      <w:r w:rsidR="00F44653" w:rsidRPr="00E11762">
        <w:rPr>
          <w:rFonts w:ascii="Angsana New" w:hAnsi="Angsana New"/>
          <w:sz w:val="30"/>
          <w:szCs w:val="30"/>
        </w:rPr>
        <w:t>31</w:t>
      </w:r>
      <w:r w:rsidR="00F44653" w:rsidRPr="00E11762">
        <w:rPr>
          <w:rFonts w:ascii="Angsana New" w:hAnsi="Angsana New"/>
          <w:sz w:val="30"/>
          <w:szCs w:val="30"/>
          <w:cs/>
        </w:rPr>
        <w:t xml:space="preserve"> ธันวาคม</w:t>
      </w:r>
      <w:r w:rsidR="00CD4134" w:rsidRPr="00E11762">
        <w:rPr>
          <w:rFonts w:ascii="Angsana New" w:hAnsi="Angsana New"/>
          <w:sz w:val="30"/>
          <w:szCs w:val="30"/>
        </w:rPr>
        <w:t xml:space="preserve"> 2562</w:t>
      </w:r>
      <w:r w:rsidR="00F44653" w:rsidRPr="00E11762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</w:t>
      </w:r>
      <w:r w:rsidR="00F44653" w:rsidRPr="00E11762">
        <w:rPr>
          <w:rFonts w:ascii="Angsana New" w:hAnsi="Angsana New"/>
          <w:sz w:val="30"/>
          <w:szCs w:val="30"/>
        </w:rPr>
        <w:t xml:space="preserve"> </w:t>
      </w:r>
      <w:r w:rsidR="00F44653" w:rsidRPr="00E11762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งบแสดงการเปลี่ยนแปลงส่วนของผู้ถือหุ้นรวมและงบกระแสเงินสดรวม</w:t>
      </w:r>
      <w:r w:rsidR="00F44653" w:rsidRPr="00E11762">
        <w:rPr>
          <w:rFonts w:ascii="Angsana New" w:hAnsi="Angsana New"/>
          <w:sz w:val="30"/>
          <w:szCs w:val="30"/>
          <w:cs/>
        </w:rPr>
        <w:t>สำหรับ</w:t>
      </w:r>
      <w:r w:rsidR="00F44653" w:rsidRPr="00E11762">
        <w:rPr>
          <w:rFonts w:ascii="Angsana New" w:hAnsi="Angsana New" w:hint="cs"/>
          <w:sz w:val="30"/>
          <w:szCs w:val="30"/>
          <w:cs/>
        </w:rPr>
        <w:t>ปี</w:t>
      </w:r>
      <w:r w:rsidR="00F44653" w:rsidRPr="00E11762">
        <w:rPr>
          <w:rFonts w:ascii="Angsana New" w:hAnsi="Angsana New"/>
          <w:sz w:val="30"/>
          <w:szCs w:val="30"/>
          <w:cs/>
        </w:rPr>
        <w:t>สิ้นสุด</w:t>
      </w:r>
      <w:r w:rsidR="00F44653" w:rsidRPr="00E11762">
        <w:rPr>
          <w:rFonts w:ascii="Angsana New" w:hAnsi="Angsana New" w:hint="cs"/>
          <w:sz w:val="30"/>
          <w:szCs w:val="30"/>
          <w:cs/>
        </w:rPr>
        <w:t xml:space="preserve"> </w:t>
      </w:r>
      <w:r w:rsidR="00F44653" w:rsidRPr="00E11762">
        <w:rPr>
          <w:rFonts w:ascii="Angsana New" w:hAnsi="Angsana New"/>
          <w:sz w:val="30"/>
          <w:szCs w:val="30"/>
        </w:rPr>
        <w:t>31</w:t>
      </w:r>
      <w:r w:rsidR="00F44653" w:rsidRPr="00E1176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44653" w:rsidRPr="00E11762">
        <w:rPr>
          <w:rFonts w:ascii="Angsana New" w:hAnsi="Angsana New"/>
          <w:sz w:val="30"/>
          <w:szCs w:val="30"/>
        </w:rPr>
        <w:t>256</w:t>
      </w:r>
      <w:r w:rsidR="00CD4134" w:rsidRPr="00E11762">
        <w:rPr>
          <w:rFonts w:ascii="Angsana New" w:hAnsi="Angsana New"/>
          <w:sz w:val="30"/>
          <w:szCs w:val="30"/>
        </w:rPr>
        <w:t>2</w:t>
      </w:r>
      <w:r w:rsidR="00F44653" w:rsidRPr="00E11762">
        <w:rPr>
          <w:rFonts w:ascii="Angsana New" w:hAnsi="Angsana New"/>
          <w:sz w:val="30"/>
          <w:szCs w:val="30"/>
        </w:rPr>
        <w:t xml:space="preserve"> </w:t>
      </w:r>
      <w:r w:rsidR="00F44653" w:rsidRPr="00E11762">
        <w:rPr>
          <w:rFonts w:ascii="Angsana New" w:hAnsi="Angsana New" w:hint="cs"/>
          <w:sz w:val="30"/>
          <w:szCs w:val="30"/>
          <w:cs/>
        </w:rPr>
        <w:t>เพื่อเป็นข้อมูลให้แก่ผู้ใช้งบการเงินสามารถใช้ในการเปรียบเทียบได้</w:t>
      </w:r>
    </w:p>
    <w:p w14:paraId="678B1340" w14:textId="77777777" w:rsidR="007A3A5D" w:rsidRDefault="007A3A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394498F" w14:textId="6E2DA11F" w:rsidR="00542594" w:rsidRPr="00E11762" w:rsidRDefault="00542594" w:rsidP="00C02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11762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การซื้อบริษัทย่อย</w:t>
      </w:r>
    </w:p>
    <w:p w14:paraId="4AD6EDE8" w14:textId="77777777" w:rsidR="00542594" w:rsidRPr="00E11762" w:rsidRDefault="00542594" w:rsidP="00684D97">
      <w:pPr>
        <w:pStyle w:val="BodyText"/>
        <w:spacing w:after="0" w:line="240" w:lineRule="auto"/>
        <w:ind w:right="27"/>
        <w:jc w:val="thaiDistribute"/>
        <w:rPr>
          <w:rFonts w:ascii="Angsana New" w:hAnsi="Angsana New"/>
          <w:sz w:val="30"/>
          <w:szCs w:val="30"/>
        </w:rPr>
      </w:pPr>
    </w:p>
    <w:p w14:paraId="260CAE83" w14:textId="69D27C6A" w:rsidR="00C02C74" w:rsidRPr="00E11762" w:rsidRDefault="00DF129D" w:rsidP="00C02C74">
      <w:pPr>
        <w:tabs>
          <w:tab w:val="left" w:pos="540"/>
        </w:tabs>
        <w:spacing w:line="221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11762">
        <w:rPr>
          <w:rFonts w:ascii="Angsana New" w:hAnsi="Angsana New"/>
          <w:sz w:val="30"/>
          <w:szCs w:val="30"/>
        </w:rPr>
        <w:t xml:space="preserve">1 </w:t>
      </w:r>
      <w:r w:rsidRPr="00E11762">
        <w:rPr>
          <w:rFonts w:ascii="Angsana New" w:hAnsi="Angsana New"/>
          <w:sz w:val="30"/>
          <w:szCs w:val="30"/>
          <w:cs/>
        </w:rPr>
        <w:t xml:space="preserve">มีนาคม </w:t>
      </w:r>
      <w:r w:rsidRPr="00E11762">
        <w:rPr>
          <w:rFonts w:ascii="Angsana New" w:hAnsi="Angsana New"/>
          <w:sz w:val="30"/>
          <w:szCs w:val="30"/>
        </w:rPr>
        <w:t>2562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="00C02C74" w:rsidRPr="00E11762">
        <w:rPr>
          <w:rFonts w:ascii="Angsana New" w:hAnsi="Angsana New"/>
          <w:sz w:val="30"/>
          <w:szCs w:val="30"/>
          <w:cs/>
        </w:rPr>
        <w:t>บริษัทและบริษัท ทีซีซี โฮเทล แอสเสท แมนเนจเม้นท์</w:t>
      </w:r>
      <w:r w:rsidR="00C02C74" w:rsidRPr="00E11762">
        <w:rPr>
          <w:rFonts w:ascii="Angsana New" w:hAnsi="Angsana New"/>
          <w:sz w:val="30"/>
          <w:szCs w:val="30"/>
        </w:rPr>
        <w:t> </w:t>
      </w:r>
      <w:r w:rsidR="00C02C74" w:rsidRPr="00E11762">
        <w:rPr>
          <w:rFonts w:ascii="Angsana New" w:hAnsi="Angsana New"/>
          <w:sz w:val="30"/>
          <w:szCs w:val="30"/>
          <w:cs/>
        </w:rPr>
        <w:t xml:space="preserve"> จำกัด ซึ่งเป็นบริษัทย่อยทางตรงของบริษัท</w:t>
      </w:r>
      <w:r w:rsidR="00C02C74" w:rsidRPr="00E11762">
        <w:rPr>
          <w:rFonts w:ascii="Angsana New" w:hAnsi="Angsana New"/>
          <w:sz w:val="30"/>
          <w:szCs w:val="30"/>
        </w:rPr>
        <w:t xml:space="preserve"> </w:t>
      </w:r>
      <w:r w:rsidR="00C02C74" w:rsidRPr="00E11762">
        <w:rPr>
          <w:rFonts w:ascii="Angsana New" w:hAnsi="Angsana New"/>
          <w:sz w:val="30"/>
          <w:szCs w:val="30"/>
          <w:cs/>
        </w:rPr>
        <w:t>ได้ตกลงทำสัญญาซื้อขายหุ้นกับ</w:t>
      </w:r>
      <w:r w:rsidR="00C02C74" w:rsidRPr="00E11762">
        <w:rPr>
          <w:rFonts w:ascii="Angsana New" w:hAnsi="Angsana New" w:hint="cs"/>
          <w:sz w:val="30"/>
          <w:szCs w:val="30"/>
          <w:cs/>
        </w:rPr>
        <w:t>บริษัท ทีซีซี แอสเสท เวิรด์ คอร์ปอเรชั่น จำกัด ซึ่งเป็น</w:t>
      </w:r>
      <w:r w:rsidR="00C02C74" w:rsidRPr="00E11762">
        <w:rPr>
          <w:rFonts w:ascii="Angsana New" w:hAnsi="Angsana New"/>
          <w:sz w:val="30"/>
          <w:szCs w:val="30"/>
          <w:cs/>
        </w:rPr>
        <w:t xml:space="preserve">กิจการที่เกี่ยวข้องกัน แผนการซื้อหุ้นดังกล่าวได้รับอนุมัติจากคณะกรรมการเมื่อวันที่ </w:t>
      </w:r>
      <w:r w:rsidR="00C02C74" w:rsidRPr="00E11762">
        <w:rPr>
          <w:rFonts w:ascii="Angsana New" w:hAnsi="Angsana New"/>
          <w:sz w:val="30"/>
          <w:szCs w:val="30"/>
        </w:rPr>
        <w:t xml:space="preserve">22 </w:t>
      </w:r>
      <w:r w:rsidR="00C02C74" w:rsidRPr="00E11762">
        <w:rPr>
          <w:rFonts w:ascii="Angsana New" w:hAnsi="Angsana New"/>
          <w:sz w:val="30"/>
          <w:szCs w:val="30"/>
          <w:cs/>
        </w:rPr>
        <w:t xml:space="preserve">มกราคม </w:t>
      </w:r>
      <w:r w:rsidR="00C02C74" w:rsidRPr="00E11762">
        <w:rPr>
          <w:rFonts w:ascii="Angsana New" w:hAnsi="Angsana New"/>
          <w:sz w:val="30"/>
          <w:szCs w:val="30"/>
        </w:rPr>
        <w:t xml:space="preserve">2562 </w:t>
      </w:r>
      <w:r w:rsidR="00C02C74" w:rsidRPr="00E11762">
        <w:rPr>
          <w:rFonts w:ascii="Angsana New" w:hAnsi="Angsana New"/>
          <w:sz w:val="30"/>
          <w:szCs w:val="30"/>
          <w:cs/>
        </w:rPr>
        <w:t xml:space="preserve">เพื่อซื้อร้อยละ </w:t>
      </w:r>
      <w:r w:rsidR="00C02C74" w:rsidRPr="00E11762">
        <w:rPr>
          <w:rFonts w:ascii="Angsana New" w:hAnsi="Angsana New"/>
          <w:sz w:val="30"/>
          <w:szCs w:val="30"/>
        </w:rPr>
        <w:t xml:space="preserve">100 </w:t>
      </w:r>
      <w:r w:rsidR="00C02C74" w:rsidRPr="00E11762">
        <w:rPr>
          <w:rFonts w:ascii="Angsana New" w:hAnsi="Angsana New"/>
          <w:sz w:val="30"/>
          <w:szCs w:val="30"/>
          <w:cs/>
        </w:rPr>
        <w:t xml:space="preserve">ของส่วนได้เสียของ </w:t>
      </w:r>
      <w:r w:rsidR="00C02C74" w:rsidRPr="00E11762">
        <w:rPr>
          <w:rFonts w:ascii="Angsana New" w:hAnsi="Angsana New"/>
          <w:sz w:val="30"/>
          <w:szCs w:val="30"/>
        </w:rPr>
        <w:t xml:space="preserve">11 </w:t>
      </w:r>
      <w:r w:rsidR="00C02C74" w:rsidRPr="00E11762">
        <w:rPr>
          <w:rFonts w:ascii="Angsana New" w:hAnsi="Angsana New"/>
          <w:sz w:val="30"/>
          <w:szCs w:val="30"/>
          <w:cs/>
        </w:rPr>
        <w:t>บริษัท ที่ประกอบธุรกิจโรงแรมและบริการที่เกี่ยวข้อง</w:t>
      </w:r>
      <w:r>
        <w:rPr>
          <w:rFonts w:ascii="Angsana New" w:hAnsi="Angsana New" w:hint="cs"/>
          <w:sz w:val="30"/>
          <w:szCs w:val="30"/>
          <w:cs/>
        </w:rPr>
        <w:t xml:space="preserve"> ตลอดจน</w:t>
      </w:r>
      <w:r w:rsidR="00C02C74" w:rsidRPr="00E11762">
        <w:rPr>
          <w:rFonts w:ascii="Angsana New" w:hAnsi="Angsana New"/>
          <w:sz w:val="30"/>
          <w:szCs w:val="30"/>
          <w:cs/>
        </w:rPr>
        <w:t xml:space="preserve">ธุรกิจให้เช่าและให้บริการอาคารพาณิชยกรรม ส่งผลให้กลุ่มบริษัทมีอำนาจควบคุมในบริษัทที่ถูกเข้าซื้อ รวมถึงบริษัทย่อยของบริษัทที่ถูกเข้าซื้อ </w:t>
      </w:r>
      <w:r w:rsidR="00C02C74" w:rsidRPr="00E11762">
        <w:rPr>
          <w:rFonts w:ascii="Angsana New" w:hAnsi="Angsana New"/>
          <w:sz w:val="30"/>
          <w:szCs w:val="30"/>
        </w:rPr>
        <w:t xml:space="preserve">5 </w:t>
      </w:r>
      <w:r w:rsidR="00C02C74" w:rsidRPr="00E11762">
        <w:rPr>
          <w:rFonts w:ascii="Angsana New" w:hAnsi="Angsana New"/>
          <w:sz w:val="30"/>
          <w:szCs w:val="30"/>
          <w:cs/>
        </w:rPr>
        <w:t>บริษัท</w:t>
      </w:r>
      <w:r w:rsidR="00C02C74" w:rsidRPr="00E11762">
        <w:rPr>
          <w:rFonts w:ascii="Angsana New" w:hAnsi="Angsana New" w:hint="cs"/>
          <w:sz w:val="30"/>
          <w:szCs w:val="30"/>
          <w:cs/>
        </w:rPr>
        <w:t xml:space="preserve"> </w:t>
      </w:r>
      <w:r w:rsidR="00C02C74" w:rsidRPr="00E11762">
        <w:rPr>
          <w:rFonts w:ascii="Angsana New" w:hAnsi="Angsana New"/>
          <w:sz w:val="30"/>
          <w:szCs w:val="30"/>
          <w:cs/>
        </w:rPr>
        <w:t>ดังต่อไปนี้</w:t>
      </w:r>
    </w:p>
    <w:p w14:paraId="517215DD" w14:textId="77777777" w:rsidR="00C02C74" w:rsidRPr="00E11762" w:rsidRDefault="00C02C74" w:rsidP="00DF165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3" w:lineRule="auto"/>
        <w:ind w:right="29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11762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บริษัท นิวมัลตี้ไมน์ จำกัด </w:t>
      </w:r>
    </w:p>
    <w:p w14:paraId="20BDA052" w14:textId="77777777" w:rsidR="00C02C74" w:rsidRPr="00E11762" w:rsidRDefault="00C02C74" w:rsidP="00DF165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3" w:lineRule="auto"/>
        <w:ind w:right="29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11762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 ทีซีซี ลักซ์ชูรีโฮเทลส์ และ รีสอร์ท จำกัด</w:t>
      </w:r>
    </w:p>
    <w:p w14:paraId="25BC25E2" w14:textId="77777777" w:rsidR="00C02C74" w:rsidRPr="00E11762" w:rsidRDefault="00C02C74" w:rsidP="00DF165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3" w:lineRule="auto"/>
        <w:ind w:right="29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11762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 ทีซีซี โฮเทล คอลเล็คชั่น จำกัด</w:t>
      </w:r>
    </w:p>
    <w:p w14:paraId="3E061C81" w14:textId="77777777" w:rsidR="00C02C74" w:rsidRPr="00E11762" w:rsidRDefault="00C02C74" w:rsidP="00DF165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3" w:lineRule="auto"/>
        <w:ind w:right="29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11762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บริษัท สิริทรัพย์ พัฒนา </w:t>
      </w:r>
      <w:r w:rsidRPr="00E11762">
        <w:rPr>
          <w:rFonts w:ascii="Angsana New" w:hAnsi="Angsana New"/>
          <w:snapToGrid w:val="0"/>
          <w:sz w:val="30"/>
          <w:szCs w:val="30"/>
          <w:lang w:eastAsia="th-TH"/>
        </w:rPr>
        <w:t>1</w:t>
      </w:r>
      <w:r w:rsidRPr="00E11762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จำกัด</w:t>
      </w:r>
    </w:p>
    <w:p w14:paraId="0B804CB2" w14:textId="77777777" w:rsidR="00C02C74" w:rsidRPr="00E11762" w:rsidRDefault="00C02C74" w:rsidP="00DF165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3" w:lineRule="auto"/>
        <w:ind w:right="29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11762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 ทีซีซีซีแอล จอมเทียน จำกัด</w:t>
      </w:r>
    </w:p>
    <w:p w14:paraId="540AF53F" w14:textId="77777777" w:rsidR="00C02C74" w:rsidRPr="00E11762" w:rsidRDefault="00C02C74" w:rsidP="00DF165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3" w:lineRule="auto"/>
        <w:ind w:right="29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11762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 ทีซีซี พัทยา จำกัด</w:t>
      </w:r>
    </w:p>
    <w:p w14:paraId="436F4EA6" w14:textId="77777777" w:rsidR="00C02C74" w:rsidRPr="00E11762" w:rsidRDefault="00C02C74" w:rsidP="00DF165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3" w:lineRule="auto"/>
        <w:ind w:right="29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11762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 ทีซีซี โฮเทลส์ แมนเนจเม้นท์ จำกัด</w:t>
      </w:r>
    </w:p>
    <w:p w14:paraId="20290B33" w14:textId="77777777" w:rsidR="00C02C74" w:rsidRPr="00E11762" w:rsidRDefault="00C02C74" w:rsidP="00DF165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3" w:lineRule="auto"/>
        <w:ind w:right="29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11762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 ผดุงลาภ จำกัด</w:t>
      </w:r>
    </w:p>
    <w:p w14:paraId="619F75A6" w14:textId="77777777" w:rsidR="00C02C74" w:rsidRPr="00E11762" w:rsidRDefault="00C02C74" w:rsidP="00DF165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3" w:lineRule="auto"/>
        <w:ind w:right="29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11762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บริษัท รีเทล เวิลด์ </w:t>
      </w:r>
      <w:r w:rsidRPr="00E11762">
        <w:rPr>
          <w:rFonts w:ascii="Angsana New" w:hAnsi="Angsana New"/>
          <w:snapToGrid w:val="0"/>
          <w:sz w:val="30"/>
          <w:szCs w:val="30"/>
          <w:lang w:eastAsia="th-TH"/>
        </w:rPr>
        <w:t>8</w:t>
      </w:r>
      <w:r w:rsidRPr="00E11762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จำกัด</w:t>
      </w:r>
    </w:p>
    <w:p w14:paraId="3D713E24" w14:textId="77777777" w:rsidR="00C02C74" w:rsidRPr="00E11762" w:rsidRDefault="00C02C74" w:rsidP="00DF165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3" w:lineRule="auto"/>
        <w:ind w:right="29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11762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บริษัท คอนเซพ แลนด์ </w:t>
      </w:r>
      <w:r w:rsidRPr="00E11762">
        <w:rPr>
          <w:rFonts w:ascii="Angsana New" w:hAnsi="Angsana New"/>
          <w:snapToGrid w:val="0"/>
          <w:sz w:val="30"/>
          <w:szCs w:val="30"/>
          <w:lang w:eastAsia="th-TH"/>
        </w:rPr>
        <w:t>9</w:t>
      </w:r>
      <w:r w:rsidRPr="00E11762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จำกัด</w:t>
      </w:r>
    </w:p>
    <w:p w14:paraId="3C69C6F1" w14:textId="77777777" w:rsidR="00C02C74" w:rsidRPr="00E11762" w:rsidRDefault="00C02C74" w:rsidP="00DF165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3" w:lineRule="auto"/>
        <w:ind w:right="29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11762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บริษัท โฮเทลส์ เวิลด์ </w:t>
      </w:r>
      <w:r w:rsidRPr="00E11762">
        <w:rPr>
          <w:rFonts w:ascii="Angsana New" w:hAnsi="Angsana New"/>
          <w:snapToGrid w:val="0"/>
          <w:sz w:val="30"/>
          <w:szCs w:val="30"/>
          <w:lang w:eastAsia="th-TH"/>
        </w:rPr>
        <w:t>7</w:t>
      </w:r>
      <w:r w:rsidRPr="00E11762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จำกัด</w:t>
      </w:r>
    </w:p>
    <w:p w14:paraId="4101D98D" w14:textId="77777777" w:rsidR="00C02C74" w:rsidRPr="00E11762" w:rsidRDefault="00C02C74" w:rsidP="00DF165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3" w:lineRule="auto"/>
        <w:ind w:right="29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11762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 จรุงเศรษฐ์ จำกัด</w:t>
      </w:r>
    </w:p>
    <w:p w14:paraId="7F03D36E" w14:textId="77777777" w:rsidR="00C02C74" w:rsidRPr="00E11762" w:rsidRDefault="00C02C74" w:rsidP="00DF165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3" w:lineRule="auto"/>
        <w:ind w:right="29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11762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บริษัท นิวมาร์เก็ต เอ็นเตอร์ไพร์ส จำกัด </w:t>
      </w:r>
    </w:p>
    <w:p w14:paraId="50D321AA" w14:textId="77777777" w:rsidR="00C02C74" w:rsidRPr="00E11762" w:rsidRDefault="00C02C74" w:rsidP="00DF165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3" w:lineRule="auto"/>
        <w:ind w:right="29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11762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บริษัท วรรณวนา ดีเวลลอปเม้นท์ จำกัด </w:t>
      </w:r>
    </w:p>
    <w:p w14:paraId="4EBF5697" w14:textId="77777777" w:rsidR="00C02C74" w:rsidRPr="00E11762" w:rsidRDefault="00C02C74" w:rsidP="00DF165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3" w:lineRule="auto"/>
        <w:ind w:right="29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11762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บริษัท ภุมริน รีสอร์ท แอนด์ สปา จำกัด </w:t>
      </w:r>
      <w:r w:rsidRPr="00E11762">
        <w:rPr>
          <w:rFonts w:ascii="Angsana New" w:hAnsi="Angsana New"/>
          <w:snapToGrid w:val="0"/>
          <w:sz w:val="30"/>
          <w:szCs w:val="30"/>
          <w:cs/>
          <w:lang w:eastAsia="th-TH"/>
        </w:rPr>
        <w:t>และ</w:t>
      </w:r>
    </w:p>
    <w:p w14:paraId="1D69C4E9" w14:textId="77777777" w:rsidR="00C02C74" w:rsidRPr="00E11762" w:rsidRDefault="00C02C74" w:rsidP="00DF165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3" w:lineRule="auto"/>
        <w:ind w:right="29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11762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บริษัท พีซฟูล เอ็นเตอร์ไพร์ส จำกัด </w:t>
      </w:r>
    </w:p>
    <w:p w14:paraId="7DB3E141" w14:textId="1E579568" w:rsidR="00C02C74" w:rsidRDefault="00C02C74" w:rsidP="00C02C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630" w:right="29"/>
        <w:jc w:val="thaiDistribute"/>
        <w:rPr>
          <w:rFonts w:ascii="Angsana New" w:hAnsi="Angsana New"/>
          <w:snapToGrid w:val="0"/>
          <w:sz w:val="22"/>
          <w:lang w:eastAsia="th-TH"/>
        </w:rPr>
      </w:pPr>
    </w:p>
    <w:p w14:paraId="1BC31BB2" w14:textId="3D3D4EB7" w:rsidR="00E03FB8" w:rsidRDefault="00C02C74" w:rsidP="00E03FB8">
      <w:pPr>
        <w:autoSpaceDE w:val="0"/>
        <w:autoSpaceDN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 xml:space="preserve">รายการดังกล่าวเสร็จสิ้นเมื่อวันที่ </w:t>
      </w:r>
      <w:r w:rsidRPr="00E11762">
        <w:rPr>
          <w:rFonts w:ascii="Angsana New" w:hAnsi="Angsana New"/>
          <w:sz w:val="30"/>
          <w:szCs w:val="30"/>
        </w:rPr>
        <w:t>1</w:t>
      </w:r>
      <w:r w:rsidRPr="00E11762">
        <w:rPr>
          <w:rFonts w:ascii="Angsana New" w:hAnsi="Angsana New"/>
          <w:sz w:val="30"/>
          <w:szCs w:val="30"/>
          <w:cs/>
        </w:rPr>
        <w:t xml:space="preserve"> มกราคม </w:t>
      </w:r>
      <w:r w:rsidRPr="00E11762">
        <w:rPr>
          <w:rFonts w:ascii="Angsana New" w:hAnsi="Angsana New"/>
          <w:sz w:val="30"/>
          <w:szCs w:val="30"/>
        </w:rPr>
        <w:t>2563</w:t>
      </w:r>
      <w:r w:rsidRPr="00E11762">
        <w:rPr>
          <w:rFonts w:ascii="Angsana New" w:hAnsi="Angsana New"/>
          <w:sz w:val="30"/>
          <w:szCs w:val="30"/>
          <w:cs/>
        </w:rPr>
        <w:t xml:space="preserve"> โดยกลุ่มบริษัทจ่ายเงินจำนวน </w:t>
      </w:r>
      <w:r w:rsidRPr="00E11762">
        <w:rPr>
          <w:rFonts w:ascii="Angsana New" w:hAnsi="Angsana New"/>
          <w:sz w:val="30"/>
          <w:szCs w:val="30"/>
        </w:rPr>
        <w:t>17,361</w:t>
      </w:r>
      <w:r w:rsidRPr="00E11762">
        <w:rPr>
          <w:rFonts w:ascii="Angsana New" w:hAnsi="Angsana New"/>
          <w:sz w:val="30"/>
          <w:szCs w:val="30"/>
          <w:cs/>
        </w:rPr>
        <w:t xml:space="preserve"> ล้านบาทสำหรับการซื้อหุ้นของบริษัทดังกล่าวและให้บริษัทที่ถูกซื้อกู้ยืมเงินจำนวน</w:t>
      </w:r>
      <w:r w:rsidR="00AD54F3">
        <w:rPr>
          <w:rFonts w:ascii="Angsana New" w:hAnsi="Angsana New" w:hint="cs"/>
          <w:sz w:val="30"/>
          <w:szCs w:val="30"/>
          <w:cs/>
        </w:rPr>
        <w:t>เงิน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</w:rPr>
        <w:t>8,868</w:t>
      </w:r>
      <w:r w:rsidRPr="00E11762">
        <w:rPr>
          <w:rFonts w:ascii="Angsana New" w:hAnsi="Angsana New"/>
          <w:sz w:val="30"/>
          <w:szCs w:val="30"/>
          <w:cs/>
        </w:rPr>
        <w:t xml:space="preserve"> ล้านบาทเพื่อจ่ายชำระคืนเงินกู้ยืมจากผู้ถือหุ้นเดิมที่บริษัทที่ถูกซื้อมีอยู่ ณ วันที่เข้าซื้อธุรกิจ</w:t>
      </w:r>
      <w:r w:rsidR="00AD54F3">
        <w:rPr>
          <w:rFonts w:ascii="Angsana New" w:hAnsi="Angsana New" w:hint="cs"/>
          <w:sz w:val="30"/>
          <w:szCs w:val="30"/>
          <w:cs/>
        </w:rPr>
        <w:t xml:space="preserve"> </w:t>
      </w:r>
      <w:r w:rsidR="00DF129D">
        <w:rPr>
          <w:rFonts w:ascii="Angsana New" w:hAnsi="Angsana New" w:hint="cs"/>
          <w:sz w:val="30"/>
          <w:szCs w:val="30"/>
          <w:cs/>
        </w:rPr>
        <w:t xml:space="preserve">รวมทั้งสิ้นเป็นเงิน </w:t>
      </w:r>
      <w:r w:rsidR="00DF129D">
        <w:rPr>
          <w:rFonts w:ascii="Angsana New" w:hAnsi="Angsana New"/>
          <w:sz w:val="30"/>
          <w:szCs w:val="30"/>
        </w:rPr>
        <w:t xml:space="preserve">26,229 </w:t>
      </w:r>
      <w:r w:rsidR="00DF129D">
        <w:rPr>
          <w:rFonts w:ascii="Angsana New" w:hAnsi="Angsana New" w:hint="cs"/>
          <w:sz w:val="30"/>
          <w:szCs w:val="30"/>
          <w:cs/>
        </w:rPr>
        <w:t>ล้านบาท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="00DF129D">
        <w:rPr>
          <w:rFonts w:ascii="Angsana New" w:hAnsi="Angsana New" w:hint="cs"/>
          <w:sz w:val="30"/>
          <w:szCs w:val="30"/>
          <w:cs/>
        </w:rPr>
        <w:t>ต่อมา</w:t>
      </w:r>
      <w:r w:rsidRPr="00E11762">
        <w:rPr>
          <w:rFonts w:ascii="Angsana New" w:hAnsi="Angsana New"/>
          <w:sz w:val="30"/>
          <w:szCs w:val="30"/>
          <w:cs/>
        </w:rPr>
        <w:t>กลุ่มบริษัท</w:t>
      </w:r>
      <w:r w:rsidRPr="00E11762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และผู้ขายไ</w:t>
      </w:r>
      <w:r w:rsidRPr="00E11762">
        <w:rPr>
          <w:rFonts w:ascii="Angsana New" w:hAnsi="Angsana New"/>
          <w:sz w:val="30"/>
          <w:szCs w:val="30"/>
          <w:cs/>
        </w:rPr>
        <w:t>ด้มี</w:t>
      </w:r>
      <w:r w:rsidR="005F58B0">
        <w:rPr>
          <w:rFonts w:ascii="Angsana New" w:hAnsi="Angsana New"/>
          <w:sz w:val="30"/>
          <w:szCs w:val="30"/>
          <w:cs/>
        </w:rPr>
        <w:br/>
      </w:r>
      <w:r w:rsidRPr="00E11762">
        <w:rPr>
          <w:rFonts w:ascii="Angsana New" w:hAnsi="Angsana New"/>
          <w:sz w:val="30"/>
          <w:szCs w:val="30"/>
          <w:cs/>
        </w:rPr>
        <w:t>การตกลงปรับปรุงราคาซื้อขายธุรกิจ</w:t>
      </w:r>
      <w:r w:rsidR="00DF129D">
        <w:rPr>
          <w:rFonts w:ascii="Angsana New" w:hAnsi="Angsana New" w:hint="cs"/>
          <w:sz w:val="30"/>
          <w:szCs w:val="30"/>
          <w:cs/>
        </w:rPr>
        <w:t>ใหม่คงเหลือ</w:t>
      </w:r>
      <w:r w:rsidRPr="00E11762">
        <w:rPr>
          <w:rFonts w:ascii="Angsana New" w:hAnsi="Angsana New"/>
          <w:sz w:val="30"/>
          <w:szCs w:val="30"/>
          <w:cs/>
        </w:rPr>
        <w:t>จำนวนเงิน</w:t>
      </w:r>
      <w:r w:rsidRPr="00E11762">
        <w:rPr>
          <w:rFonts w:ascii="Angsana New" w:hAnsi="Angsana New" w:hint="cs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</w:rPr>
        <w:t>25,785</w:t>
      </w:r>
      <w:r w:rsidRPr="00E11762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E11762">
        <w:rPr>
          <w:rFonts w:ascii="Angsana New" w:hAnsi="Angsana New" w:hint="cs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  <w:cs/>
        </w:rPr>
        <w:t>ซึ่งเป็นผลจากการปรับปรุงมูลค่าของเงินทุนหมุนเวียนของบริษัทที่ถูกเข้าซื้อ</w:t>
      </w:r>
      <w:r w:rsidR="00AD54F3">
        <w:rPr>
          <w:rFonts w:ascii="Angsana New" w:hAnsi="Angsana New" w:hint="cs"/>
          <w:sz w:val="30"/>
          <w:szCs w:val="30"/>
          <w:cs/>
        </w:rPr>
        <w:t xml:space="preserve"> ณ </w:t>
      </w:r>
      <w:r w:rsidRPr="00E11762">
        <w:rPr>
          <w:rFonts w:ascii="Angsana New" w:hAnsi="Angsana New"/>
          <w:sz w:val="30"/>
          <w:szCs w:val="30"/>
          <w:cs/>
        </w:rPr>
        <w:t xml:space="preserve">วันที่ </w:t>
      </w:r>
      <w:r w:rsidRPr="00E11762">
        <w:rPr>
          <w:rFonts w:ascii="Angsana New" w:hAnsi="Angsana New"/>
          <w:sz w:val="30"/>
          <w:szCs w:val="30"/>
        </w:rPr>
        <w:t>1</w:t>
      </w:r>
      <w:r w:rsidRPr="00E11762">
        <w:rPr>
          <w:rFonts w:ascii="Angsana New" w:hAnsi="Angsana New"/>
          <w:sz w:val="30"/>
          <w:szCs w:val="30"/>
          <w:cs/>
        </w:rPr>
        <w:t xml:space="preserve"> มกราคม</w:t>
      </w:r>
      <w:r w:rsidRPr="00E11762">
        <w:rPr>
          <w:rFonts w:ascii="Angsana New" w:hAnsi="Angsana New"/>
          <w:sz w:val="30"/>
          <w:szCs w:val="30"/>
        </w:rPr>
        <w:t xml:space="preserve"> 2563 </w:t>
      </w:r>
      <w:r w:rsidRPr="00E11762">
        <w:rPr>
          <w:rFonts w:ascii="Angsana New" w:hAnsi="Angsana New" w:hint="cs"/>
          <w:sz w:val="30"/>
          <w:szCs w:val="30"/>
          <w:cs/>
        </w:rPr>
        <w:t>ทั้งนี้ กลุ่ม</w:t>
      </w:r>
      <w:r w:rsidRPr="00E11762">
        <w:rPr>
          <w:rFonts w:ascii="Angsana New" w:hAnsi="Angsana New"/>
          <w:sz w:val="30"/>
          <w:szCs w:val="30"/>
          <w:cs/>
        </w:rPr>
        <w:t>บริษัทได้รับเงินคืนจากผู้ถือหุ้นเดิมเป็นจำนวน</w:t>
      </w:r>
      <w:r w:rsidR="00AD54F3">
        <w:rPr>
          <w:rFonts w:ascii="Angsana New" w:hAnsi="Angsana New" w:hint="cs"/>
          <w:sz w:val="30"/>
          <w:szCs w:val="30"/>
          <w:cs/>
        </w:rPr>
        <w:t>เงิน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</w:rPr>
        <w:t xml:space="preserve">444 </w:t>
      </w:r>
      <w:r w:rsidRPr="00E11762">
        <w:rPr>
          <w:rFonts w:ascii="Angsana New" w:hAnsi="Angsana New"/>
          <w:sz w:val="30"/>
          <w:szCs w:val="30"/>
          <w:cs/>
        </w:rPr>
        <w:t>ล้านบาท</w:t>
      </w:r>
      <w:r w:rsidRPr="00E11762">
        <w:rPr>
          <w:rFonts w:ascii="Angsana New" w:hAnsi="Angsana New" w:hint="cs"/>
          <w:sz w:val="30"/>
          <w:szCs w:val="30"/>
          <w:cs/>
        </w:rPr>
        <w:t xml:space="preserve">แล้วเมื่อวันที่ </w:t>
      </w:r>
      <w:r w:rsidRPr="00E11762">
        <w:rPr>
          <w:rFonts w:ascii="Angsana New" w:hAnsi="Angsana New"/>
          <w:sz w:val="30"/>
          <w:szCs w:val="30"/>
        </w:rPr>
        <w:t xml:space="preserve">2 </w:t>
      </w:r>
      <w:r w:rsidRPr="00E11762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E11762">
        <w:rPr>
          <w:rFonts w:ascii="Angsana New" w:hAnsi="Angsana New"/>
          <w:sz w:val="30"/>
          <w:szCs w:val="30"/>
        </w:rPr>
        <w:t>2563</w:t>
      </w:r>
    </w:p>
    <w:p w14:paraId="6FC5915D" w14:textId="5E40B24C" w:rsidR="005F58B0" w:rsidRPr="00A445B9" w:rsidRDefault="005F58B0" w:rsidP="00A445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630" w:right="29"/>
        <w:jc w:val="thaiDistribute"/>
        <w:rPr>
          <w:rFonts w:ascii="Angsana New" w:hAnsi="Angsana New"/>
          <w:snapToGrid w:val="0"/>
          <w:sz w:val="22"/>
          <w:cs/>
          <w:lang w:eastAsia="th-TH"/>
        </w:rPr>
      </w:pPr>
    </w:p>
    <w:p w14:paraId="706B9ADA" w14:textId="77777777" w:rsidR="00800B36" w:rsidRDefault="00800B36" w:rsidP="00E03FB8">
      <w:pPr>
        <w:autoSpaceDE w:val="0"/>
        <w:autoSpaceDN w:val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B7CF83C" w14:textId="77777777" w:rsidR="00800B36" w:rsidRDefault="00800B36" w:rsidP="00E03FB8">
      <w:pPr>
        <w:autoSpaceDE w:val="0"/>
        <w:autoSpaceDN w:val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49CD73E" w14:textId="6B20918F" w:rsidR="00C02C74" w:rsidRPr="00E11762" w:rsidRDefault="00C02C74" w:rsidP="00E03FB8">
      <w:pPr>
        <w:autoSpaceDE w:val="0"/>
        <w:autoSpaceDN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lastRenderedPageBreak/>
        <w:t>รายละเอียดของการซื้อบริษัทย่อยมีดังต่อไปนี้</w:t>
      </w:r>
    </w:p>
    <w:p w14:paraId="38951FA0" w14:textId="77777777" w:rsidR="00C02C74" w:rsidRPr="00E11762" w:rsidRDefault="00C02C74" w:rsidP="00C02C74">
      <w:pPr>
        <w:spacing w:line="223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4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283"/>
        <w:gridCol w:w="1247"/>
        <w:gridCol w:w="283"/>
        <w:gridCol w:w="1337"/>
        <w:gridCol w:w="283"/>
        <w:gridCol w:w="1337"/>
        <w:gridCol w:w="284"/>
        <w:gridCol w:w="1281"/>
      </w:tblGrid>
      <w:tr w:rsidR="00C02C74" w:rsidRPr="00E11762" w14:paraId="48355FC3" w14:textId="77777777" w:rsidTr="00D02381">
        <w:trPr>
          <w:trHeight w:val="20"/>
          <w:tblHeader/>
        </w:trPr>
        <w:tc>
          <w:tcPr>
            <w:tcW w:w="3150" w:type="dxa"/>
            <w:vAlign w:val="bottom"/>
          </w:tcPr>
          <w:p w14:paraId="4BEB050E" w14:textId="77777777" w:rsidR="00C02C74" w:rsidRPr="00E11762" w:rsidRDefault="00C02C74" w:rsidP="00D02381">
            <w:pPr>
              <w:spacing w:line="216" w:lineRule="auto"/>
              <w:ind w:left="-108" w:right="-108" w:firstLine="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br w:type="page"/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83" w:type="dxa"/>
            <w:vAlign w:val="bottom"/>
          </w:tcPr>
          <w:p w14:paraId="122DD250" w14:textId="77777777" w:rsidR="00C02C74" w:rsidRPr="00E11762" w:rsidRDefault="00C02C74" w:rsidP="00D02381">
            <w:pPr>
              <w:spacing w:line="216" w:lineRule="auto"/>
              <w:ind w:left="-108" w:right="-108" w:firstLine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02EA13F1" w14:textId="77777777" w:rsidR="00C02C74" w:rsidRPr="00E11762" w:rsidRDefault="00C02C74" w:rsidP="00D02381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สัดส่วน</w:t>
            </w:r>
          </w:p>
          <w:p w14:paraId="690BC5F6" w14:textId="77777777" w:rsidR="00C02C74" w:rsidRPr="00E11762" w:rsidRDefault="00C02C74" w:rsidP="00D02381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การซื้อหุ้นทุน</w:t>
            </w:r>
          </w:p>
        </w:tc>
        <w:tc>
          <w:tcPr>
            <w:tcW w:w="283" w:type="dxa"/>
            <w:vAlign w:val="bottom"/>
          </w:tcPr>
          <w:p w14:paraId="03B65E2B" w14:textId="77777777" w:rsidR="00C02C74" w:rsidRPr="00E11762" w:rsidRDefault="00C02C74" w:rsidP="00D02381">
            <w:pPr>
              <w:spacing w:line="216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06473C0A" w14:textId="77777777" w:rsidR="00C02C74" w:rsidRPr="00E11762" w:rsidRDefault="00C02C74" w:rsidP="00D02381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สิ่งตอบแทน</w:t>
            </w:r>
          </w:p>
          <w:p w14:paraId="75D709BF" w14:textId="77777777" w:rsidR="00C02C74" w:rsidRPr="00E11762" w:rsidRDefault="00C02C74" w:rsidP="00D02381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ที่โอนให้</w:t>
            </w:r>
          </w:p>
        </w:tc>
        <w:tc>
          <w:tcPr>
            <w:tcW w:w="283" w:type="dxa"/>
            <w:vAlign w:val="bottom"/>
          </w:tcPr>
          <w:p w14:paraId="559DD47A" w14:textId="77777777" w:rsidR="00C02C74" w:rsidRPr="00E11762" w:rsidRDefault="00C02C74" w:rsidP="00D02381">
            <w:pPr>
              <w:spacing w:line="216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22ED4256" w14:textId="77777777" w:rsidR="00C02C74" w:rsidRPr="00E11762" w:rsidRDefault="00C02C74" w:rsidP="00D02381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มูลค่าตามบัญชีของ</w:t>
            </w: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  <w:p w14:paraId="031693F2" w14:textId="77777777" w:rsidR="00C02C74" w:rsidRPr="00E11762" w:rsidRDefault="00C02C74" w:rsidP="00D02381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84" w:type="dxa"/>
            <w:vAlign w:val="bottom"/>
          </w:tcPr>
          <w:p w14:paraId="14364EF5" w14:textId="77777777" w:rsidR="00C02C74" w:rsidRPr="00E11762" w:rsidRDefault="00C02C74" w:rsidP="00D02381">
            <w:pPr>
              <w:spacing w:line="216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027FCEA6" w14:textId="55A2D6E9" w:rsidR="00C02C74" w:rsidRPr="00E11762" w:rsidRDefault="00934F3D" w:rsidP="00D02381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ผลต่าง</w:t>
            </w:r>
          </w:p>
          <w:p w14:paraId="7C275EEA" w14:textId="77777777" w:rsidR="00C02C74" w:rsidRPr="00E11762" w:rsidRDefault="00C02C74" w:rsidP="00D02381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จากการ</w:t>
            </w:r>
          </w:p>
          <w:p w14:paraId="0D712216" w14:textId="5E4C8C6A" w:rsidR="00C02C74" w:rsidRPr="00E11762" w:rsidRDefault="00934F3D" w:rsidP="00D02381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รวมธุรกิจภายใต้การควบคุมเดียวกัน</w:t>
            </w:r>
          </w:p>
        </w:tc>
      </w:tr>
      <w:tr w:rsidR="00C02C74" w:rsidRPr="00E11762" w14:paraId="0FE151F1" w14:textId="77777777" w:rsidTr="00D02381">
        <w:trPr>
          <w:trHeight w:val="20"/>
          <w:tblHeader/>
        </w:trPr>
        <w:tc>
          <w:tcPr>
            <w:tcW w:w="3150" w:type="dxa"/>
            <w:vAlign w:val="bottom"/>
          </w:tcPr>
          <w:p w14:paraId="42A79767" w14:textId="77777777" w:rsidR="00C02C74" w:rsidRPr="00E11762" w:rsidRDefault="00C02C74" w:rsidP="00D02381">
            <w:pPr>
              <w:spacing w:line="216" w:lineRule="auto"/>
              <w:ind w:left="-108" w:right="-108" w:firstLine="108"/>
              <w:jc w:val="center"/>
            </w:pPr>
          </w:p>
        </w:tc>
        <w:tc>
          <w:tcPr>
            <w:tcW w:w="283" w:type="dxa"/>
            <w:vAlign w:val="bottom"/>
          </w:tcPr>
          <w:p w14:paraId="326822E9" w14:textId="77777777" w:rsidR="00C02C74" w:rsidRPr="00E11762" w:rsidRDefault="00C02C74" w:rsidP="00D02381">
            <w:pPr>
              <w:spacing w:line="216" w:lineRule="auto"/>
              <w:ind w:left="-108" w:right="-108" w:firstLine="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60100BFA" w14:textId="77777777" w:rsidR="00C02C74" w:rsidRPr="00E11762" w:rsidRDefault="00C02C74" w:rsidP="00D02381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1176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1176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E1176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83" w:type="dxa"/>
            <w:vAlign w:val="bottom"/>
          </w:tcPr>
          <w:p w14:paraId="62A84CA9" w14:textId="77777777" w:rsidR="00C02C74" w:rsidRPr="00E11762" w:rsidRDefault="00C02C74" w:rsidP="00D02381">
            <w:pPr>
              <w:spacing w:line="216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22" w:type="dxa"/>
            <w:gridSpan w:val="5"/>
            <w:vAlign w:val="bottom"/>
          </w:tcPr>
          <w:p w14:paraId="6D91DD3D" w14:textId="77777777" w:rsidR="00C02C74" w:rsidRPr="00E11762" w:rsidRDefault="00C02C74" w:rsidP="00D02381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2C74" w:rsidRPr="00E11762" w14:paraId="210DFC46" w14:textId="77777777" w:rsidTr="00D02381">
        <w:trPr>
          <w:trHeight w:val="20"/>
        </w:trPr>
        <w:tc>
          <w:tcPr>
            <w:tcW w:w="3150" w:type="dxa"/>
          </w:tcPr>
          <w:p w14:paraId="521149DD" w14:textId="77777777" w:rsidR="00C02C74" w:rsidRPr="00E11762" w:rsidRDefault="00C02C74" w:rsidP="00D02381">
            <w:pPr>
              <w:spacing w:line="264" w:lineRule="auto"/>
              <w:ind w:left="158" w:right="-115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บริษัท นิวมัลตี้ไมน์ จำกัด</w:t>
            </w:r>
          </w:p>
        </w:tc>
        <w:tc>
          <w:tcPr>
            <w:tcW w:w="283" w:type="dxa"/>
          </w:tcPr>
          <w:p w14:paraId="7C4B8FC7" w14:textId="77777777" w:rsidR="00C02C74" w:rsidRPr="00E11762" w:rsidRDefault="00C02C74" w:rsidP="00D02381">
            <w:pPr>
              <w:spacing w:line="264" w:lineRule="auto"/>
              <w:ind w:left="158" w:right="-115" w:hanging="15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79D7C617" w14:textId="77777777" w:rsidR="00C02C74" w:rsidRPr="00E11762" w:rsidRDefault="00C02C74" w:rsidP="00D02381">
            <w:pPr>
              <w:spacing w:line="264" w:lineRule="auto"/>
              <w:ind w:left="158" w:right="-115" w:hanging="1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83" w:type="dxa"/>
          </w:tcPr>
          <w:p w14:paraId="65D769D9" w14:textId="77777777" w:rsidR="00C02C74" w:rsidRPr="00E11762" w:rsidRDefault="00C02C74" w:rsidP="00D02381">
            <w:pPr>
              <w:spacing w:line="264" w:lineRule="auto"/>
              <w:ind w:left="158" w:right="-115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  <w:vAlign w:val="center"/>
          </w:tcPr>
          <w:p w14:paraId="14048FAA" w14:textId="77777777" w:rsidR="00C02C74" w:rsidRPr="00E11762" w:rsidRDefault="00C02C74" w:rsidP="00D02381">
            <w:pPr>
              <w:spacing w:line="216" w:lineRule="auto"/>
              <w:ind w:left="-18" w:right="6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2,090,756</w:t>
            </w:r>
          </w:p>
        </w:tc>
        <w:tc>
          <w:tcPr>
            <w:tcW w:w="283" w:type="dxa"/>
            <w:vAlign w:val="center"/>
          </w:tcPr>
          <w:p w14:paraId="0E081A78" w14:textId="77777777" w:rsidR="00C02C74" w:rsidRPr="00E11762" w:rsidRDefault="00C02C74" w:rsidP="00D02381">
            <w:pPr>
              <w:spacing w:line="264" w:lineRule="auto"/>
              <w:ind w:left="158" w:right="-115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  <w:vAlign w:val="center"/>
          </w:tcPr>
          <w:p w14:paraId="67EC196D" w14:textId="77777777" w:rsidR="00C02C74" w:rsidRPr="00E11762" w:rsidRDefault="00C02C74" w:rsidP="00D02381">
            <w:pPr>
              <w:spacing w:line="216" w:lineRule="auto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1,942,426</w:t>
            </w:r>
          </w:p>
        </w:tc>
        <w:tc>
          <w:tcPr>
            <w:tcW w:w="284" w:type="dxa"/>
            <w:vAlign w:val="center"/>
          </w:tcPr>
          <w:p w14:paraId="67984E66" w14:textId="77777777" w:rsidR="00C02C74" w:rsidRPr="00E11762" w:rsidRDefault="00C02C74" w:rsidP="00D02381">
            <w:pPr>
              <w:spacing w:line="264" w:lineRule="auto"/>
              <w:ind w:left="158" w:right="-115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59049D28" w14:textId="77777777" w:rsidR="00C02C74" w:rsidRPr="00E11762" w:rsidRDefault="00C02C74" w:rsidP="00D02381">
            <w:pPr>
              <w:spacing w:line="216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148,330</w:t>
            </w:r>
          </w:p>
        </w:tc>
      </w:tr>
      <w:tr w:rsidR="00C02C74" w:rsidRPr="00E11762" w14:paraId="2B95698A" w14:textId="77777777" w:rsidTr="00D02381">
        <w:trPr>
          <w:trHeight w:val="20"/>
        </w:trPr>
        <w:tc>
          <w:tcPr>
            <w:tcW w:w="3150" w:type="dxa"/>
          </w:tcPr>
          <w:p w14:paraId="3093BCC2" w14:textId="77777777" w:rsidR="00C02C74" w:rsidRPr="00E11762" w:rsidRDefault="00C02C74" w:rsidP="00D02381">
            <w:pPr>
              <w:spacing w:line="216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ทีซีซี ลักซ์ชูรีโฮเทลส์ และ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>รีสอร์ท จำกัด</w:t>
            </w:r>
          </w:p>
        </w:tc>
        <w:tc>
          <w:tcPr>
            <w:tcW w:w="283" w:type="dxa"/>
          </w:tcPr>
          <w:p w14:paraId="2EBD2237" w14:textId="77777777" w:rsidR="00C02C74" w:rsidRPr="00E11762" w:rsidRDefault="00C02C74" w:rsidP="00D02381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28D65340" w14:textId="77777777" w:rsidR="00C02C74" w:rsidRPr="00E11762" w:rsidRDefault="00C02C74" w:rsidP="00D02381">
            <w:pPr>
              <w:spacing w:line="216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1448BBA" w14:textId="77777777" w:rsidR="00C02C74" w:rsidRPr="00E11762" w:rsidRDefault="00C02C74" w:rsidP="00D02381">
            <w:pPr>
              <w:spacing w:line="216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83" w:type="dxa"/>
          </w:tcPr>
          <w:p w14:paraId="7DB1315D" w14:textId="77777777" w:rsidR="00C02C74" w:rsidRPr="00E11762" w:rsidRDefault="00C02C74" w:rsidP="00D02381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11BFB1FA" w14:textId="77777777" w:rsidR="00C02C74" w:rsidRPr="00E11762" w:rsidRDefault="00C02C74" w:rsidP="00D02381">
            <w:pPr>
              <w:spacing w:line="216" w:lineRule="auto"/>
              <w:ind w:left="-18" w:right="6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21B7A99" w14:textId="77777777" w:rsidR="00C02C74" w:rsidRPr="00E11762" w:rsidRDefault="00C02C74" w:rsidP="00D02381">
            <w:pPr>
              <w:spacing w:line="216" w:lineRule="auto"/>
              <w:ind w:left="-18" w:right="6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7,841,274</w:t>
            </w:r>
          </w:p>
        </w:tc>
        <w:tc>
          <w:tcPr>
            <w:tcW w:w="283" w:type="dxa"/>
          </w:tcPr>
          <w:p w14:paraId="733AEA97" w14:textId="77777777" w:rsidR="00C02C74" w:rsidRPr="00E11762" w:rsidRDefault="00C02C74" w:rsidP="00D02381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364686BD" w14:textId="77777777" w:rsidR="00C02C74" w:rsidRPr="00E11762" w:rsidRDefault="00C02C74" w:rsidP="00D02381">
            <w:pPr>
              <w:spacing w:line="216" w:lineRule="auto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AABD002" w14:textId="77777777" w:rsidR="00C02C74" w:rsidRPr="00E11762" w:rsidRDefault="00C02C74" w:rsidP="00D02381">
            <w:pPr>
              <w:spacing w:line="216" w:lineRule="auto"/>
              <w:ind w:lef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5,917,171</w:t>
            </w:r>
          </w:p>
        </w:tc>
        <w:tc>
          <w:tcPr>
            <w:tcW w:w="284" w:type="dxa"/>
          </w:tcPr>
          <w:p w14:paraId="3C57C447" w14:textId="77777777" w:rsidR="00C02C74" w:rsidRPr="00E11762" w:rsidRDefault="00C02C74" w:rsidP="00D02381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E11B2AF" w14:textId="77777777" w:rsidR="00C02C74" w:rsidRPr="00E11762" w:rsidRDefault="00C02C74" w:rsidP="00D02381">
            <w:pPr>
              <w:spacing w:line="216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800A3B6" w14:textId="77777777" w:rsidR="00C02C74" w:rsidRPr="00E11762" w:rsidRDefault="00C02C74" w:rsidP="00D02381">
            <w:pPr>
              <w:spacing w:line="216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1,924,103</w:t>
            </w:r>
          </w:p>
        </w:tc>
      </w:tr>
      <w:tr w:rsidR="00C02C74" w:rsidRPr="00E11762" w14:paraId="14C19C72" w14:textId="77777777" w:rsidTr="00D02381">
        <w:trPr>
          <w:trHeight w:val="20"/>
        </w:trPr>
        <w:tc>
          <w:tcPr>
            <w:tcW w:w="3150" w:type="dxa"/>
          </w:tcPr>
          <w:p w14:paraId="1DFEA69B" w14:textId="77777777" w:rsidR="00C02C74" w:rsidRPr="00E11762" w:rsidRDefault="00C02C74" w:rsidP="00D02381">
            <w:pPr>
              <w:spacing w:line="216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บริษัท ทีซีซี โฮเทล คอลเล็คชั่น จำกัด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 - (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E1176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4D4A491F" w14:textId="77777777" w:rsidR="00C02C74" w:rsidRPr="00E11762" w:rsidRDefault="00C02C74" w:rsidP="00D02381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35E408AC" w14:textId="77777777" w:rsidR="00C02C74" w:rsidRPr="00E11762" w:rsidRDefault="00C02C74" w:rsidP="00D02381">
            <w:pPr>
              <w:spacing w:line="216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2D833B" w14:textId="77777777" w:rsidR="00C02C74" w:rsidRPr="00E11762" w:rsidRDefault="00C02C74" w:rsidP="00D02381">
            <w:pPr>
              <w:spacing w:line="216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83" w:type="dxa"/>
          </w:tcPr>
          <w:p w14:paraId="5510329E" w14:textId="77777777" w:rsidR="00C02C74" w:rsidRPr="00E11762" w:rsidRDefault="00C02C74" w:rsidP="00D02381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6972BC79" w14:textId="77777777" w:rsidR="00C02C74" w:rsidRPr="00E11762" w:rsidRDefault="00C02C74" w:rsidP="00D02381">
            <w:pPr>
              <w:spacing w:line="216" w:lineRule="auto"/>
              <w:ind w:left="-18" w:right="6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1B56F6E" w14:textId="77777777" w:rsidR="00C02C74" w:rsidRPr="00E11762" w:rsidRDefault="00C02C74" w:rsidP="00D02381">
            <w:pPr>
              <w:spacing w:line="216" w:lineRule="auto"/>
              <w:ind w:left="-18" w:right="6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6,053,041</w:t>
            </w:r>
          </w:p>
        </w:tc>
        <w:tc>
          <w:tcPr>
            <w:tcW w:w="283" w:type="dxa"/>
          </w:tcPr>
          <w:p w14:paraId="5880CA5E" w14:textId="77777777" w:rsidR="00C02C74" w:rsidRPr="00E11762" w:rsidRDefault="00C02C74" w:rsidP="00D02381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5FE05848" w14:textId="77777777" w:rsidR="00C02C74" w:rsidRPr="00E11762" w:rsidRDefault="00C02C74" w:rsidP="00D02381">
            <w:pPr>
              <w:spacing w:line="216" w:lineRule="auto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CA79DB8" w14:textId="77777777" w:rsidR="00C02C74" w:rsidRPr="00E11762" w:rsidRDefault="00C02C74" w:rsidP="00D02381">
            <w:pPr>
              <w:spacing w:line="216" w:lineRule="auto"/>
              <w:ind w:lef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6,580,042</w:t>
            </w:r>
          </w:p>
        </w:tc>
        <w:tc>
          <w:tcPr>
            <w:tcW w:w="284" w:type="dxa"/>
          </w:tcPr>
          <w:p w14:paraId="055A7457" w14:textId="77777777" w:rsidR="00C02C74" w:rsidRPr="00E11762" w:rsidRDefault="00C02C74" w:rsidP="00D02381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A2DCE92" w14:textId="77777777" w:rsidR="00C02C74" w:rsidRPr="00E11762" w:rsidRDefault="00C02C74" w:rsidP="00D02381">
            <w:pPr>
              <w:spacing w:line="216" w:lineRule="auto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A5AB43E" w14:textId="77777777" w:rsidR="00C02C74" w:rsidRPr="00E11762" w:rsidRDefault="00C02C74" w:rsidP="00D02381">
            <w:pPr>
              <w:spacing w:line="216" w:lineRule="auto"/>
              <w:ind w:lef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(527,001)</w:t>
            </w:r>
          </w:p>
        </w:tc>
      </w:tr>
      <w:tr w:rsidR="00C02C74" w:rsidRPr="00E11762" w14:paraId="10708D93" w14:textId="77777777" w:rsidTr="00D02381">
        <w:trPr>
          <w:trHeight w:val="20"/>
        </w:trPr>
        <w:tc>
          <w:tcPr>
            <w:tcW w:w="3150" w:type="dxa"/>
          </w:tcPr>
          <w:p w14:paraId="629B86CC" w14:textId="77777777" w:rsidR="00C02C74" w:rsidRPr="00E11762" w:rsidRDefault="00C02C74" w:rsidP="00D02381">
            <w:pPr>
              <w:spacing w:line="216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บริษัท สิริทรัพย์ พัฒนา </w:t>
            </w:r>
            <w:r w:rsidRPr="00E11762">
              <w:rPr>
                <w:rFonts w:ascii="Angsana New" w:hAnsi="Angsana New"/>
                <w:sz w:val="30"/>
                <w:szCs w:val="30"/>
              </w:rPr>
              <w:t>1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038F2198" w14:textId="77777777" w:rsidR="00C02C74" w:rsidRPr="00E11762" w:rsidRDefault="00C02C74" w:rsidP="00D02381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250883C3" w14:textId="77777777" w:rsidR="00C02C74" w:rsidRPr="00E11762" w:rsidRDefault="00C02C74" w:rsidP="00D02381">
            <w:pPr>
              <w:spacing w:line="216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83" w:type="dxa"/>
          </w:tcPr>
          <w:p w14:paraId="52B38483" w14:textId="77777777" w:rsidR="00C02C74" w:rsidRPr="00E11762" w:rsidRDefault="00C02C74" w:rsidP="00D02381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4BEF8A07" w14:textId="77777777" w:rsidR="00C02C74" w:rsidRPr="00E11762" w:rsidRDefault="00C02C74" w:rsidP="00D02381">
            <w:pPr>
              <w:spacing w:line="216" w:lineRule="auto"/>
              <w:ind w:left="-18" w:right="6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33,738</w:t>
            </w:r>
          </w:p>
        </w:tc>
        <w:tc>
          <w:tcPr>
            <w:tcW w:w="283" w:type="dxa"/>
          </w:tcPr>
          <w:p w14:paraId="3F8F12B9" w14:textId="77777777" w:rsidR="00C02C74" w:rsidRPr="00E11762" w:rsidRDefault="00C02C74" w:rsidP="00D02381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6ECE176D" w14:textId="77777777" w:rsidR="00C02C74" w:rsidRPr="00E11762" w:rsidRDefault="00C02C74" w:rsidP="00D02381">
            <w:pPr>
              <w:spacing w:line="216" w:lineRule="auto"/>
              <w:ind w:lef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47,972</w:t>
            </w:r>
          </w:p>
        </w:tc>
        <w:tc>
          <w:tcPr>
            <w:tcW w:w="284" w:type="dxa"/>
          </w:tcPr>
          <w:p w14:paraId="736590BA" w14:textId="77777777" w:rsidR="00C02C74" w:rsidRPr="00E11762" w:rsidRDefault="00C02C74" w:rsidP="00D02381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A6E3193" w14:textId="77777777" w:rsidR="00C02C74" w:rsidRPr="00E11762" w:rsidRDefault="00C02C74" w:rsidP="00D02381">
            <w:pPr>
              <w:spacing w:line="216" w:lineRule="auto"/>
              <w:ind w:lef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(14,234)</w:t>
            </w:r>
          </w:p>
        </w:tc>
      </w:tr>
      <w:tr w:rsidR="00C02C74" w:rsidRPr="00E11762" w14:paraId="139C05BE" w14:textId="77777777" w:rsidTr="00D02381">
        <w:trPr>
          <w:trHeight w:val="20"/>
        </w:trPr>
        <w:tc>
          <w:tcPr>
            <w:tcW w:w="3150" w:type="dxa"/>
          </w:tcPr>
          <w:p w14:paraId="48F40A95" w14:textId="77777777" w:rsidR="00C02C74" w:rsidRPr="00E11762" w:rsidRDefault="00C02C74" w:rsidP="00D02381">
            <w:pPr>
              <w:spacing w:line="216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บริษัท ทีซีซีซีแอล จอมเทียน จำกัด</w:t>
            </w:r>
          </w:p>
        </w:tc>
        <w:tc>
          <w:tcPr>
            <w:tcW w:w="283" w:type="dxa"/>
          </w:tcPr>
          <w:p w14:paraId="5546C939" w14:textId="77777777" w:rsidR="00C02C74" w:rsidRPr="00E11762" w:rsidRDefault="00C02C74" w:rsidP="00D02381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17A27A68" w14:textId="77777777" w:rsidR="00C02C74" w:rsidRPr="00E11762" w:rsidRDefault="00C02C74" w:rsidP="00D02381">
            <w:pPr>
              <w:spacing w:line="216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83" w:type="dxa"/>
          </w:tcPr>
          <w:p w14:paraId="4F3EB46F" w14:textId="77777777" w:rsidR="00C02C74" w:rsidRPr="00E11762" w:rsidRDefault="00C02C74" w:rsidP="00D02381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339CD932" w14:textId="77777777" w:rsidR="00C02C74" w:rsidRPr="00E11762" w:rsidRDefault="00C02C74" w:rsidP="00D02381">
            <w:pPr>
              <w:spacing w:line="216" w:lineRule="auto"/>
              <w:ind w:left="-18" w:right="6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3,299,250</w:t>
            </w:r>
          </w:p>
        </w:tc>
        <w:tc>
          <w:tcPr>
            <w:tcW w:w="283" w:type="dxa"/>
          </w:tcPr>
          <w:p w14:paraId="234528F6" w14:textId="77777777" w:rsidR="00C02C74" w:rsidRPr="00E11762" w:rsidRDefault="00C02C74" w:rsidP="00D02381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2F411805" w14:textId="77777777" w:rsidR="00C02C74" w:rsidRPr="00E11762" w:rsidRDefault="00C02C74" w:rsidP="00D02381">
            <w:pPr>
              <w:spacing w:line="216" w:lineRule="auto"/>
              <w:ind w:lef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3,992,707</w:t>
            </w:r>
          </w:p>
        </w:tc>
        <w:tc>
          <w:tcPr>
            <w:tcW w:w="284" w:type="dxa"/>
          </w:tcPr>
          <w:p w14:paraId="6F434990" w14:textId="77777777" w:rsidR="00C02C74" w:rsidRPr="00E11762" w:rsidRDefault="00C02C74" w:rsidP="00D02381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369F9AD" w14:textId="77777777" w:rsidR="00C02C74" w:rsidRPr="00E11762" w:rsidRDefault="00C02C74" w:rsidP="00D02381">
            <w:pPr>
              <w:tabs>
                <w:tab w:val="clear" w:pos="907"/>
              </w:tabs>
              <w:spacing w:line="216" w:lineRule="auto"/>
              <w:ind w:lef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(693,457)</w:t>
            </w:r>
          </w:p>
        </w:tc>
      </w:tr>
      <w:tr w:rsidR="00C02C74" w:rsidRPr="00E11762" w14:paraId="7CDBC481" w14:textId="77777777" w:rsidTr="00D02381">
        <w:trPr>
          <w:trHeight w:val="20"/>
        </w:trPr>
        <w:tc>
          <w:tcPr>
            <w:tcW w:w="3150" w:type="dxa"/>
          </w:tcPr>
          <w:p w14:paraId="6394FDB9" w14:textId="77777777" w:rsidR="00C02C74" w:rsidRPr="00E11762" w:rsidRDefault="00C02C74" w:rsidP="00D02381">
            <w:pPr>
              <w:spacing w:line="216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บริษัท ทีซีซี พัทยา จำกัด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 - (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ข</w:t>
            </w:r>
            <w:r w:rsidRPr="00E1176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65D688C8" w14:textId="77777777" w:rsidR="00C02C74" w:rsidRPr="00E11762" w:rsidRDefault="00C02C74" w:rsidP="00D02381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724A540B" w14:textId="77777777" w:rsidR="00C02C74" w:rsidRPr="00E11762" w:rsidRDefault="00C02C74" w:rsidP="00D02381">
            <w:pPr>
              <w:spacing w:line="216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83" w:type="dxa"/>
          </w:tcPr>
          <w:p w14:paraId="28871FB6" w14:textId="77777777" w:rsidR="00C02C74" w:rsidRPr="00E11762" w:rsidRDefault="00C02C74" w:rsidP="00D02381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62D84A61" w14:textId="77777777" w:rsidR="00C02C74" w:rsidRPr="00E11762" w:rsidRDefault="00C02C74" w:rsidP="00D02381">
            <w:pPr>
              <w:spacing w:line="216" w:lineRule="auto"/>
              <w:ind w:left="-18" w:right="6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1,047,330</w:t>
            </w:r>
          </w:p>
        </w:tc>
        <w:tc>
          <w:tcPr>
            <w:tcW w:w="283" w:type="dxa"/>
          </w:tcPr>
          <w:p w14:paraId="1EAA4D19" w14:textId="77777777" w:rsidR="00C02C74" w:rsidRPr="00E11762" w:rsidRDefault="00C02C74" w:rsidP="00D02381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065C741A" w14:textId="77777777" w:rsidR="00C02C74" w:rsidRPr="00E11762" w:rsidRDefault="00C02C74" w:rsidP="00D02381">
            <w:pPr>
              <w:spacing w:line="216" w:lineRule="auto"/>
              <w:ind w:lef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981,544</w:t>
            </w:r>
          </w:p>
        </w:tc>
        <w:tc>
          <w:tcPr>
            <w:tcW w:w="284" w:type="dxa"/>
          </w:tcPr>
          <w:p w14:paraId="23DECFE1" w14:textId="77777777" w:rsidR="00C02C74" w:rsidRPr="00E11762" w:rsidRDefault="00C02C74" w:rsidP="00D02381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5D9BAB0" w14:textId="77777777" w:rsidR="00C02C74" w:rsidRPr="00E11762" w:rsidRDefault="00C02C74" w:rsidP="00D02381">
            <w:pPr>
              <w:spacing w:line="216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65,786</w:t>
            </w:r>
          </w:p>
        </w:tc>
      </w:tr>
      <w:tr w:rsidR="00C02C74" w:rsidRPr="00E11762" w14:paraId="07D5C1DA" w14:textId="77777777" w:rsidTr="00D02381">
        <w:trPr>
          <w:trHeight w:val="20"/>
        </w:trPr>
        <w:tc>
          <w:tcPr>
            <w:tcW w:w="3150" w:type="dxa"/>
          </w:tcPr>
          <w:p w14:paraId="160E8F83" w14:textId="77777777" w:rsidR="00C02C74" w:rsidRPr="00E11762" w:rsidRDefault="00C02C74" w:rsidP="00D02381">
            <w:pPr>
              <w:spacing w:line="216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บริษัท ทีซีซี โฮเทลส์ แมนเนจเม้นท์ จำกัด</w:t>
            </w:r>
          </w:p>
        </w:tc>
        <w:tc>
          <w:tcPr>
            <w:tcW w:w="283" w:type="dxa"/>
          </w:tcPr>
          <w:p w14:paraId="47A457CD" w14:textId="77777777" w:rsidR="00C02C74" w:rsidRPr="00E11762" w:rsidRDefault="00C02C74" w:rsidP="00D02381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06C92AB1" w14:textId="77777777" w:rsidR="00C02C74" w:rsidRPr="00E11762" w:rsidRDefault="00C02C74" w:rsidP="00D02381">
            <w:pPr>
              <w:spacing w:line="216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E778C42" w14:textId="77777777" w:rsidR="00C02C74" w:rsidRPr="00E11762" w:rsidRDefault="00C02C74" w:rsidP="00D02381">
            <w:pPr>
              <w:spacing w:line="216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83" w:type="dxa"/>
          </w:tcPr>
          <w:p w14:paraId="7B4CB683" w14:textId="77777777" w:rsidR="00C02C74" w:rsidRPr="00E11762" w:rsidRDefault="00C02C74" w:rsidP="00D02381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4902A737" w14:textId="77777777" w:rsidR="00C02C74" w:rsidRPr="00E11762" w:rsidRDefault="00C02C74" w:rsidP="00D02381">
            <w:pPr>
              <w:spacing w:line="216" w:lineRule="auto"/>
              <w:ind w:left="-18" w:right="6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5D5CAEA" w14:textId="77777777" w:rsidR="00C02C74" w:rsidRPr="00E11762" w:rsidRDefault="00C02C74" w:rsidP="00D02381">
            <w:pPr>
              <w:tabs>
                <w:tab w:val="clear" w:pos="227"/>
              </w:tabs>
              <w:spacing w:line="216" w:lineRule="auto"/>
              <w:ind w:left="-18" w:right="6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273,842</w:t>
            </w:r>
          </w:p>
        </w:tc>
        <w:tc>
          <w:tcPr>
            <w:tcW w:w="283" w:type="dxa"/>
          </w:tcPr>
          <w:p w14:paraId="75D635FE" w14:textId="77777777" w:rsidR="00C02C74" w:rsidRPr="00E11762" w:rsidRDefault="00C02C74" w:rsidP="00D02381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35E239F3" w14:textId="77777777" w:rsidR="00C02C74" w:rsidRPr="00E11762" w:rsidRDefault="00C02C74" w:rsidP="00D02381">
            <w:pPr>
              <w:spacing w:line="216" w:lineRule="auto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2D5EFAD" w14:textId="77777777" w:rsidR="00C02C74" w:rsidRPr="00E11762" w:rsidRDefault="00C02C74" w:rsidP="00D02381">
            <w:pPr>
              <w:spacing w:line="216" w:lineRule="auto"/>
              <w:ind w:lef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238,454</w:t>
            </w:r>
          </w:p>
        </w:tc>
        <w:tc>
          <w:tcPr>
            <w:tcW w:w="284" w:type="dxa"/>
          </w:tcPr>
          <w:p w14:paraId="245895DE" w14:textId="77777777" w:rsidR="00C02C74" w:rsidRPr="00E11762" w:rsidRDefault="00C02C74" w:rsidP="00D02381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57A2D34" w14:textId="77777777" w:rsidR="00C02C74" w:rsidRPr="00E11762" w:rsidRDefault="00C02C74" w:rsidP="00D02381">
            <w:pPr>
              <w:spacing w:line="216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B250FA3" w14:textId="77777777" w:rsidR="00C02C74" w:rsidRPr="00E11762" w:rsidRDefault="00C02C74" w:rsidP="00D02381">
            <w:pPr>
              <w:spacing w:line="216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35,388</w:t>
            </w:r>
          </w:p>
        </w:tc>
      </w:tr>
      <w:tr w:rsidR="00C02C74" w:rsidRPr="00E11762" w14:paraId="7DEFD9B0" w14:textId="77777777" w:rsidTr="00D02381">
        <w:trPr>
          <w:trHeight w:val="20"/>
        </w:trPr>
        <w:tc>
          <w:tcPr>
            <w:tcW w:w="3150" w:type="dxa"/>
          </w:tcPr>
          <w:p w14:paraId="2E7A6F62" w14:textId="77777777" w:rsidR="00C02C74" w:rsidRPr="00E11762" w:rsidRDefault="00C02C74" w:rsidP="00D02381">
            <w:pPr>
              <w:spacing w:line="216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บริษัท ผดุงลาภ จำกัด</w:t>
            </w:r>
          </w:p>
        </w:tc>
        <w:tc>
          <w:tcPr>
            <w:tcW w:w="283" w:type="dxa"/>
          </w:tcPr>
          <w:p w14:paraId="2A0FDC5E" w14:textId="77777777" w:rsidR="00C02C74" w:rsidRPr="00E11762" w:rsidRDefault="00C02C74" w:rsidP="00D02381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3D85CCDA" w14:textId="77777777" w:rsidR="00C02C74" w:rsidRPr="00E11762" w:rsidRDefault="00C02C74" w:rsidP="00D02381">
            <w:pPr>
              <w:spacing w:line="216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83" w:type="dxa"/>
          </w:tcPr>
          <w:p w14:paraId="5110A4B5" w14:textId="77777777" w:rsidR="00C02C74" w:rsidRPr="00E11762" w:rsidRDefault="00C02C74" w:rsidP="00D02381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068B819C" w14:textId="77777777" w:rsidR="00C02C74" w:rsidRPr="00E11762" w:rsidRDefault="00C02C74" w:rsidP="00D02381">
            <w:pPr>
              <w:spacing w:line="216" w:lineRule="auto"/>
              <w:ind w:left="-18" w:right="6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63,979</w:t>
            </w:r>
          </w:p>
        </w:tc>
        <w:tc>
          <w:tcPr>
            <w:tcW w:w="283" w:type="dxa"/>
          </w:tcPr>
          <w:p w14:paraId="30F7E695" w14:textId="77777777" w:rsidR="00C02C74" w:rsidRPr="00E11762" w:rsidRDefault="00C02C74" w:rsidP="00D02381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3155C2B6" w14:textId="77777777" w:rsidR="00C02C74" w:rsidRPr="00E11762" w:rsidRDefault="00C02C74" w:rsidP="00D02381">
            <w:pPr>
              <w:spacing w:line="216" w:lineRule="auto"/>
              <w:ind w:lef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75,027</w:t>
            </w:r>
          </w:p>
        </w:tc>
        <w:tc>
          <w:tcPr>
            <w:tcW w:w="284" w:type="dxa"/>
          </w:tcPr>
          <w:p w14:paraId="421B9F20" w14:textId="77777777" w:rsidR="00C02C74" w:rsidRPr="00E11762" w:rsidRDefault="00C02C74" w:rsidP="00D02381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8B474C1" w14:textId="77777777" w:rsidR="00C02C74" w:rsidRPr="00E11762" w:rsidRDefault="00C02C74" w:rsidP="00934F3D">
            <w:pPr>
              <w:tabs>
                <w:tab w:val="clear" w:pos="680"/>
                <w:tab w:val="left" w:pos="667"/>
              </w:tabs>
              <w:spacing w:line="216" w:lineRule="auto"/>
              <w:ind w:lef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(11,048)</w:t>
            </w:r>
          </w:p>
        </w:tc>
      </w:tr>
      <w:tr w:rsidR="00C02C74" w:rsidRPr="00E11762" w14:paraId="3CE2FC4E" w14:textId="77777777" w:rsidTr="00D02381">
        <w:trPr>
          <w:trHeight w:val="20"/>
        </w:trPr>
        <w:tc>
          <w:tcPr>
            <w:tcW w:w="3150" w:type="dxa"/>
          </w:tcPr>
          <w:p w14:paraId="757F4360" w14:textId="77777777" w:rsidR="00C02C74" w:rsidRPr="00E11762" w:rsidRDefault="00C02C74" w:rsidP="00D02381">
            <w:pPr>
              <w:spacing w:line="216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บริษัท รีเทล เวิลด์ </w:t>
            </w:r>
            <w:r w:rsidRPr="00E11762">
              <w:rPr>
                <w:rFonts w:ascii="Angsana New" w:hAnsi="Angsana New"/>
                <w:sz w:val="30"/>
                <w:szCs w:val="30"/>
              </w:rPr>
              <w:t>8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2E489F41" w14:textId="77777777" w:rsidR="00C02C74" w:rsidRPr="00E11762" w:rsidRDefault="00C02C74" w:rsidP="00D02381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33125150" w14:textId="77777777" w:rsidR="00C02C74" w:rsidRPr="00E11762" w:rsidRDefault="00C02C74" w:rsidP="00D02381">
            <w:pPr>
              <w:spacing w:line="216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83" w:type="dxa"/>
          </w:tcPr>
          <w:p w14:paraId="60C63597" w14:textId="77777777" w:rsidR="00C02C74" w:rsidRPr="00E11762" w:rsidRDefault="00C02C74" w:rsidP="00D02381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2F02BF4B" w14:textId="77777777" w:rsidR="00C02C74" w:rsidRPr="00E11762" w:rsidRDefault="00C02C74" w:rsidP="00D02381">
            <w:pPr>
              <w:spacing w:line="216" w:lineRule="auto"/>
              <w:ind w:left="-18" w:right="6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1,151,204</w:t>
            </w:r>
          </w:p>
        </w:tc>
        <w:tc>
          <w:tcPr>
            <w:tcW w:w="283" w:type="dxa"/>
          </w:tcPr>
          <w:p w14:paraId="17716722" w14:textId="77777777" w:rsidR="00C02C74" w:rsidRPr="00E11762" w:rsidRDefault="00C02C74" w:rsidP="00D02381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748E3061" w14:textId="77777777" w:rsidR="00C02C74" w:rsidRPr="00E11762" w:rsidRDefault="00C02C74" w:rsidP="00D02381">
            <w:pPr>
              <w:spacing w:line="216" w:lineRule="auto"/>
              <w:ind w:lef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970,553</w:t>
            </w:r>
          </w:p>
        </w:tc>
        <w:tc>
          <w:tcPr>
            <w:tcW w:w="284" w:type="dxa"/>
          </w:tcPr>
          <w:p w14:paraId="0DE2FFD0" w14:textId="77777777" w:rsidR="00C02C74" w:rsidRPr="00E11762" w:rsidRDefault="00C02C74" w:rsidP="00D02381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87C8ABB" w14:textId="77777777" w:rsidR="00C02C74" w:rsidRPr="00E11762" w:rsidRDefault="00C02C74" w:rsidP="00D02381">
            <w:pPr>
              <w:spacing w:line="216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180,651</w:t>
            </w:r>
          </w:p>
        </w:tc>
      </w:tr>
      <w:tr w:rsidR="00C02C74" w:rsidRPr="00E11762" w14:paraId="42B0047E" w14:textId="77777777" w:rsidTr="00D02381">
        <w:trPr>
          <w:trHeight w:val="20"/>
        </w:trPr>
        <w:tc>
          <w:tcPr>
            <w:tcW w:w="3150" w:type="dxa"/>
          </w:tcPr>
          <w:p w14:paraId="6AF6040A" w14:textId="77777777" w:rsidR="00C02C74" w:rsidRPr="00E11762" w:rsidRDefault="00C02C74" w:rsidP="00D0238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ind w:left="180" w:right="29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บริษัท คอนเซพ แลนด์ </w:t>
            </w:r>
            <w:r w:rsidRPr="00E11762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9</w:t>
            </w:r>
            <w:r w:rsidRPr="00E1176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 จำกัด</w:t>
            </w:r>
          </w:p>
        </w:tc>
        <w:tc>
          <w:tcPr>
            <w:tcW w:w="283" w:type="dxa"/>
          </w:tcPr>
          <w:p w14:paraId="7B05ED50" w14:textId="77777777" w:rsidR="00C02C74" w:rsidRPr="00E11762" w:rsidRDefault="00C02C74" w:rsidP="00D02381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2D6E15AB" w14:textId="77777777" w:rsidR="00C02C74" w:rsidRPr="00E11762" w:rsidRDefault="00C02C74" w:rsidP="00D02381">
            <w:pPr>
              <w:spacing w:line="216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83" w:type="dxa"/>
          </w:tcPr>
          <w:p w14:paraId="7342017B" w14:textId="77777777" w:rsidR="00C02C74" w:rsidRPr="00E11762" w:rsidRDefault="00C02C74" w:rsidP="00D02381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463FCD03" w14:textId="77777777" w:rsidR="00C02C74" w:rsidRPr="00E11762" w:rsidRDefault="00C02C74" w:rsidP="00D02381">
            <w:pPr>
              <w:spacing w:line="216" w:lineRule="auto"/>
              <w:ind w:left="-18" w:right="6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1,458,296</w:t>
            </w:r>
          </w:p>
        </w:tc>
        <w:tc>
          <w:tcPr>
            <w:tcW w:w="283" w:type="dxa"/>
          </w:tcPr>
          <w:p w14:paraId="18A8B359" w14:textId="77777777" w:rsidR="00C02C74" w:rsidRPr="00E11762" w:rsidRDefault="00C02C74" w:rsidP="00D02381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1AF52D35" w14:textId="77777777" w:rsidR="00C02C74" w:rsidRPr="00E11762" w:rsidRDefault="00C02C74" w:rsidP="00D02381">
            <w:pPr>
              <w:spacing w:line="216" w:lineRule="auto"/>
              <w:ind w:lef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1,282,426</w:t>
            </w:r>
          </w:p>
        </w:tc>
        <w:tc>
          <w:tcPr>
            <w:tcW w:w="284" w:type="dxa"/>
          </w:tcPr>
          <w:p w14:paraId="4AD415DB" w14:textId="77777777" w:rsidR="00C02C74" w:rsidRPr="00E11762" w:rsidRDefault="00C02C74" w:rsidP="00D02381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55756F6" w14:textId="77777777" w:rsidR="00C02C74" w:rsidRPr="00E11762" w:rsidRDefault="00C02C74" w:rsidP="00D02381">
            <w:pPr>
              <w:spacing w:line="216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175,870</w:t>
            </w:r>
          </w:p>
        </w:tc>
      </w:tr>
      <w:tr w:rsidR="00C02C74" w:rsidRPr="00E11762" w14:paraId="3A1786E8" w14:textId="77777777" w:rsidTr="00D02381">
        <w:trPr>
          <w:trHeight w:val="20"/>
        </w:trPr>
        <w:tc>
          <w:tcPr>
            <w:tcW w:w="3150" w:type="dxa"/>
          </w:tcPr>
          <w:p w14:paraId="75A9298A" w14:textId="77777777" w:rsidR="00C02C74" w:rsidRPr="00E11762" w:rsidRDefault="00C02C74" w:rsidP="00D02381">
            <w:pPr>
              <w:spacing w:line="216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โฮเทลส์ เวิลด์ </w:t>
            </w:r>
            <w:r w:rsidRPr="00E11762">
              <w:rPr>
                <w:rFonts w:ascii="Angsana New" w:hAnsi="Angsana New"/>
                <w:sz w:val="30"/>
                <w:szCs w:val="30"/>
              </w:rPr>
              <w:t>7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75AB962E" w14:textId="77777777" w:rsidR="00C02C74" w:rsidRPr="00E11762" w:rsidRDefault="00C02C74" w:rsidP="00D02381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52AD5713" w14:textId="77777777" w:rsidR="00C02C74" w:rsidRPr="00E11762" w:rsidRDefault="00C02C74" w:rsidP="00D02381">
            <w:pPr>
              <w:spacing w:line="216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83" w:type="dxa"/>
          </w:tcPr>
          <w:p w14:paraId="5EF25130" w14:textId="77777777" w:rsidR="00C02C74" w:rsidRPr="00E11762" w:rsidRDefault="00C02C74" w:rsidP="00D02381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11217DC0" w14:textId="77777777" w:rsidR="00C02C74" w:rsidRPr="00E11762" w:rsidRDefault="00C02C74" w:rsidP="00D02381">
            <w:pPr>
              <w:spacing w:line="216" w:lineRule="auto"/>
              <w:ind w:left="-18" w:right="6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2,472,915</w:t>
            </w:r>
          </w:p>
        </w:tc>
        <w:tc>
          <w:tcPr>
            <w:tcW w:w="283" w:type="dxa"/>
          </w:tcPr>
          <w:p w14:paraId="4CE1E406" w14:textId="77777777" w:rsidR="00C02C74" w:rsidRPr="00E11762" w:rsidRDefault="00C02C74" w:rsidP="00D02381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10F599A4" w14:textId="77777777" w:rsidR="00C02C74" w:rsidRPr="00E11762" w:rsidRDefault="00C02C74" w:rsidP="00D02381">
            <w:pPr>
              <w:spacing w:line="216" w:lineRule="auto"/>
              <w:ind w:lef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2,107,040</w:t>
            </w:r>
          </w:p>
        </w:tc>
        <w:tc>
          <w:tcPr>
            <w:tcW w:w="284" w:type="dxa"/>
          </w:tcPr>
          <w:p w14:paraId="3913EBCA" w14:textId="77777777" w:rsidR="00C02C74" w:rsidRPr="00E11762" w:rsidRDefault="00C02C74" w:rsidP="00D02381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C497B99" w14:textId="77777777" w:rsidR="00C02C74" w:rsidRPr="00E11762" w:rsidRDefault="00C02C74" w:rsidP="00D02381">
            <w:pPr>
              <w:spacing w:line="216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365,875</w:t>
            </w:r>
          </w:p>
        </w:tc>
      </w:tr>
      <w:tr w:rsidR="00C02C74" w:rsidRPr="00E11762" w14:paraId="120127D6" w14:textId="77777777" w:rsidTr="00D02381">
        <w:trPr>
          <w:trHeight w:val="20"/>
        </w:trPr>
        <w:tc>
          <w:tcPr>
            <w:tcW w:w="3150" w:type="dxa"/>
          </w:tcPr>
          <w:p w14:paraId="339F4275" w14:textId="77777777" w:rsidR="00C02C74" w:rsidRPr="00E11762" w:rsidRDefault="00C02C74" w:rsidP="00D02381">
            <w:pPr>
              <w:spacing w:line="216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3" w:type="dxa"/>
          </w:tcPr>
          <w:p w14:paraId="7FC5439D" w14:textId="77777777" w:rsidR="00C02C74" w:rsidRPr="00E11762" w:rsidRDefault="00C02C74" w:rsidP="00D02381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4DBFD851" w14:textId="77777777" w:rsidR="00C02C74" w:rsidRPr="00E11762" w:rsidRDefault="00C02C74" w:rsidP="00D02381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53DA860C" w14:textId="77777777" w:rsidR="00C02C74" w:rsidRPr="00E11762" w:rsidRDefault="00C02C74" w:rsidP="00D02381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</w:tcPr>
          <w:p w14:paraId="01556669" w14:textId="77777777" w:rsidR="00C02C74" w:rsidRPr="00E11762" w:rsidRDefault="00C02C74" w:rsidP="00D02381">
            <w:pPr>
              <w:spacing w:line="216" w:lineRule="auto"/>
              <w:ind w:left="-18"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25,785,625</w:t>
            </w:r>
          </w:p>
        </w:tc>
        <w:tc>
          <w:tcPr>
            <w:tcW w:w="283" w:type="dxa"/>
          </w:tcPr>
          <w:p w14:paraId="44467AC6" w14:textId="77777777" w:rsidR="00C02C74" w:rsidRPr="00E11762" w:rsidRDefault="00C02C74" w:rsidP="00D02381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</w:tcPr>
          <w:p w14:paraId="5EE0D359" w14:textId="77777777" w:rsidR="00C02C74" w:rsidRPr="00E11762" w:rsidRDefault="00C02C74" w:rsidP="00D02381">
            <w:pPr>
              <w:spacing w:line="216" w:lineRule="auto"/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24,135,362</w:t>
            </w:r>
          </w:p>
        </w:tc>
        <w:tc>
          <w:tcPr>
            <w:tcW w:w="284" w:type="dxa"/>
          </w:tcPr>
          <w:p w14:paraId="7218E554" w14:textId="77777777" w:rsidR="00C02C74" w:rsidRPr="00E11762" w:rsidRDefault="00C02C74" w:rsidP="00D02381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022CC37" w14:textId="77777777" w:rsidR="00C02C74" w:rsidRPr="00E11762" w:rsidRDefault="00C02C74" w:rsidP="00D02381">
            <w:pPr>
              <w:spacing w:line="216" w:lineRule="auto"/>
              <w:ind w:left="-18"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1,650,263</w:t>
            </w:r>
          </w:p>
        </w:tc>
      </w:tr>
    </w:tbl>
    <w:p w14:paraId="54DA6F5D" w14:textId="224A75F6" w:rsidR="00E03FB8" w:rsidRDefault="00E03FB8" w:rsidP="00737F2B">
      <w:pPr>
        <w:spacing w:line="230" w:lineRule="auto"/>
        <w:jc w:val="thaiDistribute"/>
        <w:rPr>
          <w:rFonts w:ascii="Angsana New" w:hAnsi="Angsana New"/>
          <w:sz w:val="30"/>
          <w:szCs w:val="30"/>
        </w:rPr>
      </w:pPr>
    </w:p>
    <w:p w14:paraId="5161E5A7" w14:textId="46AFBBAD" w:rsidR="00C02C74" w:rsidRPr="00E11762" w:rsidRDefault="00C02C74" w:rsidP="00661016">
      <w:pPr>
        <w:numPr>
          <w:ilvl w:val="0"/>
          <w:numId w:val="30"/>
        </w:numPr>
        <w:spacing w:line="230" w:lineRule="auto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 xml:space="preserve">บริษัท </w:t>
      </w:r>
      <w:bookmarkStart w:id="12" w:name="_Hlk39247934"/>
      <w:r w:rsidRPr="00E11762">
        <w:rPr>
          <w:rFonts w:ascii="Angsana New" w:hAnsi="Angsana New"/>
          <w:sz w:val="30"/>
          <w:szCs w:val="30"/>
          <w:cs/>
        </w:rPr>
        <w:t>ทีซีซี โฮเทล คอลเล็คชั่น จำกัด</w:t>
      </w:r>
      <w:r w:rsidRPr="00E11762">
        <w:rPr>
          <w:rFonts w:ascii="Angsana New" w:hAnsi="Angsana New"/>
          <w:sz w:val="30"/>
          <w:szCs w:val="30"/>
        </w:rPr>
        <w:t xml:space="preserve"> </w:t>
      </w:r>
      <w:bookmarkEnd w:id="12"/>
      <w:r w:rsidRPr="00E11762">
        <w:rPr>
          <w:rFonts w:ascii="Angsana New" w:hAnsi="Angsana New" w:hint="cs"/>
          <w:sz w:val="30"/>
          <w:szCs w:val="30"/>
          <w:cs/>
        </w:rPr>
        <w:t>ถือหุ้นร้อยละ</w:t>
      </w:r>
      <w:r w:rsidRPr="00E11762">
        <w:rPr>
          <w:rFonts w:ascii="Angsana New" w:hAnsi="Angsana New"/>
          <w:sz w:val="30"/>
          <w:szCs w:val="30"/>
        </w:rPr>
        <w:t xml:space="preserve"> 100 </w:t>
      </w:r>
      <w:r w:rsidRPr="00E11762">
        <w:rPr>
          <w:rFonts w:ascii="Angsana New" w:hAnsi="Angsana New" w:hint="cs"/>
          <w:sz w:val="30"/>
          <w:szCs w:val="30"/>
          <w:cs/>
        </w:rPr>
        <w:t xml:space="preserve">ในบริษัทต่อไปนี้ </w:t>
      </w:r>
    </w:p>
    <w:p w14:paraId="33B41840" w14:textId="77777777" w:rsidR="00C02C74" w:rsidRPr="00E11762" w:rsidRDefault="00C02C74" w:rsidP="00DF165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3" w:lineRule="auto"/>
        <w:ind w:right="29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11762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 จรุงเศรษฐ์ จำกัด</w:t>
      </w:r>
    </w:p>
    <w:p w14:paraId="1F132E43" w14:textId="77777777" w:rsidR="00C02C74" w:rsidRPr="00E11762" w:rsidRDefault="00C02C74" w:rsidP="00DF165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3" w:lineRule="auto"/>
        <w:ind w:right="29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11762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บริษัท นิวมาร์เก็ต เอ็นเตอร์ไพร์ส จำกัด </w:t>
      </w:r>
    </w:p>
    <w:p w14:paraId="3DE2801B" w14:textId="77777777" w:rsidR="00C02C74" w:rsidRPr="00E11762" w:rsidRDefault="00C02C74" w:rsidP="00DF165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3" w:lineRule="auto"/>
        <w:ind w:right="29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11762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บริษัท วรรณวนา ดีเวลลอปเม้นท์ จำกัด </w:t>
      </w:r>
    </w:p>
    <w:p w14:paraId="35595564" w14:textId="77777777" w:rsidR="00C02C74" w:rsidRPr="00E11762" w:rsidRDefault="00C02C74" w:rsidP="00DF165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3" w:lineRule="auto"/>
        <w:ind w:right="29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11762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บริษัท ภุมริน รีสอร์ท แอนด์ สปา จำกัด </w:t>
      </w:r>
      <w:r w:rsidRPr="00E11762">
        <w:rPr>
          <w:rFonts w:ascii="Angsana New" w:hAnsi="Angsana New"/>
          <w:snapToGrid w:val="0"/>
          <w:sz w:val="30"/>
          <w:szCs w:val="30"/>
          <w:cs/>
          <w:lang w:eastAsia="th-TH"/>
        </w:rPr>
        <w:t>และ</w:t>
      </w:r>
    </w:p>
    <w:p w14:paraId="3F2D9F0A" w14:textId="77777777" w:rsidR="00C02C74" w:rsidRPr="00E11762" w:rsidRDefault="00C02C74" w:rsidP="00DF165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3" w:lineRule="auto"/>
        <w:ind w:right="29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11762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บริษัท พีซฟูล เอ็นเตอร์ไพร์ส จำกัด </w:t>
      </w:r>
    </w:p>
    <w:p w14:paraId="543B27EF" w14:textId="77777777" w:rsidR="00C02C74" w:rsidRPr="00E11762" w:rsidRDefault="00C02C74" w:rsidP="00C02C74">
      <w:pPr>
        <w:spacing w:line="23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7C77EBD7" w14:textId="77777777" w:rsidR="00C02C74" w:rsidRPr="00E11762" w:rsidRDefault="00C02C74" w:rsidP="00661016">
      <w:pPr>
        <w:numPr>
          <w:ilvl w:val="0"/>
          <w:numId w:val="30"/>
        </w:numPr>
        <w:spacing w:line="230" w:lineRule="auto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t xml:space="preserve">ส่วนได้เสียที่เหลือในบริษัท ทีซีซี พัทยา จำกัด ถูกถือโดย บริษัท ทีซีซี </w:t>
      </w:r>
      <w:r w:rsidRPr="00E11762">
        <w:rPr>
          <w:rFonts w:ascii="Angsana New" w:hAnsi="Angsana New"/>
          <w:sz w:val="30"/>
          <w:szCs w:val="30"/>
          <w:cs/>
        </w:rPr>
        <w:t>ลักซ์ชูรีโฮเทลส์ และ</w:t>
      </w:r>
      <w:r w:rsidRPr="00E11762">
        <w:rPr>
          <w:rFonts w:ascii="Angsana New" w:hAnsi="Angsana New" w:hint="cs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  <w:cs/>
        </w:rPr>
        <w:t>รีสอร์ท จำกัด</w:t>
      </w:r>
      <w:r w:rsidRPr="00E11762">
        <w:rPr>
          <w:rFonts w:ascii="Angsana New" w:hAnsi="Angsana New" w:hint="cs"/>
          <w:sz w:val="30"/>
          <w:szCs w:val="30"/>
          <w:cs/>
        </w:rPr>
        <w:t xml:space="preserve"> และบริษัท </w:t>
      </w:r>
      <w:r w:rsidRPr="00E11762">
        <w:rPr>
          <w:rFonts w:ascii="Angsana New" w:hAnsi="Angsana New"/>
          <w:snapToGrid w:val="0"/>
          <w:sz w:val="30"/>
          <w:szCs w:val="30"/>
          <w:cs/>
          <w:lang w:eastAsia="th-TH"/>
        </w:rPr>
        <w:t>นิวมัลตี้ไมน์ จำกัด</w:t>
      </w:r>
      <w:r w:rsidRPr="00E11762">
        <w:rPr>
          <w:rFonts w:ascii="Angsana New" w:hAnsi="Angsana New" w:hint="cs"/>
          <w:sz w:val="30"/>
          <w:szCs w:val="30"/>
          <w:cs/>
        </w:rPr>
        <w:t xml:space="preserve"> ในสัดส่วนร้อยละ </w:t>
      </w:r>
      <w:r w:rsidRPr="00E11762">
        <w:rPr>
          <w:rFonts w:ascii="Angsana New" w:hAnsi="Angsana New"/>
          <w:sz w:val="30"/>
          <w:szCs w:val="30"/>
        </w:rPr>
        <w:t xml:space="preserve">48 </w:t>
      </w:r>
      <w:r w:rsidRPr="00E11762">
        <w:rPr>
          <w:rFonts w:ascii="Angsana New" w:hAnsi="Angsana New" w:hint="cs"/>
          <w:sz w:val="30"/>
          <w:szCs w:val="30"/>
          <w:cs/>
        </w:rPr>
        <w:t xml:space="preserve">และ ร้อยละ </w:t>
      </w:r>
      <w:r w:rsidRPr="00E11762">
        <w:rPr>
          <w:rFonts w:ascii="Angsana New" w:hAnsi="Angsana New"/>
          <w:sz w:val="30"/>
          <w:szCs w:val="30"/>
        </w:rPr>
        <w:t xml:space="preserve">26 </w:t>
      </w:r>
      <w:r w:rsidRPr="00E11762">
        <w:rPr>
          <w:rFonts w:ascii="Angsana New" w:hAnsi="Angsana New" w:hint="cs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ตามลำดับ</w:t>
      </w:r>
    </w:p>
    <w:p w14:paraId="1F9F8627" w14:textId="77777777" w:rsidR="00C02C74" w:rsidRPr="00E11762" w:rsidRDefault="00C02C74" w:rsidP="00C02C74">
      <w:pPr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869CCDA" w14:textId="5A1619CF" w:rsidR="00C02C74" w:rsidRPr="00E11762" w:rsidRDefault="00C02C74" w:rsidP="00EA0924">
      <w:pPr>
        <w:spacing w:line="23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lastRenderedPageBreak/>
        <w:t xml:space="preserve">ณ วันซื้อธุรกิจ ส่วนต่างระหว่างเงินสดจ่ายซื้อและมูลค่าของหนี้สินสุทธิที่รับรู้ด้วยมูลค่าทางบัญชีจำนวน </w:t>
      </w:r>
      <w:r w:rsidRPr="00E11762">
        <w:rPr>
          <w:rFonts w:ascii="Angsana New" w:hAnsi="Angsana New"/>
          <w:sz w:val="30"/>
          <w:szCs w:val="30"/>
        </w:rPr>
        <w:t xml:space="preserve">1,650 </w:t>
      </w:r>
      <w:r w:rsidRPr="00E11762">
        <w:rPr>
          <w:rFonts w:ascii="Angsana New" w:hAnsi="Angsana New"/>
          <w:sz w:val="30"/>
          <w:szCs w:val="30"/>
          <w:cs/>
        </w:rPr>
        <w:t xml:space="preserve">ล้านบาท ถูกบันทึกเป็น </w:t>
      </w:r>
      <w:r w:rsidRPr="00E11762">
        <w:rPr>
          <w:rFonts w:ascii="Angsana New" w:hAnsi="Angsana New"/>
          <w:sz w:val="30"/>
          <w:szCs w:val="30"/>
        </w:rPr>
        <w:t>“</w:t>
      </w:r>
      <w:r w:rsidRPr="00E11762">
        <w:rPr>
          <w:rFonts w:ascii="Angsana New" w:hAnsi="Angsana New"/>
          <w:sz w:val="30"/>
          <w:szCs w:val="30"/>
          <w:cs/>
        </w:rPr>
        <w:t>ผลต่างจากการรวมธุรกิจภายใต้การควบคุมเดียวกัน</w:t>
      </w:r>
      <w:r w:rsidRPr="00E11762">
        <w:rPr>
          <w:rFonts w:ascii="Angsana New" w:hAnsi="Angsana New"/>
          <w:sz w:val="30"/>
          <w:szCs w:val="30"/>
        </w:rPr>
        <w:t xml:space="preserve">” </w:t>
      </w:r>
      <w:r w:rsidRPr="00E11762">
        <w:rPr>
          <w:rFonts w:ascii="Angsana New" w:hAnsi="Angsana New"/>
          <w:sz w:val="30"/>
          <w:szCs w:val="30"/>
          <w:cs/>
        </w:rPr>
        <w:t>ซึ่งถูกรับรู้ในงบแสดง</w:t>
      </w:r>
      <w:r w:rsidRPr="00E11762">
        <w:rPr>
          <w:rFonts w:ascii="Angsana New" w:hAnsi="Angsana New"/>
          <w:sz w:val="30"/>
          <w:szCs w:val="30"/>
        </w:rPr>
        <w:br/>
      </w:r>
      <w:r w:rsidRPr="00E11762">
        <w:rPr>
          <w:rFonts w:ascii="Angsana New" w:hAnsi="Angsana New"/>
          <w:sz w:val="30"/>
          <w:szCs w:val="30"/>
          <w:cs/>
        </w:rPr>
        <w:t>การเปลี่ยนแปลงส่วนของผู้ถือหุ้นรวม โดยแสดงแยกเป็นองค์ประกอบหนึ่งในส่วนของผู้ถือหุ้น</w:t>
      </w:r>
    </w:p>
    <w:p w14:paraId="0FB37C87" w14:textId="2DA76930" w:rsidR="00684D97" w:rsidRPr="00E11762" w:rsidRDefault="00684D97" w:rsidP="00684D97">
      <w:pPr>
        <w:pStyle w:val="BodyText"/>
        <w:tabs>
          <w:tab w:val="clear" w:pos="227"/>
          <w:tab w:val="clear" w:pos="454"/>
          <w:tab w:val="clear" w:pos="680"/>
          <w:tab w:val="left" w:pos="540"/>
        </w:tabs>
        <w:spacing w:after="0"/>
        <w:ind w:right="2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684D97" w:rsidRPr="00E11762" w:rsidSect="00921CAF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9"/>
          <w:cols w:space="720"/>
          <w:docGrid w:linePitch="245"/>
        </w:sectPr>
      </w:pPr>
    </w:p>
    <w:p w14:paraId="7EE28EE6" w14:textId="77777777" w:rsidR="00C02C74" w:rsidRPr="00E11762" w:rsidRDefault="00C02C74" w:rsidP="00C02C74">
      <w:pPr>
        <w:pStyle w:val="BodyText"/>
        <w:spacing w:line="230" w:lineRule="auto"/>
        <w:ind w:left="540" w:right="-27" w:firstLine="180"/>
        <w:contextualSpacing/>
        <w:jc w:val="thaiDistribute"/>
        <w:rPr>
          <w:rFonts w:ascii="Angsana New" w:hAnsi="Angsana New"/>
          <w:spacing w:val="-6"/>
          <w:sz w:val="30"/>
          <w:szCs w:val="30"/>
        </w:rPr>
      </w:pPr>
      <w:r w:rsidRPr="00E11762">
        <w:rPr>
          <w:rFonts w:ascii="Angsana New" w:hAnsi="Angsana New"/>
          <w:spacing w:val="-6"/>
          <w:sz w:val="30"/>
          <w:szCs w:val="30"/>
          <w:cs/>
        </w:rPr>
        <w:lastRenderedPageBreak/>
        <w:t>ข้อมูลของมูลค่าตามบัญชีของสินทรัพย์ที่ได้มาและหนี้สินที่รับมาแต่ละประเภทที่สำคัญของบริษัทย่อยทางอ้อม มีดังนี้</w:t>
      </w:r>
    </w:p>
    <w:p w14:paraId="54911B05" w14:textId="77777777" w:rsidR="00C02C74" w:rsidRPr="00E11762" w:rsidRDefault="00C02C74" w:rsidP="00C02C74">
      <w:pPr>
        <w:pStyle w:val="BodyText"/>
        <w:tabs>
          <w:tab w:val="clear" w:pos="454"/>
          <w:tab w:val="clear" w:pos="907"/>
          <w:tab w:val="left" w:pos="1440"/>
        </w:tabs>
        <w:spacing w:after="0" w:line="230" w:lineRule="auto"/>
        <w:ind w:left="900" w:right="27"/>
        <w:jc w:val="thaiDistribute"/>
        <w:rPr>
          <w:rFonts w:ascii="Angsana New" w:hAnsi="Angsana New"/>
          <w:sz w:val="16"/>
          <w:szCs w:val="16"/>
        </w:rPr>
      </w:pPr>
    </w:p>
    <w:tbl>
      <w:tblPr>
        <w:tblW w:w="15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510"/>
        <w:gridCol w:w="540"/>
        <w:gridCol w:w="1710"/>
        <w:gridCol w:w="270"/>
        <w:gridCol w:w="1710"/>
        <w:gridCol w:w="270"/>
        <w:gridCol w:w="1530"/>
        <w:gridCol w:w="270"/>
        <w:gridCol w:w="1440"/>
        <w:gridCol w:w="270"/>
        <w:gridCol w:w="1684"/>
        <w:gridCol w:w="236"/>
        <w:gridCol w:w="1560"/>
      </w:tblGrid>
      <w:tr w:rsidR="00C02C74" w:rsidRPr="00E11762" w14:paraId="056062F0" w14:textId="77777777" w:rsidTr="00C02C74">
        <w:trPr>
          <w:trHeight w:val="20"/>
          <w:tblHeader/>
        </w:trPr>
        <w:tc>
          <w:tcPr>
            <w:tcW w:w="3510" w:type="dxa"/>
          </w:tcPr>
          <w:p w14:paraId="5DC66642" w14:textId="77777777" w:rsidR="00C02C74" w:rsidRPr="00E11762" w:rsidRDefault="00C02C74" w:rsidP="00D02381">
            <w:pPr>
              <w:spacing w:line="230" w:lineRule="auto"/>
              <w:ind w:left="-108" w:right="-108" w:firstLine="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1F4DCAD8" w14:textId="77777777" w:rsidR="00C02C74" w:rsidRPr="00E11762" w:rsidRDefault="00C02C74" w:rsidP="00D02381">
            <w:pPr>
              <w:spacing w:line="230" w:lineRule="auto"/>
              <w:ind w:left="-13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66B8448" w14:textId="77777777" w:rsidR="00C02C74" w:rsidRPr="00E11762" w:rsidRDefault="00C02C74" w:rsidP="00D02381">
            <w:pPr>
              <w:spacing w:line="230" w:lineRule="auto"/>
              <w:ind w:left="-130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  <w:p w14:paraId="65BE8064" w14:textId="77777777" w:rsidR="00C02C74" w:rsidRPr="00E11762" w:rsidRDefault="00C02C74" w:rsidP="00D02381">
            <w:pPr>
              <w:spacing w:line="230" w:lineRule="auto"/>
              <w:ind w:left="-13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บริษัท นิวมัลตี้ไมน์ จำกัด</w:t>
            </w:r>
          </w:p>
        </w:tc>
        <w:tc>
          <w:tcPr>
            <w:tcW w:w="270" w:type="dxa"/>
          </w:tcPr>
          <w:p w14:paraId="58506C0C" w14:textId="77777777" w:rsidR="00C02C74" w:rsidRPr="00E11762" w:rsidRDefault="00C02C74" w:rsidP="00D02381">
            <w:pPr>
              <w:spacing w:line="23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04DDB88" w14:textId="77777777" w:rsidR="00C02C74" w:rsidRPr="00E11762" w:rsidRDefault="00C02C74" w:rsidP="00D02381">
            <w:pPr>
              <w:spacing w:line="23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ทีซีซี ลักซ์ชูรีโฮเทลส์ และ </w:t>
            </w:r>
            <w:r w:rsidRPr="00E11762">
              <w:rPr>
                <w:rFonts w:ascii="Angsana New" w:hAnsi="Angsana New"/>
                <w:sz w:val="30"/>
                <w:szCs w:val="30"/>
              </w:rPr>
              <w:br/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>รีสอร์ท จำกัด</w:t>
            </w:r>
          </w:p>
        </w:tc>
        <w:tc>
          <w:tcPr>
            <w:tcW w:w="270" w:type="dxa"/>
          </w:tcPr>
          <w:p w14:paraId="65EBBBB5" w14:textId="77777777" w:rsidR="00C02C74" w:rsidRPr="00E11762" w:rsidRDefault="00C02C74" w:rsidP="00D02381">
            <w:pPr>
              <w:spacing w:line="23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F8CFDA6" w14:textId="77777777" w:rsidR="00C02C74" w:rsidRPr="00E11762" w:rsidRDefault="00C02C74" w:rsidP="00D02381">
            <w:pPr>
              <w:spacing w:line="23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บริษัท ทีซีซี โฮเทล คอลเล็คชั่น จำกัด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</w:t>
            </w:r>
          </w:p>
        </w:tc>
        <w:tc>
          <w:tcPr>
            <w:tcW w:w="270" w:type="dxa"/>
          </w:tcPr>
          <w:p w14:paraId="7EEB9C8C" w14:textId="77777777" w:rsidR="00C02C74" w:rsidRPr="00E11762" w:rsidRDefault="00C02C74" w:rsidP="00D02381">
            <w:pPr>
              <w:spacing w:line="23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FE19F7F" w14:textId="77777777" w:rsidR="00C02C74" w:rsidRPr="00E11762" w:rsidRDefault="00C02C74" w:rsidP="00D02381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7DB08FB1" w14:textId="77777777" w:rsidR="00C02C74" w:rsidRPr="00E11762" w:rsidRDefault="00C02C74" w:rsidP="00D02381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บริษัท สิริทรัพย์ พัฒนา </w:t>
            </w:r>
            <w:r w:rsidRPr="00E11762">
              <w:rPr>
                <w:rFonts w:ascii="Angsana New" w:hAnsi="Angsana New"/>
                <w:sz w:val="30"/>
                <w:szCs w:val="30"/>
              </w:rPr>
              <w:t>1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79858138" w14:textId="77777777" w:rsidR="00C02C74" w:rsidRPr="00E11762" w:rsidRDefault="00C02C74" w:rsidP="00D02381">
            <w:pPr>
              <w:spacing w:line="23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84" w:type="dxa"/>
          </w:tcPr>
          <w:p w14:paraId="11BB2E5E" w14:textId="77777777" w:rsidR="00C02C74" w:rsidRPr="00E11762" w:rsidRDefault="00C02C74" w:rsidP="00D02381">
            <w:pPr>
              <w:spacing w:line="23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4EE8AB6" w14:textId="77777777" w:rsidR="00C02C74" w:rsidRPr="00E11762" w:rsidRDefault="00C02C74" w:rsidP="00D02381">
            <w:pPr>
              <w:spacing w:line="23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บริษัท ทีซีซีซีแอล จอมเทียน จำกัด</w:t>
            </w:r>
          </w:p>
        </w:tc>
        <w:tc>
          <w:tcPr>
            <w:tcW w:w="236" w:type="dxa"/>
          </w:tcPr>
          <w:p w14:paraId="5E4C5BA8" w14:textId="77777777" w:rsidR="00C02C74" w:rsidRPr="00E11762" w:rsidRDefault="00C02C74" w:rsidP="00D02381">
            <w:pPr>
              <w:spacing w:line="23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32651951" w14:textId="77777777" w:rsidR="00C02C74" w:rsidRPr="00E11762" w:rsidRDefault="00C02C74" w:rsidP="00D02381">
            <w:pPr>
              <w:spacing w:line="23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B8917BB" w14:textId="77777777" w:rsidR="00C02C74" w:rsidRPr="00E11762" w:rsidRDefault="00C02C74" w:rsidP="00D02381">
            <w:pPr>
              <w:spacing w:line="23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บริษัท ทีซีซี พัทยา จำกัด</w:t>
            </w:r>
          </w:p>
        </w:tc>
      </w:tr>
      <w:tr w:rsidR="00C02C74" w:rsidRPr="00E11762" w14:paraId="6B593254" w14:textId="77777777" w:rsidTr="00C02C74">
        <w:trPr>
          <w:trHeight w:val="20"/>
        </w:trPr>
        <w:tc>
          <w:tcPr>
            <w:tcW w:w="3510" w:type="dxa"/>
          </w:tcPr>
          <w:p w14:paraId="5DC04A5B" w14:textId="77777777" w:rsidR="00C02C74" w:rsidRPr="00E11762" w:rsidRDefault="00C02C74" w:rsidP="00D02381">
            <w:pPr>
              <w:spacing w:line="23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34F1759A" w14:textId="77777777" w:rsidR="00C02C74" w:rsidRPr="00E11762" w:rsidRDefault="00C02C74" w:rsidP="00D02381">
            <w:pPr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50" w:type="dxa"/>
            <w:gridSpan w:val="11"/>
          </w:tcPr>
          <w:p w14:paraId="2E39680B" w14:textId="77777777" w:rsidR="00C02C74" w:rsidRPr="00E11762" w:rsidRDefault="00C02C74" w:rsidP="00D02381">
            <w:pPr>
              <w:spacing w:line="230" w:lineRule="auto"/>
              <w:ind w:left="-18" w:right="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1176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1176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E1176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02C74" w:rsidRPr="00E11762" w14:paraId="17701E87" w14:textId="77777777" w:rsidTr="00C02C74">
        <w:trPr>
          <w:trHeight w:val="20"/>
        </w:trPr>
        <w:tc>
          <w:tcPr>
            <w:tcW w:w="3510" w:type="dxa"/>
          </w:tcPr>
          <w:p w14:paraId="57ECB388" w14:textId="77777777" w:rsidR="00C02C74" w:rsidRPr="00E11762" w:rsidRDefault="00C02C74" w:rsidP="00D02381">
            <w:pPr>
              <w:spacing w:line="23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540" w:type="dxa"/>
          </w:tcPr>
          <w:p w14:paraId="2EB03B5A" w14:textId="77777777" w:rsidR="00C02C74" w:rsidRPr="00E11762" w:rsidRDefault="00C02C74" w:rsidP="00D02381">
            <w:pPr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9E1C875" w14:textId="77777777" w:rsidR="00C02C74" w:rsidRPr="00E11762" w:rsidRDefault="00C02C74" w:rsidP="00D02381">
            <w:pPr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D40566" w14:textId="77777777" w:rsidR="00C02C74" w:rsidRPr="00E11762" w:rsidRDefault="00C02C74" w:rsidP="00D02381">
            <w:pPr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1DFEC2D" w14:textId="77777777" w:rsidR="00C02C74" w:rsidRPr="00E11762" w:rsidRDefault="00C02C74" w:rsidP="00D02381">
            <w:pPr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745730" w14:textId="77777777" w:rsidR="00C02C74" w:rsidRPr="00E11762" w:rsidRDefault="00C02C74" w:rsidP="00D02381">
            <w:pPr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84181F1" w14:textId="77777777" w:rsidR="00C02C74" w:rsidRPr="00E11762" w:rsidRDefault="00C02C74" w:rsidP="00D02381">
            <w:pPr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22A230" w14:textId="77777777" w:rsidR="00C02C74" w:rsidRPr="00E11762" w:rsidRDefault="00C02C74" w:rsidP="00D02381">
            <w:pPr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FB4E8A6" w14:textId="77777777" w:rsidR="00C02C74" w:rsidRPr="00E11762" w:rsidRDefault="00C02C74" w:rsidP="00D02381">
            <w:pPr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4E00A5" w14:textId="77777777" w:rsidR="00C02C74" w:rsidRPr="00E11762" w:rsidRDefault="00C02C74" w:rsidP="00D02381">
            <w:pPr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4" w:type="dxa"/>
          </w:tcPr>
          <w:p w14:paraId="4D7B99B3" w14:textId="77777777" w:rsidR="00C02C74" w:rsidRPr="00E11762" w:rsidRDefault="00C02C74" w:rsidP="00D02381">
            <w:pPr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C4471D" w14:textId="77777777" w:rsidR="00C02C74" w:rsidRPr="00E11762" w:rsidRDefault="00C02C74" w:rsidP="00D02381">
            <w:pPr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9E8EA45" w14:textId="77777777" w:rsidR="00C02C74" w:rsidRPr="00E11762" w:rsidRDefault="00C02C74" w:rsidP="00D02381">
            <w:pPr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2C74" w:rsidRPr="00E11762" w14:paraId="352CEA4B" w14:textId="77777777" w:rsidTr="00C02C74">
        <w:trPr>
          <w:trHeight w:val="20"/>
        </w:trPr>
        <w:tc>
          <w:tcPr>
            <w:tcW w:w="3510" w:type="dxa"/>
          </w:tcPr>
          <w:p w14:paraId="434FE321" w14:textId="77777777" w:rsidR="00C02C74" w:rsidRPr="00E11762" w:rsidRDefault="00C02C74" w:rsidP="00D02381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540" w:type="dxa"/>
          </w:tcPr>
          <w:p w14:paraId="6AC94AC4" w14:textId="77777777" w:rsidR="00C02C74" w:rsidRPr="00E11762" w:rsidRDefault="00C02C74" w:rsidP="00D02381">
            <w:pPr>
              <w:tabs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74642FB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 9,191 </w:t>
            </w:r>
          </w:p>
        </w:tc>
        <w:tc>
          <w:tcPr>
            <w:tcW w:w="270" w:type="dxa"/>
          </w:tcPr>
          <w:p w14:paraId="6D8461BC" w14:textId="77777777" w:rsidR="00C02C74" w:rsidRPr="00E11762" w:rsidRDefault="00C02C74" w:rsidP="00D02381">
            <w:pPr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AA65F3D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166,689</w:t>
            </w:r>
          </w:p>
        </w:tc>
        <w:tc>
          <w:tcPr>
            <w:tcW w:w="270" w:type="dxa"/>
          </w:tcPr>
          <w:p w14:paraId="2BA0570A" w14:textId="77777777" w:rsidR="00C02C74" w:rsidRPr="00E11762" w:rsidRDefault="00C02C74" w:rsidP="00D02381">
            <w:pPr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137F718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 124,784 </w:t>
            </w:r>
          </w:p>
        </w:tc>
        <w:tc>
          <w:tcPr>
            <w:tcW w:w="270" w:type="dxa"/>
          </w:tcPr>
          <w:p w14:paraId="1B0F331B" w14:textId="77777777" w:rsidR="00C02C74" w:rsidRPr="00E11762" w:rsidRDefault="00C02C74" w:rsidP="00D02381">
            <w:pPr>
              <w:tabs>
                <w:tab w:val="clear" w:pos="907"/>
                <w:tab w:val="decimal" w:pos="88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1284F0D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 250 </w:t>
            </w:r>
          </w:p>
        </w:tc>
        <w:tc>
          <w:tcPr>
            <w:tcW w:w="270" w:type="dxa"/>
          </w:tcPr>
          <w:p w14:paraId="726D810F" w14:textId="77777777" w:rsidR="00C02C74" w:rsidRPr="00E11762" w:rsidRDefault="00C02C74" w:rsidP="00D02381">
            <w:pPr>
              <w:tabs>
                <w:tab w:val="clear" w:pos="907"/>
                <w:tab w:val="decimal" w:pos="88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4" w:type="dxa"/>
          </w:tcPr>
          <w:p w14:paraId="6DFD0665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 37 </w:t>
            </w:r>
          </w:p>
        </w:tc>
        <w:tc>
          <w:tcPr>
            <w:tcW w:w="236" w:type="dxa"/>
          </w:tcPr>
          <w:p w14:paraId="1EEB4AE7" w14:textId="77777777" w:rsidR="00C02C74" w:rsidRPr="00E11762" w:rsidRDefault="00C02C74" w:rsidP="00D02381">
            <w:pPr>
              <w:tabs>
                <w:tab w:val="clear" w:pos="907"/>
                <w:tab w:val="decimal" w:pos="88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3A53D49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659</w:t>
            </w:r>
          </w:p>
        </w:tc>
      </w:tr>
      <w:tr w:rsidR="00C02C74" w:rsidRPr="00E11762" w14:paraId="5EAC4D7C" w14:textId="77777777" w:rsidTr="00C02C74">
        <w:trPr>
          <w:trHeight w:val="20"/>
        </w:trPr>
        <w:tc>
          <w:tcPr>
            <w:tcW w:w="3510" w:type="dxa"/>
          </w:tcPr>
          <w:p w14:paraId="172511BF" w14:textId="77777777" w:rsidR="00C02C74" w:rsidRPr="00E11762" w:rsidRDefault="00C02C74" w:rsidP="00D02381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40" w:type="dxa"/>
          </w:tcPr>
          <w:p w14:paraId="04267F58" w14:textId="77777777" w:rsidR="00C02C74" w:rsidRPr="00E11762" w:rsidRDefault="00C02C74" w:rsidP="00D02381">
            <w:pPr>
              <w:tabs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3EFF3DD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 2,473 </w:t>
            </w:r>
          </w:p>
        </w:tc>
        <w:tc>
          <w:tcPr>
            <w:tcW w:w="270" w:type="dxa"/>
          </w:tcPr>
          <w:p w14:paraId="376B3529" w14:textId="77777777" w:rsidR="00C02C74" w:rsidRPr="00E11762" w:rsidRDefault="00C02C74" w:rsidP="00D02381">
            <w:pPr>
              <w:spacing w:line="230" w:lineRule="auto"/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6E33180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 47,964 </w:t>
            </w:r>
          </w:p>
        </w:tc>
        <w:tc>
          <w:tcPr>
            <w:tcW w:w="270" w:type="dxa"/>
          </w:tcPr>
          <w:p w14:paraId="74EEB98A" w14:textId="77777777" w:rsidR="00C02C74" w:rsidRPr="00E11762" w:rsidRDefault="00C02C74" w:rsidP="00D02381">
            <w:pPr>
              <w:tabs>
                <w:tab w:val="decimal" w:pos="735"/>
              </w:tabs>
              <w:spacing w:line="230" w:lineRule="auto"/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550CC43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 30,948 </w:t>
            </w:r>
          </w:p>
        </w:tc>
        <w:tc>
          <w:tcPr>
            <w:tcW w:w="270" w:type="dxa"/>
          </w:tcPr>
          <w:p w14:paraId="07B8D3D3" w14:textId="77777777" w:rsidR="00C02C74" w:rsidRPr="00E11762" w:rsidRDefault="00C02C74" w:rsidP="00D02381">
            <w:pPr>
              <w:tabs>
                <w:tab w:val="clear" w:pos="907"/>
                <w:tab w:val="decimal" w:pos="88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A302F1" w14:textId="77777777" w:rsidR="00C02C74" w:rsidRPr="00E11762" w:rsidRDefault="00C02C74" w:rsidP="00C85D84">
            <w:pPr>
              <w:tabs>
                <w:tab w:val="clear" w:pos="907"/>
              </w:tabs>
              <w:spacing w:line="230" w:lineRule="auto"/>
              <w:ind w:left="-18" w:right="3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00B4C7B9" w14:textId="77777777" w:rsidR="00C02C74" w:rsidRPr="00E11762" w:rsidRDefault="00C02C74" w:rsidP="00D02381">
            <w:pPr>
              <w:tabs>
                <w:tab w:val="clear" w:pos="907"/>
                <w:tab w:val="decimal" w:pos="88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4" w:type="dxa"/>
          </w:tcPr>
          <w:p w14:paraId="325EB476" w14:textId="278874DB" w:rsidR="00C02C74" w:rsidRPr="00E11762" w:rsidRDefault="00C02C74" w:rsidP="00C85D84">
            <w:pPr>
              <w:tabs>
                <w:tab w:val="clear" w:pos="907"/>
              </w:tabs>
              <w:spacing w:line="230" w:lineRule="auto"/>
              <w:ind w:left="-18" w:right="2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85D8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-   </w:t>
            </w:r>
          </w:p>
        </w:tc>
        <w:tc>
          <w:tcPr>
            <w:tcW w:w="236" w:type="dxa"/>
          </w:tcPr>
          <w:p w14:paraId="763DEBCE" w14:textId="77777777" w:rsidR="00C02C74" w:rsidRPr="00E11762" w:rsidRDefault="00C02C74" w:rsidP="00D02381">
            <w:pPr>
              <w:tabs>
                <w:tab w:val="clear" w:pos="907"/>
                <w:tab w:val="decimal" w:pos="88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08C3A7B" w14:textId="77777777" w:rsidR="00C02C74" w:rsidRPr="00E11762" w:rsidRDefault="00C02C74" w:rsidP="00C85D84">
            <w:pPr>
              <w:tabs>
                <w:tab w:val="clear" w:pos="907"/>
              </w:tabs>
              <w:spacing w:line="230" w:lineRule="auto"/>
              <w:ind w:left="-18" w:right="3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</w:tr>
      <w:tr w:rsidR="00C02C74" w:rsidRPr="00E11762" w14:paraId="544288A5" w14:textId="77777777" w:rsidTr="00C02C74">
        <w:trPr>
          <w:trHeight w:val="20"/>
        </w:trPr>
        <w:tc>
          <w:tcPr>
            <w:tcW w:w="3510" w:type="dxa"/>
          </w:tcPr>
          <w:p w14:paraId="13256EDB" w14:textId="77777777" w:rsidR="00C02C74" w:rsidRPr="00E11762" w:rsidRDefault="00C02C74" w:rsidP="00D02381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540" w:type="dxa"/>
          </w:tcPr>
          <w:p w14:paraId="1E1A951D" w14:textId="77777777" w:rsidR="00C02C74" w:rsidRPr="00E11762" w:rsidRDefault="00C02C74" w:rsidP="00D02381">
            <w:pPr>
              <w:tabs>
                <w:tab w:val="decimal" w:pos="735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CD72CEF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2,136,385</w:t>
            </w:r>
          </w:p>
        </w:tc>
        <w:tc>
          <w:tcPr>
            <w:tcW w:w="270" w:type="dxa"/>
          </w:tcPr>
          <w:p w14:paraId="65E3BDE4" w14:textId="77777777" w:rsidR="00C02C74" w:rsidRPr="00E11762" w:rsidRDefault="00C02C74" w:rsidP="00D02381">
            <w:pPr>
              <w:spacing w:line="230" w:lineRule="auto"/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CF8B169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  6,006,637</w:t>
            </w:r>
          </w:p>
        </w:tc>
        <w:tc>
          <w:tcPr>
            <w:tcW w:w="270" w:type="dxa"/>
          </w:tcPr>
          <w:p w14:paraId="1BBB0454" w14:textId="77777777" w:rsidR="00C02C74" w:rsidRPr="00E11762" w:rsidRDefault="00C02C74" w:rsidP="00D02381">
            <w:pPr>
              <w:spacing w:line="230" w:lineRule="auto"/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0A1D5AB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 7,168,087 </w:t>
            </w:r>
          </w:p>
        </w:tc>
        <w:tc>
          <w:tcPr>
            <w:tcW w:w="270" w:type="dxa"/>
          </w:tcPr>
          <w:p w14:paraId="0B8EE215" w14:textId="77777777" w:rsidR="00C02C74" w:rsidRPr="00E11762" w:rsidRDefault="00C02C74" w:rsidP="00D02381">
            <w:pPr>
              <w:tabs>
                <w:tab w:val="clear" w:pos="907"/>
                <w:tab w:val="decimal" w:pos="88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383F4E8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 56,000 </w:t>
            </w:r>
          </w:p>
        </w:tc>
        <w:tc>
          <w:tcPr>
            <w:tcW w:w="270" w:type="dxa"/>
          </w:tcPr>
          <w:p w14:paraId="78572160" w14:textId="77777777" w:rsidR="00C02C74" w:rsidRPr="00E11762" w:rsidRDefault="00C02C74" w:rsidP="00D02381">
            <w:pPr>
              <w:tabs>
                <w:tab w:val="clear" w:pos="907"/>
                <w:tab w:val="decimal" w:pos="88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4" w:type="dxa"/>
          </w:tcPr>
          <w:p w14:paraId="41A84973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 4,797,600 </w:t>
            </w:r>
          </w:p>
        </w:tc>
        <w:tc>
          <w:tcPr>
            <w:tcW w:w="236" w:type="dxa"/>
          </w:tcPr>
          <w:p w14:paraId="70169811" w14:textId="77777777" w:rsidR="00C02C74" w:rsidRPr="00E11762" w:rsidRDefault="00C02C74" w:rsidP="00D02381">
            <w:pPr>
              <w:tabs>
                <w:tab w:val="clear" w:pos="907"/>
                <w:tab w:val="decimal" w:pos="88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DD4B578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  1,096,394</w:t>
            </w:r>
          </w:p>
        </w:tc>
      </w:tr>
      <w:tr w:rsidR="00C02C74" w:rsidRPr="00E11762" w14:paraId="48EB4CBA" w14:textId="77777777" w:rsidTr="00C02C74">
        <w:trPr>
          <w:trHeight w:val="20"/>
        </w:trPr>
        <w:tc>
          <w:tcPr>
            <w:tcW w:w="3510" w:type="dxa"/>
          </w:tcPr>
          <w:p w14:paraId="178109CB" w14:textId="77777777" w:rsidR="00C02C74" w:rsidRPr="00E11762" w:rsidRDefault="00C02C74" w:rsidP="00D02381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540" w:type="dxa"/>
          </w:tcPr>
          <w:p w14:paraId="4C618125" w14:textId="77777777" w:rsidR="00C02C74" w:rsidRPr="00E11762" w:rsidRDefault="00C02C74" w:rsidP="00D02381">
            <w:pPr>
              <w:tabs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3A43E75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 3,810 </w:t>
            </w:r>
          </w:p>
        </w:tc>
        <w:tc>
          <w:tcPr>
            <w:tcW w:w="270" w:type="dxa"/>
          </w:tcPr>
          <w:p w14:paraId="5EFCFC6C" w14:textId="77777777" w:rsidR="00C02C74" w:rsidRPr="00E11762" w:rsidRDefault="00C02C74" w:rsidP="00D02381">
            <w:pPr>
              <w:spacing w:line="230" w:lineRule="auto"/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A6CA6FC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419,729</w:t>
            </w:r>
          </w:p>
        </w:tc>
        <w:tc>
          <w:tcPr>
            <w:tcW w:w="270" w:type="dxa"/>
          </w:tcPr>
          <w:p w14:paraId="254ECCAB" w14:textId="77777777" w:rsidR="00C02C74" w:rsidRPr="00E11762" w:rsidRDefault="00C02C74" w:rsidP="00D02381">
            <w:pPr>
              <w:spacing w:line="230" w:lineRule="auto"/>
              <w:ind w:left="-1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14:paraId="5B0E7BA9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69,584</w:t>
            </w:r>
          </w:p>
        </w:tc>
        <w:tc>
          <w:tcPr>
            <w:tcW w:w="270" w:type="dxa"/>
          </w:tcPr>
          <w:p w14:paraId="55AADD6E" w14:textId="77777777" w:rsidR="00C02C74" w:rsidRPr="00E11762" w:rsidRDefault="00C02C74" w:rsidP="00D02381">
            <w:pPr>
              <w:tabs>
                <w:tab w:val="clear" w:pos="907"/>
                <w:tab w:val="decimal" w:pos="88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6FDB967" w14:textId="77777777" w:rsidR="00C02C74" w:rsidRPr="00E11762" w:rsidRDefault="00C02C74" w:rsidP="00C85D84">
            <w:pPr>
              <w:tabs>
                <w:tab w:val="clear" w:pos="907"/>
              </w:tabs>
              <w:spacing w:line="230" w:lineRule="auto"/>
              <w:ind w:left="-18" w:right="3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1EBE623C" w14:textId="77777777" w:rsidR="00C02C74" w:rsidRPr="00E11762" w:rsidRDefault="00C02C74" w:rsidP="00D02381">
            <w:pPr>
              <w:tabs>
                <w:tab w:val="clear" w:pos="907"/>
                <w:tab w:val="decimal" w:pos="88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4" w:type="dxa"/>
          </w:tcPr>
          <w:p w14:paraId="08CB6C05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7EFBB595" w14:textId="77777777" w:rsidR="00C02C74" w:rsidRPr="00E11762" w:rsidRDefault="00C02C74" w:rsidP="00D02381">
            <w:pPr>
              <w:tabs>
                <w:tab w:val="clear" w:pos="907"/>
                <w:tab w:val="decimal" w:pos="88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972170F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1,547</w:t>
            </w:r>
          </w:p>
        </w:tc>
      </w:tr>
      <w:tr w:rsidR="00C02C74" w:rsidRPr="00E11762" w14:paraId="67E8FEC2" w14:textId="77777777" w:rsidTr="00C02C74">
        <w:trPr>
          <w:trHeight w:val="20"/>
        </w:trPr>
        <w:tc>
          <w:tcPr>
            <w:tcW w:w="3510" w:type="dxa"/>
          </w:tcPr>
          <w:p w14:paraId="05EB50D8" w14:textId="77777777" w:rsidR="00C02C74" w:rsidRPr="00E11762" w:rsidRDefault="00C02C74" w:rsidP="00D02381">
            <w:pPr>
              <w:spacing w:line="23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40" w:type="dxa"/>
          </w:tcPr>
          <w:p w14:paraId="2F8916B5" w14:textId="77777777" w:rsidR="00C02C74" w:rsidRPr="00E11762" w:rsidRDefault="00C02C74" w:rsidP="00D02381">
            <w:pPr>
              <w:tabs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938E5FC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 (1,725)</w:t>
            </w:r>
          </w:p>
        </w:tc>
        <w:tc>
          <w:tcPr>
            <w:tcW w:w="270" w:type="dxa"/>
          </w:tcPr>
          <w:p w14:paraId="56DBD248" w14:textId="77777777" w:rsidR="00C02C74" w:rsidRPr="00E11762" w:rsidRDefault="00C02C74" w:rsidP="00D02381">
            <w:pPr>
              <w:spacing w:line="230" w:lineRule="auto"/>
              <w:ind w:left="-18"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A1EF6E9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 (16,682)</w:t>
            </w:r>
          </w:p>
        </w:tc>
        <w:tc>
          <w:tcPr>
            <w:tcW w:w="270" w:type="dxa"/>
          </w:tcPr>
          <w:p w14:paraId="20F331EC" w14:textId="77777777" w:rsidR="00C02C74" w:rsidRPr="00E11762" w:rsidRDefault="00C02C74" w:rsidP="00D02381">
            <w:pPr>
              <w:spacing w:line="230" w:lineRule="auto"/>
              <w:ind w:left="-18"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CCEE614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 (31,398)</w:t>
            </w:r>
          </w:p>
        </w:tc>
        <w:tc>
          <w:tcPr>
            <w:tcW w:w="270" w:type="dxa"/>
          </w:tcPr>
          <w:p w14:paraId="185D61B6" w14:textId="77777777" w:rsidR="00C02C74" w:rsidRPr="00E11762" w:rsidRDefault="00C02C74" w:rsidP="00D02381">
            <w:pPr>
              <w:tabs>
                <w:tab w:val="clear" w:pos="907"/>
                <w:tab w:val="decimal" w:pos="88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17A51CB" w14:textId="77777777" w:rsidR="00C02C74" w:rsidRPr="00E11762" w:rsidRDefault="00C02C74" w:rsidP="00C85D84">
            <w:pPr>
              <w:tabs>
                <w:tab w:val="clear" w:pos="907"/>
              </w:tabs>
              <w:spacing w:line="230" w:lineRule="auto"/>
              <w:ind w:left="-18" w:right="3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5CA0A7F2" w14:textId="77777777" w:rsidR="00C02C74" w:rsidRPr="00E11762" w:rsidRDefault="00C02C74" w:rsidP="00C85D84">
            <w:pPr>
              <w:tabs>
                <w:tab w:val="clear" w:pos="907"/>
                <w:tab w:val="decimal" w:pos="882"/>
              </w:tabs>
              <w:spacing w:line="230" w:lineRule="auto"/>
              <w:ind w:right="3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84" w:type="dxa"/>
          </w:tcPr>
          <w:p w14:paraId="1A57C888" w14:textId="77777777" w:rsidR="00C02C74" w:rsidRPr="00E11762" w:rsidRDefault="00C02C74" w:rsidP="00C85D84">
            <w:pPr>
              <w:tabs>
                <w:tab w:val="clear" w:pos="907"/>
              </w:tabs>
              <w:spacing w:line="230" w:lineRule="auto"/>
              <w:ind w:left="-18" w:right="2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34B4C62D" w14:textId="77777777" w:rsidR="00C02C74" w:rsidRPr="00E11762" w:rsidRDefault="00C02C74" w:rsidP="00C85D84">
            <w:pPr>
              <w:tabs>
                <w:tab w:val="clear" w:pos="907"/>
                <w:tab w:val="decimal" w:pos="882"/>
              </w:tabs>
              <w:spacing w:line="230" w:lineRule="auto"/>
              <w:ind w:right="3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16236BBD" w14:textId="77777777" w:rsidR="00C02C74" w:rsidRPr="00E11762" w:rsidRDefault="00C02C74" w:rsidP="00C85D84">
            <w:pPr>
              <w:tabs>
                <w:tab w:val="clear" w:pos="680"/>
                <w:tab w:val="left" w:pos="849"/>
              </w:tabs>
              <w:spacing w:line="230" w:lineRule="auto"/>
              <w:ind w:left="-18" w:right="3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</w:tr>
      <w:tr w:rsidR="00C02C74" w:rsidRPr="00E11762" w14:paraId="5701C90F" w14:textId="77777777" w:rsidTr="00C02C74">
        <w:trPr>
          <w:trHeight w:val="20"/>
        </w:trPr>
        <w:tc>
          <w:tcPr>
            <w:tcW w:w="3510" w:type="dxa"/>
          </w:tcPr>
          <w:p w14:paraId="70825528" w14:textId="77777777" w:rsidR="00C02C74" w:rsidRPr="00E11762" w:rsidRDefault="00C02C74" w:rsidP="00D02381">
            <w:pPr>
              <w:spacing w:line="23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40" w:type="dxa"/>
          </w:tcPr>
          <w:p w14:paraId="5309C2F6" w14:textId="77777777" w:rsidR="00C02C74" w:rsidRPr="00E11762" w:rsidRDefault="00C02C74" w:rsidP="00D02381">
            <w:pPr>
              <w:tabs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88932B5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 (7,795)</w:t>
            </w:r>
          </w:p>
        </w:tc>
        <w:tc>
          <w:tcPr>
            <w:tcW w:w="270" w:type="dxa"/>
          </w:tcPr>
          <w:p w14:paraId="026B0D58" w14:textId="77777777" w:rsidR="00C02C74" w:rsidRPr="00E11762" w:rsidRDefault="00C02C74" w:rsidP="00D02381">
            <w:pPr>
              <w:spacing w:line="230" w:lineRule="auto"/>
              <w:ind w:left="-18"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5FEB964C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(152,046)</w:t>
            </w:r>
          </w:p>
        </w:tc>
        <w:tc>
          <w:tcPr>
            <w:tcW w:w="270" w:type="dxa"/>
          </w:tcPr>
          <w:p w14:paraId="6BF1DDB1" w14:textId="77777777" w:rsidR="00C02C74" w:rsidRPr="00E11762" w:rsidRDefault="00C02C74" w:rsidP="00D02381">
            <w:pPr>
              <w:spacing w:line="230" w:lineRule="auto"/>
              <w:ind w:left="-18"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8D2B85A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(84,584)</w:t>
            </w:r>
          </w:p>
        </w:tc>
        <w:tc>
          <w:tcPr>
            <w:tcW w:w="270" w:type="dxa"/>
          </w:tcPr>
          <w:p w14:paraId="06F721A7" w14:textId="77777777" w:rsidR="00C02C74" w:rsidRPr="00E11762" w:rsidRDefault="00C02C74" w:rsidP="00D02381">
            <w:pPr>
              <w:tabs>
                <w:tab w:val="clear" w:pos="907"/>
                <w:tab w:val="decimal" w:pos="88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1D2A5AF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 (70)</w:t>
            </w:r>
          </w:p>
        </w:tc>
        <w:tc>
          <w:tcPr>
            <w:tcW w:w="270" w:type="dxa"/>
          </w:tcPr>
          <w:p w14:paraId="192B1640" w14:textId="77777777" w:rsidR="00C02C74" w:rsidRPr="00E11762" w:rsidRDefault="00C02C74" w:rsidP="00D02381">
            <w:pPr>
              <w:tabs>
                <w:tab w:val="clear" w:pos="907"/>
                <w:tab w:val="decimal" w:pos="88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84" w:type="dxa"/>
          </w:tcPr>
          <w:p w14:paraId="25014967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 (75)</w:t>
            </w:r>
          </w:p>
        </w:tc>
        <w:tc>
          <w:tcPr>
            <w:tcW w:w="236" w:type="dxa"/>
          </w:tcPr>
          <w:p w14:paraId="3D69B814" w14:textId="77777777" w:rsidR="00C02C74" w:rsidRPr="00E11762" w:rsidRDefault="00C02C74" w:rsidP="00D02381">
            <w:pPr>
              <w:tabs>
                <w:tab w:val="clear" w:pos="907"/>
                <w:tab w:val="decimal" w:pos="88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1BC7B1EE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(29)</w:t>
            </w:r>
          </w:p>
        </w:tc>
      </w:tr>
      <w:tr w:rsidR="00C02C74" w:rsidRPr="00E11762" w14:paraId="4A0602DC" w14:textId="77777777" w:rsidTr="00C02C74">
        <w:trPr>
          <w:trHeight w:val="20"/>
        </w:trPr>
        <w:tc>
          <w:tcPr>
            <w:tcW w:w="3510" w:type="dxa"/>
          </w:tcPr>
          <w:p w14:paraId="7A8B16DE" w14:textId="77777777" w:rsidR="00C02C74" w:rsidRPr="00E11762" w:rsidRDefault="00C02C74" w:rsidP="00D02381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540" w:type="dxa"/>
          </w:tcPr>
          <w:p w14:paraId="44F93B5C" w14:textId="77777777" w:rsidR="00C02C74" w:rsidRPr="00E11762" w:rsidRDefault="00C02C74" w:rsidP="00D02381">
            <w:pPr>
              <w:tabs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86703E0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(199,913)</w:t>
            </w:r>
          </w:p>
        </w:tc>
        <w:tc>
          <w:tcPr>
            <w:tcW w:w="270" w:type="dxa"/>
          </w:tcPr>
          <w:p w14:paraId="130C7ED8" w14:textId="77777777" w:rsidR="00C02C74" w:rsidRPr="00E11762" w:rsidRDefault="00C02C74" w:rsidP="00D02381">
            <w:pPr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16AEF78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(555,120)</w:t>
            </w:r>
          </w:p>
        </w:tc>
        <w:tc>
          <w:tcPr>
            <w:tcW w:w="270" w:type="dxa"/>
          </w:tcPr>
          <w:p w14:paraId="5E71C7FA" w14:textId="77777777" w:rsidR="00C02C74" w:rsidRPr="00E11762" w:rsidRDefault="00C02C74" w:rsidP="00D02381">
            <w:pPr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E11A58D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 (697,379)</w:t>
            </w:r>
          </w:p>
        </w:tc>
        <w:tc>
          <w:tcPr>
            <w:tcW w:w="270" w:type="dxa"/>
          </w:tcPr>
          <w:p w14:paraId="1608E300" w14:textId="77777777" w:rsidR="00C02C74" w:rsidRPr="00E11762" w:rsidRDefault="00C02C74" w:rsidP="00D02381">
            <w:pPr>
              <w:tabs>
                <w:tab w:val="clear" w:pos="907"/>
                <w:tab w:val="decimal" w:pos="88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DF92321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 (8,208)</w:t>
            </w:r>
          </w:p>
        </w:tc>
        <w:tc>
          <w:tcPr>
            <w:tcW w:w="270" w:type="dxa"/>
          </w:tcPr>
          <w:p w14:paraId="09C5A8AB" w14:textId="77777777" w:rsidR="00C02C74" w:rsidRPr="00E11762" w:rsidRDefault="00C02C74" w:rsidP="00D02381">
            <w:pPr>
              <w:tabs>
                <w:tab w:val="clear" w:pos="907"/>
                <w:tab w:val="decimal" w:pos="88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84" w:type="dxa"/>
          </w:tcPr>
          <w:p w14:paraId="7EE46F60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 (804,863)</w:t>
            </w:r>
          </w:p>
        </w:tc>
        <w:tc>
          <w:tcPr>
            <w:tcW w:w="236" w:type="dxa"/>
          </w:tcPr>
          <w:p w14:paraId="1C91AC1D" w14:textId="77777777" w:rsidR="00C02C74" w:rsidRPr="00E11762" w:rsidRDefault="00C02C74" w:rsidP="00D02381">
            <w:pPr>
              <w:tabs>
                <w:tab w:val="clear" w:pos="907"/>
                <w:tab w:val="decimal" w:pos="88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1B84A04A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(117,027)</w:t>
            </w:r>
          </w:p>
        </w:tc>
      </w:tr>
      <w:tr w:rsidR="00C02C74" w:rsidRPr="00E11762" w14:paraId="095C6EEF" w14:textId="77777777" w:rsidTr="00C02C74">
        <w:trPr>
          <w:trHeight w:val="20"/>
        </w:trPr>
        <w:tc>
          <w:tcPr>
            <w:tcW w:w="3510" w:type="dxa"/>
          </w:tcPr>
          <w:p w14:paraId="63A892CD" w14:textId="77777777" w:rsidR="00C02C74" w:rsidRPr="00E11762" w:rsidRDefault="00C02C74" w:rsidP="00D02381">
            <w:pPr>
              <w:spacing w:line="23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สุทธิที่ได้มา</w:t>
            </w:r>
          </w:p>
        </w:tc>
        <w:tc>
          <w:tcPr>
            <w:tcW w:w="540" w:type="dxa"/>
          </w:tcPr>
          <w:p w14:paraId="5514BD5B" w14:textId="77777777" w:rsidR="00C02C74" w:rsidRPr="00E11762" w:rsidRDefault="00C02C74" w:rsidP="00D02381">
            <w:pPr>
              <w:tabs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7B121B4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30" w:lineRule="auto"/>
              <w:ind w:left="-18" w:right="-1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1,942,426</w:t>
            </w:r>
          </w:p>
        </w:tc>
        <w:tc>
          <w:tcPr>
            <w:tcW w:w="270" w:type="dxa"/>
          </w:tcPr>
          <w:p w14:paraId="0166C179" w14:textId="77777777" w:rsidR="00C02C74" w:rsidRPr="00E11762" w:rsidRDefault="00C02C74" w:rsidP="00D02381">
            <w:pPr>
              <w:spacing w:line="230" w:lineRule="auto"/>
              <w:ind w:left="-18"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E18F295" w14:textId="77777777" w:rsidR="00C02C74" w:rsidRPr="00E11762" w:rsidRDefault="00C02C74" w:rsidP="00D02381">
            <w:pPr>
              <w:tabs>
                <w:tab w:val="decimal" w:pos="1419"/>
              </w:tabs>
              <w:spacing w:line="230" w:lineRule="auto"/>
              <w:ind w:left="-18"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5,917,171</w:t>
            </w:r>
          </w:p>
        </w:tc>
        <w:tc>
          <w:tcPr>
            <w:tcW w:w="270" w:type="dxa"/>
            <w:vAlign w:val="bottom"/>
          </w:tcPr>
          <w:p w14:paraId="7E1F1DBC" w14:textId="77777777" w:rsidR="00C02C74" w:rsidRPr="00E11762" w:rsidRDefault="00C02C74" w:rsidP="00D02381">
            <w:pPr>
              <w:spacing w:line="230" w:lineRule="auto"/>
              <w:ind w:left="-18"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AC4B846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30" w:lineRule="auto"/>
              <w:ind w:left="-18" w:right="-1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6,580,042</w:t>
            </w:r>
          </w:p>
        </w:tc>
        <w:tc>
          <w:tcPr>
            <w:tcW w:w="270" w:type="dxa"/>
            <w:tcBorders>
              <w:bottom w:val="nil"/>
            </w:tcBorders>
          </w:tcPr>
          <w:p w14:paraId="37DE1C63" w14:textId="77777777" w:rsidR="00C02C74" w:rsidRPr="00E11762" w:rsidRDefault="00C02C74" w:rsidP="00D02381">
            <w:pPr>
              <w:tabs>
                <w:tab w:val="clear" w:pos="907"/>
                <w:tab w:val="decimal" w:pos="882"/>
              </w:tabs>
              <w:spacing w:line="230" w:lineRule="auto"/>
              <w:ind w:left="-18"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EF3DC54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30" w:lineRule="auto"/>
              <w:ind w:left="-18" w:right="-1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47,972 </w:t>
            </w:r>
          </w:p>
        </w:tc>
        <w:tc>
          <w:tcPr>
            <w:tcW w:w="270" w:type="dxa"/>
            <w:tcBorders>
              <w:bottom w:val="nil"/>
            </w:tcBorders>
          </w:tcPr>
          <w:p w14:paraId="4C585E9A" w14:textId="77777777" w:rsidR="00C02C74" w:rsidRPr="00E11762" w:rsidRDefault="00C02C74" w:rsidP="00D02381">
            <w:pPr>
              <w:tabs>
                <w:tab w:val="clear" w:pos="907"/>
                <w:tab w:val="decimal" w:pos="882"/>
              </w:tabs>
              <w:spacing w:line="230" w:lineRule="auto"/>
              <w:ind w:left="-18"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84" w:type="dxa"/>
            <w:tcBorders>
              <w:top w:val="single" w:sz="4" w:space="0" w:color="auto"/>
              <w:bottom w:val="double" w:sz="4" w:space="0" w:color="auto"/>
            </w:tcBorders>
          </w:tcPr>
          <w:p w14:paraId="75321CD9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30" w:lineRule="auto"/>
              <w:ind w:left="-18" w:right="-1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3,992,707</w:t>
            </w:r>
          </w:p>
        </w:tc>
        <w:tc>
          <w:tcPr>
            <w:tcW w:w="236" w:type="dxa"/>
            <w:tcBorders>
              <w:bottom w:val="nil"/>
            </w:tcBorders>
          </w:tcPr>
          <w:p w14:paraId="1E89A80C" w14:textId="77777777" w:rsidR="00C02C74" w:rsidRPr="00E11762" w:rsidRDefault="00C02C74" w:rsidP="00D02381">
            <w:pPr>
              <w:tabs>
                <w:tab w:val="clear" w:pos="907"/>
                <w:tab w:val="decimal" w:pos="882"/>
              </w:tabs>
              <w:spacing w:line="230" w:lineRule="auto"/>
              <w:ind w:left="-18"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2200878A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30" w:lineRule="auto"/>
              <w:ind w:left="-18" w:right="-1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981,544</w:t>
            </w:r>
          </w:p>
        </w:tc>
      </w:tr>
    </w:tbl>
    <w:p w14:paraId="530355FB" w14:textId="77777777" w:rsidR="00C02C74" w:rsidRPr="00E11762" w:rsidRDefault="00C02C74" w:rsidP="001601D0">
      <w:pPr>
        <w:tabs>
          <w:tab w:val="left" w:pos="720"/>
        </w:tabs>
        <w:ind w:firstLine="1260"/>
        <w:jc w:val="both"/>
        <w:rPr>
          <w:rFonts w:ascii="Angsana New" w:hAnsi="Angsana New"/>
          <w:sz w:val="28"/>
          <w:szCs w:val="28"/>
        </w:rPr>
      </w:pPr>
    </w:p>
    <w:p w14:paraId="09BEE098" w14:textId="77777777" w:rsidR="00C02C74" w:rsidRPr="00E11762" w:rsidRDefault="00C02C74" w:rsidP="001601D0">
      <w:pPr>
        <w:tabs>
          <w:tab w:val="left" w:pos="720"/>
        </w:tabs>
        <w:ind w:firstLine="1260"/>
        <w:jc w:val="both"/>
        <w:rPr>
          <w:rFonts w:ascii="Angsana New" w:hAnsi="Angsana New"/>
          <w:sz w:val="28"/>
          <w:szCs w:val="28"/>
        </w:rPr>
      </w:pPr>
    </w:p>
    <w:p w14:paraId="6F309BA4" w14:textId="77777777" w:rsidR="00C02C74" w:rsidRPr="00E11762" w:rsidRDefault="00C02C74" w:rsidP="001601D0">
      <w:pPr>
        <w:tabs>
          <w:tab w:val="left" w:pos="720"/>
        </w:tabs>
        <w:ind w:firstLine="1260"/>
        <w:jc w:val="both"/>
        <w:rPr>
          <w:rFonts w:ascii="Angsana New" w:hAnsi="Angsana New"/>
          <w:sz w:val="28"/>
          <w:szCs w:val="28"/>
        </w:rPr>
      </w:pPr>
    </w:p>
    <w:p w14:paraId="5F1C7156" w14:textId="77777777" w:rsidR="00C02C74" w:rsidRPr="00E11762" w:rsidRDefault="00C02C74" w:rsidP="001601D0">
      <w:pPr>
        <w:tabs>
          <w:tab w:val="left" w:pos="720"/>
        </w:tabs>
        <w:ind w:firstLine="1260"/>
        <w:jc w:val="both"/>
        <w:rPr>
          <w:rFonts w:ascii="Angsana New" w:hAnsi="Angsana New"/>
          <w:sz w:val="28"/>
          <w:szCs w:val="28"/>
        </w:rPr>
      </w:pPr>
    </w:p>
    <w:p w14:paraId="40B7FF1F" w14:textId="77777777" w:rsidR="00C02C74" w:rsidRPr="00E11762" w:rsidRDefault="00C02C74" w:rsidP="001601D0">
      <w:pPr>
        <w:tabs>
          <w:tab w:val="left" w:pos="720"/>
        </w:tabs>
        <w:ind w:firstLine="1260"/>
        <w:jc w:val="both"/>
        <w:rPr>
          <w:rFonts w:ascii="Angsana New" w:hAnsi="Angsana New"/>
          <w:sz w:val="28"/>
          <w:szCs w:val="28"/>
        </w:rPr>
      </w:pPr>
    </w:p>
    <w:p w14:paraId="70FA7CE2" w14:textId="77777777" w:rsidR="00C02C74" w:rsidRPr="00E11762" w:rsidRDefault="00C02C74" w:rsidP="001601D0">
      <w:pPr>
        <w:tabs>
          <w:tab w:val="left" w:pos="720"/>
        </w:tabs>
        <w:ind w:firstLine="1260"/>
        <w:jc w:val="both"/>
        <w:rPr>
          <w:rFonts w:ascii="Angsana New" w:hAnsi="Angsana New"/>
          <w:sz w:val="28"/>
          <w:szCs w:val="28"/>
        </w:rPr>
      </w:pPr>
    </w:p>
    <w:tbl>
      <w:tblPr>
        <w:tblW w:w="14057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4050"/>
        <w:gridCol w:w="236"/>
        <w:gridCol w:w="34"/>
        <w:gridCol w:w="1766"/>
        <w:gridCol w:w="34"/>
        <w:gridCol w:w="202"/>
        <w:gridCol w:w="34"/>
        <w:gridCol w:w="1810"/>
        <w:gridCol w:w="34"/>
        <w:gridCol w:w="282"/>
        <w:gridCol w:w="34"/>
        <w:gridCol w:w="1630"/>
        <w:gridCol w:w="34"/>
        <w:gridCol w:w="202"/>
        <w:gridCol w:w="34"/>
        <w:gridCol w:w="1639"/>
        <w:gridCol w:w="34"/>
        <w:gridCol w:w="218"/>
        <w:gridCol w:w="34"/>
        <w:gridCol w:w="1675"/>
        <w:gridCol w:w="34"/>
        <w:gridCol w:w="7"/>
      </w:tblGrid>
      <w:tr w:rsidR="00C02C74" w:rsidRPr="00E11762" w14:paraId="6FC0017E" w14:textId="77777777" w:rsidTr="00A445B9">
        <w:trPr>
          <w:gridAfter w:val="1"/>
          <w:wAfter w:w="7" w:type="dxa"/>
          <w:trHeight w:val="20"/>
          <w:tblHeader/>
        </w:trPr>
        <w:tc>
          <w:tcPr>
            <w:tcW w:w="4050" w:type="dxa"/>
          </w:tcPr>
          <w:p w14:paraId="5989B203" w14:textId="77777777" w:rsidR="00C02C74" w:rsidRPr="00E11762" w:rsidRDefault="00C02C74" w:rsidP="00D02381">
            <w:pPr>
              <w:spacing w:line="230" w:lineRule="auto"/>
              <w:ind w:left="-108" w:right="-108" w:firstLine="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127EF8F4" w14:textId="77777777" w:rsidR="00C02C74" w:rsidRPr="00E11762" w:rsidRDefault="00C02C74" w:rsidP="00A445B9">
            <w:pPr>
              <w:spacing w:line="230" w:lineRule="auto"/>
              <w:ind w:left="-210" w:right="-108" w:firstLine="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gridSpan w:val="2"/>
          </w:tcPr>
          <w:p w14:paraId="2C2176A4" w14:textId="77777777" w:rsidR="00C02C74" w:rsidRPr="00E11762" w:rsidRDefault="00C02C74" w:rsidP="00D02381">
            <w:pPr>
              <w:spacing w:line="230" w:lineRule="auto"/>
              <w:ind w:left="-13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บริษัท ทีซีซี โฮเทลส์ แมนเนจเม้นท์ จำกัด</w:t>
            </w:r>
          </w:p>
        </w:tc>
        <w:tc>
          <w:tcPr>
            <w:tcW w:w="236" w:type="dxa"/>
            <w:gridSpan w:val="2"/>
          </w:tcPr>
          <w:p w14:paraId="1AD14ECB" w14:textId="77777777" w:rsidR="00C02C74" w:rsidRPr="00E11762" w:rsidRDefault="00C02C74" w:rsidP="00D02381">
            <w:pPr>
              <w:spacing w:line="23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4" w:type="dxa"/>
            <w:gridSpan w:val="2"/>
          </w:tcPr>
          <w:p w14:paraId="6AC873B9" w14:textId="77777777" w:rsidR="00C02C74" w:rsidRPr="00E11762" w:rsidRDefault="00C02C74" w:rsidP="00D02381">
            <w:pPr>
              <w:spacing w:line="230" w:lineRule="auto"/>
              <w:ind w:left="160" w:right="-108" w:hanging="160"/>
              <w:rPr>
                <w:rFonts w:ascii="Angsana New" w:hAnsi="Angsana New"/>
                <w:sz w:val="30"/>
                <w:szCs w:val="30"/>
              </w:rPr>
            </w:pPr>
          </w:p>
          <w:p w14:paraId="270C5FF8" w14:textId="77777777" w:rsidR="00C02C74" w:rsidRPr="00E11762" w:rsidRDefault="00C02C74" w:rsidP="00D02381">
            <w:pPr>
              <w:spacing w:line="23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บริษัท ผดุงลาภ จำกัด</w:t>
            </w:r>
          </w:p>
        </w:tc>
        <w:tc>
          <w:tcPr>
            <w:tcW w:w="316" w:type="dxa"/>
            <w:gridSpan w:val="2"/>
          </w:tcPr>
          <w:p w14:paraId="20CA65F7" w14:textId="77777777" w:rsidR="00C02C74" w:rsidRPr="00E11762" w:rsidRDefault="00C02C74" w:rsidP="00D02381">
            <w:pPr>
              <w:spacing w:line="23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4" w:type="dxa"/>
            <w:gridSpan w:val="2"/>
          </w:tcPr>
          <w:p w14:paraId="0FB68967" w14:textId="77777777" w:rsidR="00C02C74" w:rsidRPr="00E11762" w:rsidRDefault="00C02C74" w:rsidP="00D02381">
            <w:pPr>
              <w:spacing w:line="23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บริษัท รีเทล เวิลด์ </w:t>
            </w:r>
            <w:r w:rsidRPr="00E11762">
              <w:rPr>
                <w:rFonts w:ascii="Angsana New" w:hAnsi="Angsana New"/>
                <w:sz w:val="30"/>
                <w:szCs w:val="30"/>
              </w:rPr>
              <w:t>8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36" w:type="dxa"/>
            <w:gridSpan w:val="2"/>
          </w:tcPr>
          <w:p w14:paraId="68C1F1A2" w14:textId="77777777" w:rsidR="00C02C74" w:rsidRPr="00E11762" w:rsidRDefault="00C02C74" w:rsidP="00D02381">
            <w:pPr>
              <w:spacing w:line="23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3" w:type="dxa"/>
            <w:gridSpan w:val="2"/>
          </w:tcPr>
          <w:p w14:paraId="735FBD0C" w14:textId="77777777" w:rsidR="00C02C74" w:rsidRPr="00E11762" w:rsidRDefault="00C02C74" w:rsidP="00D02381">
            <w:pPr>
              <w:spacing w:line="23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บริษัท คอนเซพ แลนด์ </w:t>
            </w:r>
            <w:r w:rsidRPr="00E11762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9</w:t>
            </w:r>
            <w:r w:rsidRPr="00E1176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 จำกัด</w:t>
            </w:r>
          </w:p>
        </w:tc>
        <w:tc>
          <w:tcPr>
            <w:tcW w:w="252" w:type="dxa"/>
            <w:gridSpan w:val="2"/>
          </w:tcPr>
          <w:p w14:paraId="3AE47676" w14:textId="77777777" w:rsidR="00C02C74" w:rsidRPr="00E11762" w:rsidRDefault="00C02C74" w:rsidP="00D02381">
            <w:pPr>
              <w:spacing w:line="23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9" w:type="dxa"/>
            <w:gridSpan w:val="2"/>
          </w:tcPr>
          <w:p w14:paraId="69A16581" w14:textId="77777777" w:rsidR="00C02C74" w:rsidRPr="00E11762" w:rsidRDefault="00C02C74" w:rsidP="00D02381">
            <w:pPr>
              <w:spacing w:line="23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โฮเทลส์ เวิลด์  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</w:tr>
      <w:tr w:rsidR="00C02C74" w:rsidRPr="00E11762" w14:paraId="5B1D31F5" w14:textId="77777777" w:rsidTr="00A445B9">
        <w:trPr>
          <w:trHeight w:val="20"/>
        </w:trPr>
        <w:tc>
          <w:tcPr>
            <w:tcW w:w="4050" w:type="dxa"/>
          </w:tcPr>
          <w:p w14:paraId="340633BD" w14:textId="77777777" w:rsidR="00C02C74" w:rsidRPr="00E11762" w:rsidRDefault="00C02C74" w:rsidP="00D02381">
            <w:pPr>
              <w:spacing w:line="23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6CFBA1F7" w14:textId="77777777" w:rsidR="00C02C74" w:rsidRPr="00E11762" w:rsidRDefault="00C02C74" w:rsidP="00D02381">
            <w:pPr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37" w:type="dxa"/>
            <w:gridSpan w:val="19"/>
          </w:tcPr>
          <w:p w14:paraId="0C816570" w14:textId="77777777" w:rsidR="00C02C74" w:rsidRPr="00E11762" w:rsidRDefault="00C02C74" w:rsidP="00D02381">
            <w:pPr>
              <w:spacing w:line="230" w:lineRule="auto"/>
              <w:ind w:left="-18" w:right="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1176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E1176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02C74" w:rsidRPr="00E11762" w14:paraId="4AFF7FA8" w14:textId="77777777" w:rsidTr="00A445B9">
        <w:trPr>
          <w:gridAfter w:val="2"/>
          <w:wAfter w:w="41" w:type="dxa"/>
          <w:trHeight w:val="20"/>
        </w:trPr>
        <w:tc>
          <w:tcPr>
            <w:tcW w:w="4050" w:type="dxa"/>
          </w:tcPr>
          <w:p w14:paraId="0A126DA8" w14:textId="77777777" w:rsidR="00C02C74" w:rsidRPr="00E11762" w:rsidRDefault="00C02C74" w:rsidP="00D02381">
            <w:pPr>
              <w:spacing w:line="23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36" w:type="dxa"/>
          </w:tcPr>
          <w:p w14:paraId="00057DDB" w14:textId="77777777" w:rsidR="00C02C74" w:rsidRPr="00E11762" w:rsidRDefault="00C02C74" w:rsidP="00D02381">
            <w:pPr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gridSpan w:val="2"/>
          </w:tcPr>
          <w:p w14:paraId="6DB9FA65" w14:textId="77777777" w:rsidR="00C02C74" w:rsidRPr="00E11762" w:rsidRDefault="00C02C74" w:rsidP="00D02381">
            <w:pPr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12C7EB9B" w14:textId="77777777" w:rsidR="00C02C74" w:rsidRPr="00E11762" w:rsidRDefault="00C02C74" w:rsidP="00D02381">
            <w:pPr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4" w:type="dxa"/>
            <w:gridSpan w:val="2"/>
          </w:tcPr>
          <w:p w14:paraId="1AA664C4" w14:textId="77777777" w:rsidR="00C02C74" w:rsidRPr="00E11762" w:rsidRDefault="00C02C74" w:rsidP="00D02381">
            <w:pPr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" w:type="dxa"/>
            <w:gridSpan w:val="2"/>
          </w:tcPr>
          <w:p w14:paraId="7C74634E" w14:textId="77777777" w:rsidR="00C02C74" w:rsidRPr="00E11762" w:rsidRDefault="00C02C74" w:rsidP="00D02381">
            <w:pPr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  <w:gridSpan w:val="2"/>
          </w:tcPr>
          <w:p w14:paraId="181298B5" w14:textId="77777777" w:rsidR="00C02C74" w:rsidRPr="00E11762" w:rsidRDefault="00C02C74" w:rsidP="00D02381">
            <w:pPr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C79047D" w14:textId="77777777" w:rsidR="00C02C74" w:rsidRPr="00E11762" w:rsidRDefault="00C02C74" w:rsidP="00D02381">
            <w:pPr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3" w:type="dxa"/>
            <w:gridSpan w:val="2"/>
          </w:tcPr>
          <w:p w14:paraId="69ADF3BE" w14:textId="77777777" w:rsidR="00C02C74" w:rsidRPr="00E11762" w:rsidRDefault="00C02C74" w:rsidP="00D02381">
            <w:pPr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14:paraId="516CB30A" w14:textId="77777777" w:rsidR="00C02C74" w:rsidRPr="00E11762" w:rsidRDefault="00C02C74" w:rsidP="00D02381">
            <w:pPr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  <w:gridSpan w:val="2"/>
          </w:tcPr>
          <w:p w14:paraId="521D5981" w14:textId="77777777" w:rsidR="00C02C74" w:rsidRPr="00E11762" w:rsidRDefault="00C02C74" w:rsidP="00D02381">
            <w:pPr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2C74" w:rsidRPr="00E11762" w14:paraId="3600CDB3" w14:textId="77777777" w:rsidTr="00A445B9">
        <w:trPr>
          <w:gridAfter w:val="2"/>
          <w:wAfter w:w="41" w:type="dxa"/>
          <w:trHeight w:val="20"/>
        </w:trPr>
        <w:tc>
          <w:tcPr>
            <w:tcW w:w="4050" w:type="dxa"/>
          </w:tcPr>
          <w:p w14:paraId="46D1290C" w14:textId="77777777" w:rsidR="00C02C74" w:rsidRPr="00E11762" w:rsidRDefault="00C02C74" w:rsidP="00C02C74">
            <w:pPr>
              <w:tabs>
                <w:tab w:val="left" w:pos="129"/>
              </w:tabs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36" w:type="dxa"/>
          </w:tcPr>
          <w:p w14:paraId="6120831B" w14:textId="77777777" w:rsidR="00C02C74" w:rsidRPr="00E11762" w:rsidRDefault="00C02C74" w:rsidP="00D02381">
            <w:pPr>
              <w:tabs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gridSpan w:val="2"/>
          </w:tcPr>
          <w:p w14:paraId="3752832B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 22 </w:t>
            </w:r>
          </w:p>
        </w:tc>
        <w:tc>
          <w:tcPr>
            <w:tcW w:w="236" w:type="dxa"/>
            <w:gridSpan w:val="2"/>
          </w:tcPr>
          <w:p w14:paraId="737ED2B9" w14:textId="77777777" w:rsidR="00C02C74" w:rsidRPr="00E11762" w:rsidRDefault="00C02C74" w:rsidP="00D02381">
            <w:pPr>
              <w:spacing w:line="230" w:lineRule="auto"/>
              <w:ind w:left="-18" w:right="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4" w:type="dxa"/>
            <w:gridSpan w:val="2"/>
          </w:tcPr>
          <w:p w14:paraId="6366F5B2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 61 </w:t>
            </w:r>
          </w:p>
        </w:tc>
        <w:tc>
          <w:tcPr>
            <w:tcW w:w="316" w:type="dxa"/>
            <w:gridSpan w:val="2"/>
          </w:tcPr>
          <w:p w14:paraId="7FEC9C7B" w14:textId="77777777" w:rsidR="00C02C74" w:rsidRPr="00E11762" w:rsidRDefault="00C02C74" w:rsidP="00D02381">
            <w:pPr>
              <w:spacing w:line="230" w:lineRule="auto"/>
              <w:ind w:left="-18" w:right="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  <w:gridSpan w:val="2"/>
          </w:tcPr>
          <w:p w14:paraId="333C0D53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534</w:t>
            </w:r>
          </w:p>
        </w:tc>
        <w:tc>
          <w:tcPr>
            <w:tcW w:w="236" w:type="dxa"/>
            <w:gridSpan w:val="2"/>
          </w:tcPr>
          <w:p w14:paraId="21D7FFB2" w14:textId="77777777" w:rsidR="00C02C74" w:rsidRPr="00E11762" w:rsidRDefault="00C02C74" w:rsidP="00D02381">
            <w:pPr>
              <w:tabs>
                <w:tab w:val="clear" w:pos="907"/>
                <w:tab w:val="decimal" w:pos="882"/>
              </w:tabs>
              <w:spacing w:line="230" w:lineRule="auto"/>
              <w:ind w:left="-18" w:right="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3" w:type="dxa"/>
            <w:gridSpan w:val="2"/>
          </w:tcPr>
          <w:p w14:paraId="767921A2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 3,507 </w:t>
            </w:r>
          </w:p>
        </w:tc>
        <w:tc>
          <w:tcPr>
            <w:tcW w:w="252" w:type="dxa"/>
            <w:gridSpan w:val="2"/>
          </w:tcPr>
          <w:p w14:paraId="200C391E" w14:textId="77777777" w:rsidR="00C02C74" w:rsidRPr="00E11762" w:rsidRDefault="00C02C74" w:rsidP="00D02381">
            <w:pPr>
              <w:tabs>
                <w:tab w:val="clear" w:pos="907"/>
                <w:tab w:val="decimal" w:pos="882"/>
              </w:tabs>
              <w:spacing w:line="230" w:lineRule="auto"/>
              <w:ind w:left="-18" w:right="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  <w:gridSpan w:val="2"/>
          </w:tcPr>
          <w:p w14:paraId="0FF7F1B8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 3,321 </w:t>
            </w:r>
          </w:p>
        </w:tc>
      </w:tr>
      <w:tr w:rsidR="00C02C74" w:rsidRPr="00E11762" w14:paraId="14619517" w14:textId="77777777" w:rsidTr="00A445B9">
        <w:trPr>
          <w:gridAfter w:val="2"/>
          <w:wAfter w:w="41" w:type="dxa"/>
          <w:trHeight w:val="20"/>
        </w:trPr>
        <w:tc>
          <w:tcPr>
            <w:tcW w:w="4050" w:type="dxa"/>
          </w:tcPr>
          <w:p w14:paraId="57E02C29" w14:textId="77777777" w:rsidR="00C02C74" w:rsidRPr="00E11762" w:rsidRDefault="00C02C74" w:rsidP="00D02381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</w:tcPr>
          <w:p w14:paraId="4E0AFC75" w14:textId="77777777" w:rsidR="00C02C74" w:rsidRPr="00E11762" w:rsidRDefault="00C02C74" w:rsidP="00D02381">
            <w:pPr>
              <w:tabs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gridSpan w:val="2"/>
          </w:tcPr>
          <w:p w14:paraId="1683ECFF" w14:textId="77777777" w:rsidR="00C02C74" w:rsidRPr="00E11762" w:rsidRDefault="00C02C74" w:rsidP="0035370E">
            <w:pPr>
              <w:tabs>
                <w:tab w:val="clear" w:pos="1644"/>
              </w:tabs>
              <w:spacing w:line="230" w:lineRule="auto"/>
              <w:ind w:left="-18" w:right="3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  <w:gridSpan w:val="2"/>
          </w:tcPr>
          <w:p w14:paraId="5E27B9F8" w14:textId="77777777" w:rsidR="00C02C74" w:rsidRPr="00E11762" w:rsidRDefault="00C02C74" w:rsidP="00D02381">
            <w:pPr>
              <w:spacing w:line="230" w:lineRule="auto"/>
              <w:ind w:left="-18" w:right="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4" w:type="dxa"/>
            <w:gridSpan w:val="2"/>
          </w:tcPr>
          <w:p w14:paraId="351635F0" w14:textId="77777777" w:rsidR="00C02C74" w:rsidRPr="00E11762" w:rsidRDefault="00C02C74" w:rsidP="0035370E">
            <w:pPr>
              <w:tabs>
                <w:tab w:val="clear" w:pos="1644"/>
              </w:tabs>
              <w:spacing w:line="230" w:lineRule="auto"/>
              <w:ind w:left="-18" w:right="3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316" w:type="dxa"/>
            <w:gridSpan w:val="2"/>
          </w:tcPr>
          <w:p w14:paraId="301FFFAC" w14:textId="77777777" w:rsidR="00C02C74" w:rsidRPr="00E11762" w:rsidRDefault="00C02C74" w:rsidP="00D02381">
            <w:pPr>
              <w:tabs>
                <w:tab w:val="decimal" w:pos="735"/>
              </w:tabs>
              <w:spacing w:line="230" w:lineRule="auto"/>
              <w:ind w:left="-18" w:right="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  <w:gridSpan w:val="2"/>
          </w:tcPr>
          <w:p w14:paraId="56A027E6" w14:textId="77777777" w:rsidR="00C02C74" w:rsidRPr="00E11762" w:rsidRDefault="00C02C74" w:rsidP="0035370E">
            <w:pPr>
              <w:tabs>
                <w:tab w:val="clear" w:pos="1644"/>
              </w:tabs>
              <w:spacing w:line="230" w:lineRule="auto"/>
              <w:ind w:left="-18" w:right="3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59278828" w14:textId="77777777" w:rsidR="00C02C74" w:rsidRPr="00E11762" w:rsidRDefault="00C02C74" w:rsidP="00D02381">
            <w:pPr>
              <w:tabs>
                <w:tab w:val="clear" w:pos="907"/>
                <w:tab w:val="decimal" w:pos="882"/>
              </w:tabs>
              <w:spacing w:line="230" w:lineRule="auto"/>
              <w:ind w:left="-18" w:right="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3" w:type="dxa"/>
            <w:gridSpan w:val="2"/>
          </w:tcPr>
          <w:p w14:paraId="5C9F4C0F" w14:textId="77777777" w:rsidR="00C02C74" w:rsidRPr="00E11762" w:rsidRDefault="00C02C74" w:rsidP="0035370E">
            <w:pPr>
              <w:tabs>
                <w:tab w:val="clear" w:pos="907"/>
                <w:tab w:val="decimal" w:pos="882"/>
              </w:tabs>
              <w:spacing w:line="230" w:lineRule="auto"/>
              <w:ind w:left="-18" w:right="267" w:hanging="4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52" w:type="dxa"/>
            <w:gridSpan w:val="2"/>
          </w:tcPr>
          <w:p w14:paraId="6635BA02" w14:textId="77777777" w:rsidR="00C02C74" w:rsidRPr="00E11762" w:rsidRDefault="00C02C74" w:rsidP="00D02381">
            <w:pPr>
              <w:tabs>
                <w:tab w:val="clear" w:pos="907"/>
                <w:tab w:val="decimal" w:pos="882"/>
              </w:tabs>
              <w:spacing w:line="230" w:lineRule="auto"/>
              <w:ind w:left="-18" w:right="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  <w:gridSpan w:val="2"/>
          </w:tcPr>
          <w:p w14:paraId="362DC168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 722 </w:t>
            </w:r>
          </w:p>
        </w:tc>
      </w:tr>
      <w:tr w:rsidR="00C02C74" w:rsidRPr="00E11762" w14:paraId="20EAFADA" w14:textId="77777777" w:rsidTr="00A445B9">
        <w:trPr>
          <w:gridAfter w:val="2"/>
          <w:wAfter w:w="41" w:type="dxa"/>
          <w:trHeight w:val="20"/>
        </w:trPr>
        <w:tc>
          <w:tcPr>
            <w:tcW w:w="4050" w:type="dxa"/>
          </w:tcPr>
          <w:p w14:paraId="7EA152D1" w14:textId="77777777" w:rsidR="00C02C74" w:rsidRPr="00E11762" w:rsidRDefault="00C02C74" w:rsidP="00D02381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36" w:type="dxa"/>
          </w:tcPr>
          <w:p w14:paraId="0DF3165D" w14:textId="77777777" w:rsidR="00C02C74" w:rsidRPr="00E11762" w:rsidRDefault="00C02C74" w:rsidP="00D02381">
            <w:pPr>
              <w:tabs>
                <w:tab w:val="decimal" w:pos="735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gridSpan w:val="2"/>
          </w:tcPr>
          <w:p w14:paraId="41AD99C5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 259,639 </w:t>
            </w:r>
          </w:p>
        </w:tc>
        <w:tc>
          <w:tcPr>
            <w:tcW w:w="236" w:type="dxa"/>
            <w:gridSpan w:val="2"/>
          </w:tcPr>
          <w:p w14:paraId="3BF0E5F2" w14:textId="77777777" w:rsidR="00C02C74" w:rsidRPr="00E11762" w:rsidRDefault="00C02C74" w:rsidP="00D02381">
            <w:pPr>
              <w:spacing w:line="230" w:lineRule="auto"/>
              <w:ind w:left="-18" w:right="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4" w:type="dxa"/>
            <w:gridSpan w:val="2"/>
          </w:tcPr>
          <w:p w14:paraId="23B2446A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 82,167 </w:t>
            </w:r>
          </w:p>
        </w:tc>
        <w:tc>
          <w:tcPr>
            <w:tcW w:w="316" w:type="dxa"/>
            <w:gridSpan w:val="2"/>
          </w:tcPr>
          <w:p w14:paraId="08F765A3" w14:textId="77777777" w:rsidR="00C02C74" w:rsidRPr="00E11762" w:rsidRDefault="00C02C74" w:rsidP="00D02381">
            <w:pPr>
              <w:spacing w:line="230" w:lineRule="auto"/>
              <w:ind w:left="-18" w:right="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  <w:gridSpan w:val="2"/>
          </w:tcPr>
          <w:p w14:paraId="1602CA80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1,110,933</w:t>
            </w:r>
          </w:p>
        </w:tc>
        <w:tc>
          <w:tcPr>
            <w:tcW w:w="236" w:type="dxa"/>
            <w:gridSpan w:val="2"/>
          </w:tcPr>
          <w:p w14:paraId="041F5164" w14:textId="77777777" w:rsidR="00C02C74" w:rsidRPr="00E11762" w:rsidRDefault="00C02C74" w:rsidP="00D02381">
            <w:pPr>
              <w:tabs>
                <w:tab w:val="clear" w:pos="907"/>
                <w:tab w:val="decimal" w:pos="882"/>
              </w:tabs>
              <w:spacing w:line="230" w:lineRule="auto"/>
              <w:ind w:left="-18" w:right="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3" w:type="dxa"/>
            <w:gridSpan w:val="2"/>
          </w:tcPr>
          <w:p w14:paraId="40822858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 1,410,028 </w:t>
            </w:r>
          </w:p>
        </w:tc>
        <w:tc>
          <w:tcPr>
            <w:tcW w:w="252" w:type="dxa"/>
            <w:gridSpan w:val="2"/>
          </w:tcPr>
          <w:p w14:paraId="5C528897" w14:textId="77777777" w:rsidR="00C02C74" w:rsidRPr="00E11762" w:rsidRDefault="00C02C74" w:rsidP="00D02381">
            <w:pPr>
              <w:tabs>
                <w:tab w:val="clear" w:pos="907"/>
                <w:tab w:val="decimal" w:pos="882"/>
              </w:tabs>
              <w:spacing w:line="230" w:lineRule="auto"/>
              <w:ind w:left="-18" w:right="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  <w:gridSpan w:val="2"/>
          </w:tcPr>
          <w:p w14:paraId="654EF3C7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 2,422,547 </w:t>
            </w:r>
          </w:p>
        </w:tc>
      </w:tr>
      <w:tr w:rsidR="00C02C74" w:rsidRPr="00E11762" w14:paraId="62800ECB" w14:textId="77777777" w:rsidTr="00A445B9">
        <w:trPr>
          <w:gridAfter w:val="2"/>
          <w:wAfter w:w="41" w:type="dxa"/>
          <w:trHeight w:val="20"/>
        </w:trPr>
        <w:tc>
          <w:tcPr>
            <w:tcW w:w="4050" w:type="dxa"/>
          </w:tcPr>
          <w:p w14:paraId="71A643B3" w14:textId="77777777" w:rsidR="00C02C74" w:rsidRPr="00E11762" w:rsidRDefault="00C02C74" w:rsidP="00D02381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236" w:type="dxa"/>
          </w:tcPr>
          <w:p w14:paraId="1280274F" w14:textId="77777777" w:rsidR="00C02C74" w:rsidRPr="00E11762" w:rsidRDefault="00C02C74" w:rsidP="00D02381">
            <w:pPr>
              <w:tabs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gridSpan w:val="2"/>
          </w:tcPr>
          <w:p w14:paraId="5970D026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1,005</w:t>
            </w:r>
          </w:p>
        </w:tc>
        <w:tc>
          <w:tcPr>
            <w:tcW w:w="236" w:type="dxa"/>
            <w:gridSpan w:val="2"/>
          </w:tcPr>
          <w:p w14:paraId="57EE2276" w14:textId="77777777" w:rsidR="00C02C74" w:rsidRPr="00E11762" w:rsidRDefault="00C02C74" w:rsidP="00D02381">
            <w:pPr>
              <w:spacing w:line="230" w:lineRule="auto"/>
              <w:ind w:left="-18" w:right="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4" w:type="dxa"/>
            <w:gridSpan w:val="2"/>
          </w:tcPr>
          <w:p w14:paraId="65ACEED8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191</w:t>
            </w:r>
          </w:p>
        </w:tc>
        <w:tc>
          <w:tcPr>
            <w:tcW w:w="316" w:type="dxa"/>
            <w:gridSpan w:val="2"/>
          </w:tcPr>
          <w:p w14:paraId="3653B67A" w14:textId="77777777" w:rsidR="00C02C74" w:rsidRPr="00E11762" w:rsidRDefault="00C02C74" w:rsidP="00D02381">
            <w:pPr>
              <w:spacing w:line="230" w:lineRule="auto"/>
              <w:ind w:left="-18" w:right="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  <w:gridSpan w:val="2"/>
          </w:tcPr>
          <w:p w14:paraId="448C3046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112</w:t>
            </w:r>
          </w:p>
        </w:tc>
        <w:tc>
          <w:tcPr>
            <w:tcW w:w="236" w:type="dxa"/>
            <w:gridSpan w:val="2"/>
          </w:tcPr>
          <w:p w14:paraId="5124D1FC" w14:textId="77777777" w:rsidR="00C02C74" w:rsidRPr="00E11762" w:rsidRDefault="00C02C74" w:rsidP="00D02381">
            <w:pPr>
              <w:tabs>
                <w:tab w:val="clear" w:pos="907"/>
                <w:tab w:val="decimal" w:pos="882"/>
              </w:tabs>
              <w:spacing w:line="230" w:lineRule="auto"/>
              <w:ind w:left="-18" w:right="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3" w:type="dxa"/>
            <w:gridSpan w:val="2"/>
          </w:tcPr>
          <w:p w14:paraId="0C988140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35,576</w:t>
            </w:r>
          </w:p>
        </w:tc>
        <w:tc>
          <w:tcPr>
            <w:tcW w:w="252" w:type="dxa"/>
            <w:gridSpan w:val="2"/>
          </w:tcPr>
          <w:p w14:paraId="51A3196A" w14:textId="77777777" w:rsidR="00C02C74" w:rsidRPr="00E11762" w:rsidRDefault="00C02C74" w:rsidP="00D02381">
            <w:pPr>
              <w:tabs>
                <w:tab w:val="clear" w:pos="907"/>
                <w:tab w:val="decimal" w:pos="882"/>
              </w:tabs>
              <w:spacing w:line="230" w:lineRule="auto"/>
              <w:ind w:left="-18" w:right="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  <w:gridSpan w:val="2"/>
          </w:tcPr>
          <w:p w14:paraId="7912D4F1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3,794</w:t>
            </w:r>
          </w:p>
        </w:tc>
      </w:tr>
      <w:tr w:rsidR="00C02C74" w:rsidRPr="00E11762" w14:paraId="36A9C5E6" w14:textId="77777777" w:rsidTr="00A445B9">
        <w:trPr>
          <w:gridAfter w:val="2"/>
          <w:wAfter w:w="41" w:type="dxa"/>
          <w:trHeight w:val="20"/>
        </w:trPr>
        <w:tc>
          <w:tcPr>
            <w:tcW w:w="4050" w:type="dxa"/>
          </w:tcPr>
          <w:p w14:paraId="65C47BA7" w14:textId="77777777" w:rsidR="00C02C74" w:rsidRPr="00E11762" w:rsidRDefault="00C02C74" w:rsidP="00D02381">
            <w:pPr>
              <w:spacing w:line="23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36" w:type="dxa"/>
          </w:tcPr>
          <w:p w14:paraId="3DC8A3D0" w14:textId="77777777" w:rsidR="00C02C74" w:rsidRPr="00E11762" w:rsidRDefault="00C02C74" w:rsidP="00D02381">
            <w:pPr>
              <w:tabs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gridSpan w:val="2"/>
          </w:tcPr>
          <w:p w14:paraId="55413CDA" w14:textId="77777777" w:rsidR="00C02C74" w:rsidRPr="00E11762" w:rsidRDefault="00C02C74" w:rsidP="0035370E">
            <w:pPr>
              <w:tabs>
                <w:tab w:val="clear" w:pos="907"/>
                <w:tab w:val="clear" w:pos="1644"/>
                <w:tab w:val="left" w:pos="920"/>
              </w:tabs>
              <w:spacing w:line="230" w:lineRule="auto"/>
              <w:ind w:left="-18" w:right="3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  <w:gridSpan w:val="2"/>
          </w:tcPr>
          <w:p w14:paraId="42C84C50" w14:textId="77777777" w:rsidR="00C02C74" w:rsidRPr="00E11762" w:rsidRDefault="00C02C74" w:rsidP="00D02381">
            <w:pPr>
              <w:spacing w:line="230" w:lineRule="auto"/>
              <w:ind w:left="-18" w:right="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4" w:type="dxa"/>
            <w:gridSpan w:val="2"/>
          </w:tcPr>
          <w:p w14:paraId="19248017" w14:textId="77777777" w:rsidR="00C02C74" w:rsidRPr="00E11762" w:rsidRDefault="00C02C74" w:rsidP="0035370E">
            <w:pPr>
              <w:tabs>
                <w:tab w:val="clear" w:pos="1644"/>
              </w:tabs>
              <w:spacing w:line="230" w:lineRule="auto"/>
              <w:ind w:left="-18" w:right="3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316" w:type="dxa"/>
            <w:gridSpan w:val="2"/>
          </w:tcPr>
          <w:p w14:paraId="2852C2D5" w14:textId="77777777" w:rsidR="00C02C74" w:rsidRPr="00E11762" w:rsidRDefault="00C02C74" w:rsidP="00D02381">
            <w:pPr>
              <w:spacing w:line="230" w:lineRule="auto"/>
              <w:ind w:left="-18" w:right="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  <w:gridSpan w:val="2"/>
          </w:tcPr>
          <w:p w14:paraId="0A091C01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(44)</w:t>
            </w:r>
          </w:p>
        </w:tc>
        <w:tc>
          <w:tcPr>
            <w:tcW w:w="236" w:type="dxa"/>
            <w:gridSpan w:val="2"/>
          </w:tcPr>
          <w:p w14:paraId="1A8415CD" w14:textId="77777777" w:rsidR="00C02C74" w:rsidRPr="00E11762" w:rsidRDefault="00C02C74" w:rsidP="00D02381">
            <w:pPr>
              <w:tabs>
                <w:tab w:val="clear" w:pos="907"/>
                <w:tab w:val="decimal" w:pos="882"/>
              </w:tabs>
              <w:spacing w:line="230" w:lineRule="auto"/>
              <w:ind w:left="-18" w:right="6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3" w:type="dxa"/>
            <w:gridSpan w:val="2"/>
          </w:tcPr>
          <w:p w14:paraId="58451F3B" w14:textId="77777777" w:rsidR="00C02C74" w:rsidRPr="00E11762" w:rsidRDefault="00C02C74" w:rsidP="0035370E">
            <w:pPr>
              <w:tabs>
                <w:tab w:val="clear" w:pos="907"/>
                <w:tab w:val="decimal" w:pos="882"/>
              </w:tabs>
              <w:spacing w:line="230" w:lineRule="auto"/>
              <w:ind w:left="-18" w:right="267" w:hanging="4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52" w:type="dxa"/>
            <w:gridSpan w:val="2"/>
          </w:tcPr>
          <w:p w14:paraId="6ECBF864" w14:textId="77777777" w:rsidR="00C02C74" w:rsidRPr="00E11762" w:rsidRDefault="00C02C74" w:rsidP="00D02381">
            <w:pPr>
              <w:tabs>
                <w:tab w:val="clear" w:pos="907"/>
                <w:tab w:val="decimal" w:pos="882"/>
              </w:tabs>
              <w:spacing w:line="230" w:lineRule="auto"/>
              <w:ind w:left="-18" w:right="6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9" w:type="dxa"/>
            <w:gridSpan w:val="2"/>
          </w:tcPr>
          <w:p w14:paraId="22050BFE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 (708)</w:t>
            </w:r>
          </w:p>
        </w:tc>
      </w:tr>
      <w:tr w:rsidR="00C02C74" w:rsidRPr="00E11762" w14:paraId="14510117" w14:textId="77777777" w:rsidTr="00A445B9">
        <w:trPr>
          <w:gridAfter w:val="2"/>
          <w:wAfter w:w="41" w:type="dxa"/>
          <w:trHeight w:val="20"/>
        </w:trPr>
        <w:tc>
          <w:tcPr>
            <w:tcW w:w="4050" w:type="dxa"/>
          </w:tcPr>
          <w:p w14:paraId="2A19CBFE" w14:textId="77777777" w:rsidR="00C02C74" w:rsidRPr="00E11762" w:rsidRDefault="00C02C74" w:rsidP="00D02381">
            <w:pPr>
              <w:spacing w:line="23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3AB39508" w14:textId="77777777" w:rsidR="00C02C74" w:rsidRPr="00E11762" w:rsidRDefault="00C02C74" w:rsidP="00D02381">
            <w:pPr>
              <w:tabs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gridSpan w:val="2"/>
          </w:tcPr>
          <w:p w14:paraId="166931DF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(312)</w:t>
            </w:r>
          </w:p>
        </w:tc>
        <w:tc>
          <w:tcPr>
            <w:tcW w:w="236" w:type="dxa"/>
            <w:gridSpan w:val="2"/>
          </w:tcPr>
          <w:p w14:paraId="5CAAE2F2" w14:textId="77777777" w:rsidR="00C02C74" w:rsidRPr="00E11762" w:rsidRDefault="00C02C74" w:rsidP="00D02381">
            <w:pPr>
              <w:spacing w:line="230" w:lineRule="auto"/>
              <w:ind w:left="-18" w:right="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4" w:type="dxa"/>
            <w:gridSpan w:val="2"/>
          </w:tcPr>
          <w:p w14:paraId="22D13AD4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  (137)</w:t>
            </w:r>
          </w:p>
        </w:tc>
        <w:tc>
          <w:tcPr>
            <w:tcW w:w="316" w:type="dxa"/>
            <w:gridSpan w:val="2"/>
          </w:tcPr>
          <w:p w14:paraId="4FCA937B" w14:textId="77777777" w:rsidR="00C02C74" w:rsidRPr="00E11762" w:rsidRDefault="00C02C74" w:rsidP="00D02381">
            <w:pPr>
              <w:spacing w:line="230" w:lineRule="auto"/>
              <w:ind w:left="-18" w:right="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  <w:gridSpan w:val="2"/>
          </w:tcPr>
          <w:p w14:paraId="2988C5EE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(217)</w:t>
            </w:r>
          </w:p>
        </w:tc>
        <w:tc>
          <w:tcPr>
            <w:tcW w:w="236" w:type="dxa"/>
            <w:gridSpan w:val="2"/>
          </w:tcPr>
          <w:p w14:paraId="7F1DF2AE" w14:textId="77777777" w:rsidR="00C02C74" w:rsidRPr="00E11762" w:rsidRDefault="00C02C74" w:rsidP="00D02381">
            <w:pPr>
              <w:tabs>
                <w:tab w:val="clear" w:pos="907"/>
                <w:tab w:val="decimal" w:pos="882"/>
              </w:tabs>
              <w:spacing w:line="230" w:lineRule="auto"/>
              <w:ind w:left="-18" w:right="6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3" w:type="dxa"/>
            <w:gridSpan w:val="2"/>
          </w:tcPr>
          <w:p w14:paraId="3AF3F865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  (11,674)</w:t>
            </w:r>
          </w:p>
        </w:tc>
        <w:tc>
          <w:tcPr>
            <w:tcW w:w="252" w:type="dxa"/>
            <w:gridSpan w:val="2"/>
          </w:tcPr>
          <w:p w14:paraId="3C8D05D8" w14:textId="77777777" w:rsidR="00C02C74" w:rsidRPr="00E11762" w:rsidRDefault="00C02C74" w:rsidP="00D02381">
            <w:pPr>
              <w:tabs>
                <w:tab w:val="clear" w:pos="907"/>
                <w:tab w:val="decimal" w:pos="882"/>
              </w:tabs>
              <w:spacing w:line="230" w:lineRule="auto"/>
              <w:ind w:left="-18" w:right="6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9" w:type="dxa"/>
            <w:gridSpan w:val="2"/>
          </w:tcPr>
          <w:p w14:paraId="0926106E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(5,995)</w:t>
            </w:r>
          </w:p>
        </w:tc>
      </w:tr>
      <w:tr w:rsidR="00C02C74" w:rsidRPr="00E11762" w14:paraId="142A9C6E" w14:textId="77777777" w:rsidTr="00A445B9">
        <w:trPr>
          <w:gridAfter w:val="2"/>
          <w:wAfter w:w="41" w:type="dxa"/>
          <w:trHeight w:val="20"/>
        </w:trPr>
        <w:tc>
          <w:tcPr>
            <w:tcW w:w="4050" w:type="dxa"/>
          </w:tcPr>
          <w:p w14:paraId="02A37A85" w14:textId="77777777" w:rsidR="00C02C74" w:rsidRPr="00E11762" w:rsidRDefault="00C02C74" w:rsidP="00D02381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236" w:type="dxa"/>
          </w:tcPr>
          <w:p w14:paraId="549FE568" w14:textId="77777777" w:rsidR="00C02C74" w:rsidRPr="00E11762" w:rsidRDefault="00C02C74" w:rsidP="00D02381">
            <w:pPr>
              <w:tabs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gridSpan w:val="2"/>
          </w:tcPr>
          <w:p w14:paraId="15309D41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(21,900)</w:t>
            </w:r>
          </w:p>
        </w:tc>
        <w:tc>
          <w:tcPr>
            <w:tcW w:w="236" w:type="dxa"/>
            <w:gridSpan w:val="2"/>
          </w:tcPr>
          <w:p w14:paraId="050D8243" w14:textId="77777777" w:rsidR="00C02C74" w:rsidRPr="00E11762" w:rsidRDefault="00C02C74" w:rsidP="00D02381">
            <w:pPr>
              <w:spacing w:line="230" w:lineRule="auto"/>
              <w:ind w:left="-18" w:right="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4" w:type="dxa"/>
            <w:gridSpan w:val="2"/>
          </w:tcPr>
          <w:p w14:paraId="724AE7EE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(7,255)</w:t>
            </w:r>
          </w:p>
        </w:tc>
        <w:tc>
          <w:tcPr>
            <w:tcW w:w="316" w:type="dxa"/>
            <w:gridSpan w:val="2"/>
          </w:tcPr>
          <w:p w14:paraId="3EB07A04" w14:textId="77777777" w:rsidR="00C02C74" w:rsidRPr="00E11762" w:rsidRDefault="00C02C74" w:rsidP="00D02381">
            <w:pPr>
              <w:spacing w:line="230" w:lineRule="auto"/>
              <w:ind w:left="-18" w:right="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  <w:gridSpan w:val="2"/>
          </w:tcPr>
          <w:p w14:paraId="1345BC4E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(140,765)</w:t>
            </w:r>
          </w:p>
        </w:tc>
        <w:tc>
          <w:tcPr>
            <w:tcW w:w="236" w:type="dxa"/>
            <w:gridSpan w:val="2"/>
          </w:tcPr>
          <w:p w14:paraId="7555AF6F" w14:textId="77777777" w:rsidR="00C02C74" w:rsidRPr="00E11762" w:rsidRDefault="00C02C74" w:rsidP="00D02381">
            <w:pPr>
              <w:tabs>
                <w:tab w:val="clear" w:pos="907"/>
                <w:tab w:val="decimal" w:pos="882"/>
              </w:tabs>
              <w:spacing w:line="230" w:lineRule="auto"/>
              <w:ind w:left="-18" w:right="6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3" w:type="dxa"/>
            <w:gridSpan w:val="2"/>
          </w:tcPr>
          <w:p w14:paraId="733830E1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(155,011)</w:t>
            </w:r>
          </w:p>
        </w:tc>
        <w:tc>
          <w:tcPr>
            <w:tcW w:w="252" w:type="dxa"/>
            <w:gridSpan w:val="2"/>
          </w:tcPr>
          <w:p w14:paraId="4DB815CF" w14:textId="77777777" w:rsidR="00C02C74" w:rsidRPr="00E11762" w:rsidRDefault="00C02C74" w:rsidP="00D02381">
            <w:pPr>
              <w:tabs>
                <w:tab w:val="clear" w:pos="907"/>
                <w:tab w:val="decimal" w:pos="882"/>
              </w:tabs>
              <w:spacing w:line="230" w:lineRule="auto"/>
              <w:ind w:left="-18" w:right="6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9" w:type="dxa"/>
            <w:gridSpan w:val="2"/>
          </w:tcPr>
          <w:p w14:paraId="2A297999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3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 (316,641)</w:t>
            </w:r>
          </w:p>
        </w:tc>
      </w:tr>
      <w:tr w:rsidR="00C02C74" w:rsidRPr="00E11762" w14:paraId="75676DA2" w14:textId="77777777" w:rsidTr="00A445B9">
        <w:trPr>
          <w:gridAfter w:val="2"/>
          <w:wAfter w:w="41" w:type="dxa"/>
          <w:trHeight w:val="20"/>
        </w:trPr>
        <w:tc>
          <w:tcPr>
            <w:tcW w:w="4050" w:type="dxa"/>
          </w:tcPr>
          <w:p w14:paraId="41BFE421" w14:textId="77777777" w:rsidR="00C02C74" w:rsidRPr="00E11762" w:rsidRDefault="00C02C74" w:rsidP="00D02381">
            <w:pPr>
              <w:spacing w:line="23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สุทธิที่ได้มา</w:t>
            </w:r>
          </w:p>
        </w:tc>
        <w:tc>
          <w:tcPr>
            <w:tcW w:w="236" w:type="dxa"/>
          </w:tcPr>
          <w:p w14:paraId="799F9A5B" w14:textId="77777777" w:rsidR="00C02C74" w:rsidRPr="00E11762" w:rsidRDefault="00C02C74" w:rsidP="00D02381">
            <w:pPr>
              <w:tabs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AF18320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230" w:lineRule="auto"/>
              <w:ind w:left="-18" w:right="-1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238,454 </w:t>
            </w:r>
          </w:p>
        </w:tc>
        <w:tc>
          <w:tcPr>
            <w:tcW w:w="236" w:type="dxa"/>
            <w:gridSpan w:val="2"/>
          </w:tcPr>
          <w:p w14:paraId="1E405C63" w14:textId="77777777" w:rsidR="00C02C74" w:rsidRPr="00E11762" w:rsidRDefault="00C02C74" w:rsidP="00D02381">
            <w:pPr>
              <w:spacing w:line="230" w:lineRule="auto"/>
              <w:ind w:left="-18"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24FBE3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30" w:lineRule="auto"/>
              <w:ind w:left="-18" w:right="-1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75,027 </w:t>
            </w:r>
          </w:p>
        </w:tc>
        <w:tc>
          <w:tcPr>
            <w:tcW w:w="316" w:type="dxa"/>
            <w:gridSpan w:val="2"/>
            <w:vAlign w:val="bottom"/>
          </w:tcPr>
          <w:p w14:paraId="73DFF699" w14:textId="77777777" w:rsidR="00C02C74" w:rsidRPr="00E11762" w:rsidRDefault="00C02C74" w:rsidP="00D02381">
            <w:pPr>
              <w:spacing w:line="230" w:lineRule="auto"/>
              <w:ind w:left="-18"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044231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30" w:lineRule="auto"/>
              <w:ind w:left="-18" w:right="-1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970,553</w:t>
            </w: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286C4052" w14:textId="77777777" w:rsidR="00C02C74" w:rsidRPr="00E11762" w:rsidRDefault="00C02C74" w:rsidP="00D02381">
            <w:pPr>
              <w:tabs>
                <w:tab w:val="clear" w:pos="907"/>
                <w:tab w:val="decimal" w:pos="882"/>
              </w:tabs>
              <w:spacing w:line="230" w:lineRule="auto"/>
              <w:ind w:left="-18"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EC60A1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30" w:lineRule="auto"/>
              <w:ind w:left="-18" w:right="-1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1,282,426 </w:t>
            </w:r>
          </w:p>
        </w:tc>
        <w:tc>
          <w:tcPr>
            <w:tcW w:w="252" w:type="dxa"/>
            <w:gridSpan w:val="2"/>
            <w:tcBorders>
              <w:bottom w:val="nil"/>
            </w:tcBorders>
          </w:tcPr>
          <w:p w14:paraId="1643EE56" w14:textId="77777777" w:rsidR="00C02C74" w:rsidRPr="00E11762" w:rsidRDefault="00C02C74" w:rsidP="00D02381">
            <w:pPr>
              <w:tabs>
                <w:tab w:val="clear" w:pos="907"/>
                <w:tab w:val="decimal" w:pos="882"/>
              </w:tabs>
              <w:spacing w:line="230" w:lineRule="auto"/>
              <w:ind w:left="-18"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1B17A8" w14:textId="77777777" w:rsidR="00C02C74" w:rsidRPr="00E11762" w:rsidRDefault="00C02C74" w:rsidP="00D0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30" w:lineRule="auto"/>
              <w:ind w:left="-18" w:right="-1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2,107,040 </w:t>
            </w:r>
          </w:p>
        </w:tc>
      </w:tr>
    </w:tbl>
    <w:p w14:paraId="1BE5C562" w14:textId="77777777" w:rsidR="00C02C74" w:rsidRPr="00E11762" w:rsidRDefault="00C02C74" w:rsidP="00C02C74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14F1939B" w14:textId="77777777" w:rsidR="00C02C74" w:rsidRPr="00E11762" w:rsidRDefault="00C02C74" w:rsidP="001601D0">
      <w:pPr>
        <w:tabs>
          <w:tab w:val="left" w:pos="720"/>
        </w:tabs>
        <w:ind w:firstLine="1260"/>
        <w:jc w:val="both"/>
        <w:rPr>
          <w:rFonts w:ascii="Angsana New" w:hAnsi="Angsana New"/>
          <w:sz w:val="28"/>
          <w:szCs w:val="28"/>
        </w:rPr>
      </w:pPr>
    </w:p>
    <w:p w14:paraId="44F290AF" w14:textId="77777777" w:rsidR="00C02C74" w:rsidRPr="00E11762" w:rsidRDefault="00C02C74" w:rsidP="001601D0">
      <w:pPr>
        <w:tabs>
          <w:tab w:val="left" w:pos="720"/>
        </w:tabs>
        <w:ind w:firstLine="1260"/>
        <w:jc w:val="both"/>
        <w:rPr>
          <w:rFonts w:ascii="Angsana New" w:hAnsi="Angsana New"/>
          <w:sz w:val="28"/>
          <w:szCs w:val="28"/>
        </w:rPr>
      </w:pPr>
    </w:p>
    <w:p w14:paraId="69ECA1CF" w14:textId="77777777" w:rsidR="00C02C74" w:rsidRPr="00E11762" w:rsidRDefault="00C02C74" w:rsidP="001601D0">
      <w:pPr>
        <w:tabs>
          <w:tab w:val="left" w:pos="720"/>
        </w:tabs>
        <w:ind w:firstLine="1260"/>
        <w:jc w:val="both"/>
        <w:rPr>
          <w:rFonts w:ascii="Angsana New" w:hAnsi="Angsana New"/>
          <w:sz w:val="28"/>
          <w:szCs w:val="28"/>
        </w:rPr>
      </w:pPr>
    </w:p>
    <w:p w14:paraId="7E46292F" w14:textId="77777777" w:rsidR="00C02C74" w:rsidRPr="00E11762" w:rsidRDefault="00C02C74" w:rsidP="001601D0">
      <w:pPr>
        <w:tabs>
          <w:tab w:val="left" w:pos="720"/>
        </w:tabs>
        <w:ind w:firstLine="1260"/>
        <w:jc w:val="both"/>
        <w:rPr>
          <w:rFonts w:ascii="Angsana New" w:hAnsi="Angsana New"/>
          <w:sz w:val="28"/>
          <w:szCs w:val="28"/>
        </w:rPr>
      </w:pPr>
    </w:p>
    <w:p w14:paraId="719F1982" w14:textId="77777777" w:rsidR="00C02C74" w:rsidRPr="00E11762" w:rsidRDefault="00C02C74" w:rsidP="001601D0">
      <w:pPr>
        <w:tabs>
          <w:tab w:val="left" w:pos="720"/>
        </w:tabs>
        <w:ind w:firstLine="1260"/>
        <w:jc w:val="both"/>
        <w:rPr>
          <w:rFonts w:ascii="Angsana New" w:hAnsi="Angsana New"/>
          <w:sz w:val="28"/>
          <w:szCs w:val="28"/>
        </w:rPr>
      </w:pPr>
    </w:p>
    <w:p w14:paraId="1877D5B6" w14:textId="77777777" w:rsidR="00C02C74" w:rsidRPr="00E11762" w:rsidRDefault="00C02C74" w:rsidP="001601D0">
      <w:pPr>
        <w:tabs>
          <w:tab w:val="left" w:pos="720"/>
        </w:tabs>
        <w:ind w:firstLine="1260"/>
        <w:jc w:val="both"/>
        <w:rPr>
          <w:rFonts w:ascii="Angsana New" w:hAnsi="Angsana New"/>
          <w:sz w:val="28"/>
          <w:szCs w:val="28"/>
        </w:rPr>
      </w:pPr>
    </w:p>
    <w:p w14:paraId="0243BBE5" w14:textId="77777777" w:rsidR="00C02C74" w:rsidRPr="00E11762" w:rsidRDefault="00C02C74" w:rsidP="001601D0">
      <w:pPr>
        <w:tabs>
          <w:tab w:val="left" w:pos="720"/>
        </w:tabs>
        <w:ind w:firstLine="1260"/>
        <w:jc w:val="both"/>
        <w:rPr>
          <w:rFonts w:ascii="Angsana New" w:hAnsi="Angsana New"/>
          <w:sz w:val="28"/>
          <w:szCs w:val="28"/>
        </w:rPr>
      </w:pPr>
    </w:p>
    <w:p w14:paraId="40581818" w14:textId="77777777" w:rsidR="00C02C74" w:rsidRPr="00E11762" w:rsidRDefault="00C02C74" w:rsidP="001601D0">
      <w:pPr>
        <w:tabs>
          <w:tab w:val="left" w:pos="720"/>
        </w:tabs>
        <w:ind w:firstLine="1260"/>
        <w:jc w:val="both"/>
        <w:rPr>
          <w:rFonts w:ascii="Angsana New" w:hAnsi="Angsana New"/>
          <w:sz w:val="28"/>
          <w:szCs w:val="28"/>
        </w:rPr>
      </w:pPr>
    </w:p>
    <w:p w14:paraId="33176A38" w14:textId="38F9F6C6" w:rsidR="00622182" w:rsidRPr="00E11762" w:rsidRDefault="00622182" w:rsidP="001601D0">
      <w:pPr>
        <w:tabs>
          <w:tab w:val="left" w:pos="720"/>
        </w:tabs>
        <w:ind w:firstLine="1260"/>
        <w:jc w:val="both"/>
        <w:rPr>
          <w:rFonts w:ascii="Angsana New" w:hAnsi="Angsana New"/>
          <w:sz w:val="28"/>
          <w:szCs w:val="28"/>
        </w:rPr>
      </w:pPr>
      <w:r w:rsidRPr="00E11762">
        <w:rPr>
          <w:rFonts w:ascii="Angsana New" w:hAnsi="Angsana New" w:hint="cs"/>
          <w:sz w:val="28"/>
          <w:szCs w:val="28"/>
          <w:cs/>
        </w:rPr>
        <w:lastRenderedPageBreak/>
        <w:t>ผลกระทบของ</w:t>
      </w:r>
      <w:r w:rsidR="001D71D3" w:rsidRPr="00E11762">
        <w:rPr>
          <w:rFonts w:ascii="Angsana New" w:hAnsi="Angsana New"/>
          <w:sz w:val="28"/>
          <w:szCs w:val="28"/>
          <w:cs/>
        </w:rPr>
        <w:t>การปรับปรุงใหม่ปี</w:t>
      </w:r>
      <w:r w:rsidR="001D71D3" w:rsidRPr="00E11762">
        <w:rPr>
          <w:rFonts w:ascii="Angsana New" w:hAnsi="Angsana New"/>
          <w:sz w:val="28"/>
          <w:szCs w:val="28"/>
        </w:rPr>
        <w:t xml:space="preserve"> </w:t>
      </w:r>
      <w:r w:rsidR="001D71D3" w:rsidRPr="00E11762">
        <w:rPr>
          <w:rFonts w:ascii="Angsana New" w:hAnsi="Angsana New"/>
          <w:sz w:val="28"/>
          <w:szCs w:val="28"/>
          <w:cs/>
        </w:rPr>
        <w:t>256</w:t>
      </w:r>
      <w:r w:rsidR="00C02C74" w:rsidRPr="00E11762">
        <w:rPr>
          <w:rFonts w:ascii="Angsana New" w:hAnsi="Angsana New"/>
          <w:sz w:val="28"/>
          <w:szCs w:val="28"/>
        </w:rPr>
        <w:t>2</w:t>
      </w:r>
      <w:r w:rsidR="001D71D3" w:rsidRPr="00E11762">
        <w:rPr>
          <w:rFonts w:ascii="Angsana New" w:hAnsi="Angsana New"/>
          <w:sz w:val="28"/>
          <w:szCs w:val="28"/>
        </w:rPr>
        <w:t xml:space="preserve"> </w:t>
      </w:r>
      <w:r w:rsidRPr="00E11762">
        <w:rPr>
          <w:rFonts w:ascii="Angsana New" w:hAnsi="Angsana New" w:hint="cs"/>
          <w:sz w:val="28"/>
          <w:szCs w:val="28"/>
          <w:cs/>
        </w:rPr>
        <w:t>ต่องบการเงินรวมของกลุ่มบริษัทมีดังนี้</w:t>
      </w:r>
    </w:p>
    <w:p w14:paraId="2452C548" w14:textId="77777777" w:rsidR="001601D0" w:rsidRPr="00E11762" w:rsidRDefault="001601D0" w:rsidP="001601D0">
      <w:pPr>
        <w:tabs>
          <w:tab w:val="left" w:pos="720"/>
        </w:tabs>
        <w:ind w:firstLine="1260"/>
        <w:jc w:val="both"/>
        <w:rPr>
          <w:rFonts w:ascii="Angsana New" w:hAnsi="Angsana New"/>
          <w:sz w:val="12"/>
          <w:szCs w:val="12"/>
        </w:rPr>
      </w:pPr>
    </w:p>
    <w:tbl>
      <w:tblPr>
        <w:tblpPr w:leftFromText="180" w:rightFromText="180" w:vertAnchor="text" w:tblpX="1080" w:tblpY="1"/>
        <w:tblOverlap w:val="never"/>
        <w:tblW w:w="14069" w:type="dxa"/>
        <w:tblLayout w:type="fixed"/>
        <w:tblLook w:val="01E0" w:firstRow="1" w:lastRow="1" w:firstColumn="1" w:lastColumn="1" w:noHBand="0" w:noVBand="0"/>
      </w:tblPr>
      <w:tblGrid>
        <w:gridCol w:w="4527"/>
        <w:gridCol w:w="239"/>
        <w:gridCol w:w="236"/>
        <w:gridCol w:w="1345"/>
        <w:gridCol w:w="270"/>
        <w:gridCol w:w="1332"/>
        <w:gridCol w:w="270"/>
        <w:gridCol w:w="1254"/>
        <w:gridCol w:w="6"/>
        <w:gridCol w:w="264"/>
        <w:gridCol w:w="6"/>
        <w:gridCol w:w="1440"/>
        <w:gridCol w:w="270"/>
        <w:gridCol w:w="1080"/>
        <w:gridCol w:w="252"/>
        <w:gridCol w:w="1272"/>
        <w:gridCol w:w="6"/>
      </w:tblGrid>
      <w:tr w:rsidR="00622182" w:rsidRPr="00E11762" w14:paraId="5B4F5329" w14:textId="77777777" w:rsidTr="00593F9F">
        <w:trPr>
          <w:gridAfter w:val="1"/>
          <w:wAfter w:w="6" w:type="dxa"/>
          <w:trHeight w:val="20"/>
          <w:tblHeader/>
        </w:trPr>
        <w:tc>
          <w:tcPr>
            <w:tcW w:w="4527" w:type="dxa"/>
            <w:shd w:val="clear" w:color="auto" w:fill="auto"/>
          </w:tcPr>
          <w:p w14:paraId="166713F4" w14:textId="77777777" w:rsidR="00622182" w:rsidRPr="00E11762" w:rsidRDefault="00622182" w:rsidP="00593F9F">
            <w:pPr>
              <w:shd w:val="clear" w:color="auto" w:fill="FFFFFF"/>
              <w:tabs>
                <w:tab w:val="left" w:pos="4014"/>
              </w:tabs>
              <w:spacing w:line="240" w:lineRule="auto"/>
              <w:ind w:left="72" w:right="-108" w:hanging="72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9" w:type="dxa"/>
          </w:tcPr>
          <w:p w14:paraId="0B754558" w14:textId="77777777" w:rsidR="00622182" w:rsidRPr="00E11762" w:rsidRDefault="00622182" w:rsidP="00593F9F">
            <w:pPr>
              <w:shd w:val="clear" w:color="auto" w:fill="FFFFFF"/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9297" w:type="dxa"/>
            <w:gridSpan w:val="14"/>
            <w:vAlign w:val="bottom"/>
          </w:tcPr>
          <w:p w14:paraId="2CF2024F" w14:textId="77777777" w:rsidR="00622182" w:rsidRPr="00E11762" w:rsidRDefault="00622182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E1176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22182" w:rsidRPr="00E11762" w14:paraId="6D8F3F66" w14:textId="77777777" w:rsidTr="00593F9F">
        <w:trPr>
          <w:gridAfter w:val="1"/>
          <w:wAfter w:w="6" w:type="dxa"/>
          <w:trHeight w:val="20"/>
          <w:tblHeader/>
        </w:trPr>
        <w:tc>
          <w:tcPr>
            <w:tcW w:w="4527" w:type="dxa"/>
            <w:shd w:val="clear" w:color="auto" w:fill="auto"/>
          </w:tcPr>
          <w:p w14:paraId="0D362A28" w14:textId="77777777" w:rsidR="00622182" w:rsidRPr="00E11762" w:rsidRDefault="00622182" w:rsidP="00593F9F">
            <w:pPr>
              <w:tabs>
                <w:tab w:val="left" w:pos="401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E11762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งบแสดงฐานะการเงิน ณ วันที่</w:t>
            </w:r>
          </w:p>
        </w:tc>
        <w:tc>
          <w:tcPr>
            <w:tcW w:w="239" w:type="dxa"/>
          </w:tcPr>
          <w:p w14:paraId="71FC0756" w14:textId="77777777" w:rsidR="00622182" w:rsidRPr="00E11762" w:rsidRDefault="00622182" w:rsidP="00593F9F">
            <w:pPr>
              <w:shd w:val="clear" w:color="auto" w:fill="FFFFFF"/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4707" w:type="dxa"/>
            <w:gridSpan w:val="6"/>
            <w:vAlign w:val="bottom"/>
          </w:tcPr>
          <w:p w14:paraId="6CB26108" w14:textId="617D1570" w:rsidR="00622182" w:rsidRPr="00E11762" w:rsidRDefault="00622182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E11762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="00D94646" w:rsidRPr="00E11762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70" w:type="dxa"/>
            <w:gridSpan w:val="2"/>
          </w:tcPr>
          <w:p w14:paraId="1241543D" w14:textId="77777777" w:rsidR="00622182" w:rsidRPr="00E11762" w:rsidRDefault="00622182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320" w:type="dxa"/>
            <w:gridSpan w:val="6"/>
            <w:vAlign w:val="bottom"/>
          </w:tcPr>
          <w:p w14:paraId="6F496406" w14:textId="6CE05E99" w:rsidR="00622182" w:rsidRPr="00E11762" w:rsidRDefault="00622182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E11762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sz w:val="22"/>
                <w:szCs w:val="22"/>
              </w:rPr>
              <w:t>256</w:t>
            </w:r>
            <w:r w:rsidR="00D94646" w:rsidRPr="00E11762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622182" w:rsidRPr="00E11762" w14:paraId="2A5F5FA9" w14:textId="77777777" w:rsidTr="00593F9F">
        <w:trPr>
          <w:trHeight w:val="20"/>
          <w:tblHeader/>
        </w:trPr>
        <w:tc>
          <w:tcPr>
            <w:tcW w:w="4527" w:type="dxa"/>
            <w:shd w:val="clear" w:color="auto" w:fill="auto"/>
          </w:tcPr>
          <w:p w14:paraId="2B802AC3" w14:textId="77777777" w:rsidR="00622182" w:rsidRPr="00E11762" w:rsidRDefault="00622182" w:rsidP="00593F9F">
            <w:pPr>
              <w:shd w:val="clear" w:color="auto" w:fill="FFFFFF"/>
              <w:tabs>
                <w:tab w:val="left" w:pos="4014"/>
              </w:tabs>
              <w:spacing w:line="240" w:lineRule="auto"/>
              <w:ind w:right="-115" w:firstLine="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6EF5344F" w14:textId="77777777" w:rsidR="00622182" w:rsidRPr="00E11762" w:rsidRDefault="00622182" w:rsidP="00593F9F">
            <w:pPr>
              <w:shd w:val="clear" w:color="auto" w:fill="FFFFFF"/>
              <w:spacing w:line="240" w:lineRule="auto"/>
              <w:ind w:left="-79" w:right="-115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4FE4A0C0" w14:textId="77777777" w:rsidR="00622182" w:rsidRPr="00E11762" w:rsidRDefault="00622182" w:rsidP="00593F9F">
            <w:pPr>
              <w:shd w:val="clear" w:color="auto" w:fill="FFFFFF"/>
              <w:spacing w:line="240" w:lineRule="auto"/>
              <w:ind w:left="-79" w:right="-11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5" w:type="dxa"/>
            <w:vAlign w:val="bottom"/>
          </w:tcPr>
          <w:p w14:paraId="10F7CEE1" w14:textId="77777777" w:rsidR="00622182" w:rsidRPr="00E11762" w:rsidRDefault="00622182" w:rsidP="00593F9F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E11762">
              <w:rPr>
                <w:rFonts w:ascii="Angsana New" w:hAnsi="Angsana New" w:cs="Angsana New"/>
                <w:szCs w:val="22"/>
                <w:cs/>
                <w:lang w:bidi="th-TH"/>
              </w:rPr>
              <w:t>ที่รายงานไว้เดิม</w:t>
            </w:r>
          </w:p>
        </w:tc>
        <w:tc>
          <w:tcPr>
            <w:tcW w:w="270" w:type="dxa"/>
            <w:vAlign w:val="bottom"/>
          </w:tcPr>
          <w:p w14:paraId="0DC83B26" w14:textId="77777777" w:rsidR="00622182" w:rsidRPr="00E11762" w:rsidRDefault="00622182" w:rsidP="00593F9F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5591D720" w14:textId="77777777" w:rsidR="00622182" w:rsidRPr="00E11762" w:rsidRDefault="00622182" w:rsidP="00593F9F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E11762">
              <w:rPr>
                <w:rFonts w:ascii="Angsana New" w:hAnsi="Angsana New" w:cs="Angsana New"/>
                <w:szCs w:val="22"/>
                <w:cs/>
                <w:lang w:bidi="th-TH"/>
              </w:rPr>
              <w:t>รายการปรับปรุง</w:t>
            </w:r>
          </w:p>
        </w:tc>
        <w:tc>
          <w:tcPr>
            <w:tcW w:w="270" w:type="dxa"/>
            <w:vAlign w:val="bottom"/>
          </w:tcPr>
          <w:p w14:paraId="56F6DAEA" w14:textId="77777777" w:rsidR="00622182" w:rsidRPr="00E11762" w:rsidRDefault="00622182" w:rsidP="00593F9F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7391940" w14:textId="77777777" w:rsidR="00622182" w:rsidRPr="00E11762" w:rsidRDefault="00622182" w:rsidP="00593F9F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E11762">
              <w:rPr>
                <w:rFonts w:ascii="Angsana New" w:hAnsi="Angsana New" w:cs="Angsana New"/>
                <w:szCs w:val="22"/>
                <w:cs/>
                <w:lang w:bidi="th-TH"/>
              </w:rPr>
              <w:t>ปรับปรุงใหม่</w:t>
            </w:r>
          </w:p>
        </w:tc>
        <w:tc>
          <w:tcPr>
            <w:tcW w:w="270" w:type="dxa"/>
            <w:gridSpan w:val="2"/>
          </w:tcPr>
          <w:p w14:paraId="448A88B6" w14:textId="77777777" w:rsidR="00622182" w:rsidRPr="00E11762" w:rsidRDefault="00622182" w:rsidP="00593F9F">
            <w:pPr>
              <w:shd w:val="clear" w:color="auto" w:fill="FFFFFF"/>
              <w:spacing w:line="240" w:lineRule="auto"/>
              <w:ind w:left="-79" w:right="-11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11AB8D81" w14:textId="77777777" w:rsidR="00622182" w:rsidRPr="00E11762" w:rsidRDefault="00622182" w:rsidP="00593F9F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E11762">
              <w:rPr>
                <w:rFonts w:ascii="Angsana New" w:hAnsi="Angsana New" w:cs="Angsana New"/>
                <w:szCs w:val="22"/>
                <w:cs/>
                <w:lang w:bidi="th-TH"/>
              </w:rPr>
              <w:t>ที่รายงานไว้เดิม</w:t>
            </w:r>
          </w:p>
        </w:tc>
        <w:tc>
          <w:tcPr>
            <w:tcW w:w="270" w:type="dxa"/>
            <w:vAlign w:val="bottom"/>
          </w:tcPr>
          <w:p w14:paraId="7D604A1A" w14:textId="77777777" w:rsidR="00622182" w:rsidRPr="00E11762" w:rsidRDefault="00622182" w:rsidP="00593F9F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207C925" w14:textId="77777777" w:rsidR="00622182" w:rsidRPr="00E11762" w:rsidRDefault="00622182" w:rsidP="00593F9F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E11762">
              <w:rPr>
                <w:rFonts w:ascii="Angsana New" w:hAnsi="Angsana New" w:cs="Angsana New"/>
                <w:szCs w:val="22"/>
                <w:cs/>
                <w:lang w:bidi="th-TH"/>
              </w:rPr>
              <w:t>รายการปรับปรุง</w:t>
            </w:r>
          </w:p>
        </w:tc>
        <w:tc>
          <w:tcPr>
            <w:tcW w:w="252" w:type="dxa"/>
            <w:vAlign w:val="bottom"/>
          </w:tcPr>
          <w:p w14:paraId="2FBC7A77" w14:textId="77777777" w:rsidR="00622182" w:rsidRPr="00E11762" w:rsidRDefault="00622182" w:rsidP="00593F9F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6CB301F7" w14:textId="77777777" w:rsidR="00622182" w:rsidRPr="00E11762" w:rsidRDefault="00622182" w:rsidP="00593F9F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E11762">
              <w:rPr>
                <w:rFonts w:ascii="Angsana New" w:hAnsi="Angsana New" w:cs="Angsana New"/>
                <w:szCs w:val="22"/>
                <w:cs/>
                <w:lang w:bidi="th-TH"/>
              </w:rPr>
              <w:t>ปรับปรุงใหม่</w:t>
            </w:r>
          </w:p>
        </w:tc>
      </w:tr>
      <w:tr w:rsidR="00622182" w:rsidRPr="00E11762" w14:paraId="72C17398" w14:textId="77777777" w:rsidTr="00593F9F">
        <w:trPr>
          <w:gridAfter w:val="1"/>
          <w:wAfter w:w="6" w:type="dxa"/>
          <w:trHeight w:val="333"/>
          <w:tblHeader/>
        </w:trPr>
        <w:tc>
          <w:tcPr>
            <w:tcW w:w="4527" w:type="dxa"/>
            <w:shd w:val="clear" w:color="auto" w:fill="auto"/>
          </w:tcPr>
          <w:p w14:paraId="27E5A4D9" w14:textId="77777777" w:rsidR="00622182" w:rsidRPr="00E11762" w:rsidRDefault="00622182" w:rsidP="00593F9F">
            <w:pPr>
              <w:shd w:val="clear" w:color="auto" w:fill="FFFFFF"/>
              <w:spacing w:line="240" w:lineRule="auto"/>
              <w:ind w:left="144" w:right="-108" w:hanging="144"/>
              <w:jc w:val="both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39" w:type="dxa"/>
          </w:tcPr>
          <w:p w14:paraId="2FF1D321" w14:textId="77777777" w:rsidR="00622182" w:rsidRPr="00E11762" w:rsidRDefault="00622182" w:rsidP="00593F9F">
            <w:pPr>
              <w:shd w:val="clear" w:color="auto" w:fill="FFFFFF"/>
              <w:tabs>
                <w:tab w:val="left" w:pos="133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B3D589A" w14:textId="77777777" w:rsidR="00622182" w:rsidRPr="00E11762" w:rsidRDefault="00622182" w:rsidP="00593F9F">
            <w:pPr>
              <w:shd w:val="clear" w:color="auto" w:fill="FFFFFF"/>
              <w:tabs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61" w:type="dxa"/>
            <w:gridSpan w:val="13"/>
            <w:vAlign w:val="bottom"/>
          </w:tcPr>
          <w:p w14:paraId="2B7CEDF4" w14:textId="77777777" w:rsidR="00622182" w:rsidRPr="00E11762" w:rsidRDefault="00622182" w:rsidP="00593F9F">
            <w:pPr>
              <w:shd w:val="clear" w:color="auto" w:fill="FFFFFF"/>
              <w:tabs>
                <w:tab w:val="decimal" w:pos="61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622182" w:rsidRPr="00E11762" w14:paraId="65099248" w14:textId="77777777" w:rsidTr="00593F9F">
        <w:trPr>
          <w:gridAfter w:val="1"/>
          <w:wAfter w:w="6" w:type="dxa"/>
          <w:trHeight w:val="333"/>
        </w:trPr>
        <w:tc>
          <w:tcPr>
            <w:tcW w:w="4527" w:type="dxa"/>
            <w:shd w:val="clear" w:color="auto" w:fill="auto"/>
          </w:tcPr>
          <w:p w14:paraId="027C72C7" w14:textId="77777777" w:rsidR="00622182" w:rsidRPr="00E11762" w:rsidRDefault="00622182" w:rsidP="00593F9F">
            <w:pPr>
              <w:shd w:val="clear" w:color="auto" w:fill="FFFFFF"/>
              <w:spacing w:line="240" w:lineRule="auto"/>
              <w:ind w:left="144" w:right="-108" w:hanging="144"/>
              <w:jc w:val="both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E11762">
              <w:rPr>
                <w:rFonts w:ascii="Angsana New" w:eastAsia="Calibri" w:hAnsi="Angsana New"/>
                <w:b/>
                <w:bCs/>
                <w:color w:val="000000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39" w:type="dxa"/>
          </w:tcPr>
          <w:p w14:paraId="7B4BE6C6" w14:textId="77777777" w:rsidR="00622182" w:rsidRPr="00E11762" w:rsidRDefault="00622182" w:rsidP="00593F9F">
            <w:pPr>
              <w:shd w:val="clear" w:color="auto" w:fill="FFFFFF"/>
              <w:tabs>
                <w:tab w:val="left" w:pos="133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29E139C3" w14:textId="77777777" w:rsidR="00622182" w:rsidRPr="00E11762" w:rsidRDefault="00622182" w:rsidP="00593F9F">
            <w:pPr>
              <w:shd w:val="clear" w:color="auto" w:fill="FFFFFF"/>
              <w:tabs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61" w:type="dxa"/>
            <w:gridSpan w:val="13"/>
            <w:vAlign w:val="bottom"/>
          </w:tcPr>
          <w:p w14:paraId="4071B3C0" w14:textId="77777777" w:rsidR="00622182" w:rsidRPr="00E11762" w:rsidRDefault="00622182" w:rsidP="00593F9F">
            <w:pPr>
              <w:shd w:val="clear" w:color="auto" w:fill="FFFFFF"/>
              <w:tabs>
                <w:tab w:val="decimal" w:pos="61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</w:tr>
      <w:tr w:rsidR="00622182" w:rsidRPr="00E11762" w14:paraId="6444110C" w14:textId="77777777" w:rsidTr="00593F9F">
        <w:trPr>
          <w:trHeight w:val="20"/>
        </w:trPr>
        <w:tc>
          <w:tcPr>
            <w:tcW w:w="4527" w:type="dxa"/>
            <w:shd w:val="clear" w:color="auto" w:fill="auto"/>
          </w:tcPr>
          <w:p w14:paraId="3B3DC393" w14:textId="77777777" w:rsidR="00622182" w:rsidRPr="00E11762" w:rsidRDefault="00622182" w:rsidP="00593F9F">
            <w:pPr>
              <w:spacing w:line="240" w:lineRule="auto"/>
              <w:ind w:left="144" w:right="-108" w:hanging="144"/>
              <w:jc w:val="both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E11762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239" w:type="dxa"/>
          </w:tcPr>
          <w:p w14:paraId="4B84BC10" w14:textId="77777777" w:rsidR="00622182" w:rsidRPr="00E11762" w:rsidRDefault="00622182" w:rsidP="00593F9F">
            <w:pPr>
              <w:shd w:val="clear" w:color="auto" w:fill="FFFFFF"/>
              <w:tabs>
                <w:tab w:val="left" w:pos="133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E2F8D9A" w14:textId="77777777" w:rsidR="00622182" w:rsidRPr="00E11762" w:rsidRDefault="00622182" w:rsidP="00593F9F">
            <w:pPr>
              <w:shd w:val="clear" w:color="auto" w:fill="FFFFFF"/>
              <w:tabs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415813FA" w14:textId="77777777" w:rsidR="00622182" w:rsidRPr="00E11762" w:rsidRDefault="00622182" w:rsidP="00593F9F">
            <w:pPr>
              <w:shd w:val="clear" w:color="auto" w:fill="FFFFFF"/>
              <w:tabs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B033F26" w14:textId="77777777" w:rsidR="00622182" w:rsidRPr="00E11762" w:rsidRDefault="00622182" w:rsidP="00593F9F">
            <w:pPr>
              <w:shd w:val="clear" w:color="auto" w:fill="FFFFFF"/>
              <w:tabs>
                <w:tab w:val="clear" w:pos="680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769A9321" w14:textId="77777777" w:rsidR="00622182" w:rsidRPr="00E11762" w:rsidRDefault="00622182" w:rsidP="00593F9F">
            <w:pPr>
              <w:shd w:val="clear" w:color="auto" w:fill="FFFFFF"/>
              <w:tabs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30B62C9" w14:textId="77777777" w:rsidR="00622182" w:rsidRPr="00E11762" w:rsidRDefault="00622182" w:rsidP="00593F9F">
            <w:pPr>
              <w:shd w:val="clear" w:color="auto" w:fill="FFFFFF"/>
              <w:tabs>
                <w:tab w:val="clear" w:pos="680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6D96DFF" w14:textId="77777777" w:rsidR="00622182" w:rsidRPr="00E11762" w:rsidRDefault="00622182" w:rsidP="00593F9F">
            <w:pPr>
              <w:shd w:val="clear" w:color="auto" w:fill="FFFFFF"/>
              <w:tabs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E5D9338" w14:textId="77777777" w:rsidR="00622182" w:rsidRPr="00E11762" w:rsidRDefault="00622182" w:rsidP="00593F9F">
            <w:pPr>
              <w:shd w:val="clear" w:color="auto" w:fill="FFFFFF"/>
              <w:tabs>
                <w:tab w:val="clear" w:pos="680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6E5C567" w14:textId="77777777" w:rsidR="00622182" w:rsidRPr="00E11762" w:rsidRDefault="00622182" w:rsidP="00593F9F">
            <w:pPr>
              <w:shd w:val="clear" w:color="auto" w:fill="FFFFFF"/>
              <w:tabs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7D2D622" w14:textId="77777777" w:rsidR="00622182" w:rsidRPr="00E11762" w:rsidRDefault="00622182" w:rsidP="00593F9F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E6DCEC2" w14:textId="77777777" w:rsidR="00622182" w:rsidRPr="00E11762" w:rsidRDefault="00622182" w:rsidP="00593F9F">
            <w:pPr>
              <w:shd w:val="clear" w:color="auto" w:fill="FFFFFF"/>
              <w:tabs>
                <w:tab w:val="decimal" w:pos="630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vAlign w:val="bottom"/>
          </w:tcPr>
          <w:p w14:paraId="05A1E4C9" w14:textId="77777777" w:rsidR="00622182" w:rsidRPr="00E11762" w:rsidRDefault="00622182" w:rsidP="00593F9F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 w:firstLine="3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2ED2B3AF" w14:textId="77777777" w:rsidR="00622182" w:rsidRPr="00E11762" w:rsidRDefault="00622182" w:rsidP="00593F9F">
            <w:pPr>
              <w:shd w:val="clear" w:color="auto" w:fill="FFFFFF"/>
              <w:tabs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90177" w:rsidRPr="00E11762" w14:paraId="2B0B0DB7" w14:textId="77777777" w:rsidTr="00593F9F">
        <w:trPr>
          <w:trHeight w:val="20"/>
        </w:trPr>
        <w:tc>
          <w:tcPr>
            <w:tcW w:w="4527" w:type="dxa"/>
            <w:shd w:val="clear" w:color="auto" w:fill="auto"/>
          </w:tcPr>
          <w:p w14:paraId="224ED659" w14:textId="77777777" w:rsidR="00490177" w:rsidRPr="00E11762" w:rsidRDefault="00490177" w:rsidP="00593F9F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239" w:type="dxa"/>
          </w:tcPr>
          <w:p w14:paraId="4581D7C4" w14:textId="77777777" w:rsidR="00490177" w:rsidRPr="00E11762" w:rsidRDefault="00490177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13F6654" w14:textId="77777777" w:rsidR="00490177" w:rsidRPr="00E11762" w:rsidRDefault="00490177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</w:tcPr>
          <w:p w14:paraId="18455C1D" w14:textId="35AF73E5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1,215.49 </w:t>
            </w:r>
          </w:p>
        </w:tc>
        <w:tc>
          <w:tcPr>
            <w:tcW w:w="270" w:type="dxa"/>
          </w:tcPr>
          <w:p w14:paraId="37EB95D5" w14:textId="7777777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</w:tcPr>
          <w:p w14:paraId="63DFE94A" w14:textId="7AFA3592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298.37 </w:t>
            </w:r>
          </w:p>
        </w:tc>
        <w:tc>
          <w:tcPr>
            <w:tcW w:w="270" w:type="dxa"/>
          </w:tcPr>
          <w:p w14:paraId="20059EB7" w14:textId="7777777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89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12A69C5D" w14:textId="6BE62D1B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22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1,513.86 </w:t>
            </w:r>
          </w:p>
        </w:tc>
        <w:tc>
          <w:tcPr>
            <w:tcW w:w="270" w:type="dxa"/>
            <w:gridSpan w:val="2"/>
          </w:tcPr>
          <w:p w14:paraId="1CC95303" w14:textId="77777777" w:rsidR="00490177" w:rsidRPr="00E11762" w:rsidRDefault="00490177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282488B" w14:textId="680B98CB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>14,362.44</w:t>
            </w:r>
          </w:p>
        </w:tc>
        <w:tc>
          <w:tcPr>
            <w:tcW w:w="270" w:type="dxa"/>
          </w:tcPr>
          <w:p w14:paraId="0B25EE04" w14:textId="77777777" w:rsidR="00490177" w:rsidRPr="00E11762" w:rsidRDefault="00490177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928CA1F" w14:textId="797A5178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309.05 </w:t>
            </w:r>
          </w:p>
        </w:tc>
        <w:tc>
          <w:tcPr>
            <w:tcW w:w="252" w:type="dxa"/>
          </w:tcPr>
          <w:p w14:paraId="3CDEE9B8" w14:textId="77777777" w:rsidR="00490177" w:rsidRPr="00E11762" w:rsidRDefault="00490177" w:rsidP="00593F9F">
            <w:pPr>
              <w:tabs>
                <w:tab w:val="decimal" w:pos="648"/>
              </w:tabs>
              <w:ind w:right="-18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4EB9053E" w14:textId="6494541D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14,671.49 </w:t>
            </w:r>
          </w:p>
        </w:tc>
      </w:tr>
      <w:tr w:rsidR="00490177" w:rsidRPr="00E11762" w14:paraId="1757AF2B" w14:textId="77777777" w:rsidTr="00593F9F">
        <w:trPr>
          <w:trHeight w:val="90"/>
        </w:trPr>
        <w:tc>
          <w:tcPr>
            <w:tcW w:w="4527" w:type="dxa"/>
            <w:shd w:val="clear" w:color="auto" w:fill="auto"/>
          </w:tcPr>
          <w:p w14:paraId="4B4B89CD" w14:textId="3FD0BDE9" w:rsidR="00490177" w:rsidRPr="00E11762" w:rsidRDefault="00490177" w:rsidP="00593F9F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 w:hint="cs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39" w:type="dxa"/>
          </w:tcPr>
          <w:p w14:paraId="2BF252BE" w14:textId="77777777" w:rsidR="00490177" w:rsidRPr="00E11762" w:rsidRDefault="00490177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A5D11A0" w14:textId="77777777" w:rsidR="00490177" w:rsidRPr="00E11762" w:rsidRDefault="00490177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</w:tcPr>
          <w:p w14:paraId="2F79EF5B" w14:textId="78062F13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540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1,499.20</w:t>
            </w:r>
          </w:p>
        </w:tc>
        <w:tc>
          <w:tcPr>
            <w:tcW w:w="270" w:type="dxa"/>
          </w:tcPr>
          <w:p w14:paraId="73E053CB" w14:textId="77777777" w:rsidR="00490177" w:rsidRPr="00E11762" w:rsidRDefault="00490177" w:rsidP="00593F9F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</w:tcPr>
          <w:p w14:paraId="7FFB757F" w14:textId="785D4371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280.47 </w:t>
            </w:r>
          </w:p>
        </w:tc>
        <w:tc>
          <w:tcPr>
            <w:tcW w:w="270" w:type="dxa"/>
          </w:tcPr>
          <w:p w14:paraId="6CD798EC" w14:textId="77777777" w:rsidR="00490177" w:rsidRPr="00E11762" w:rsidRDefault="00490177" w:rsidP="00593F9F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89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26128574" w14:textId="2CF12FC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22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1,779.67 </w:t>
            </w:r>
          </w:p>
        </w:tc>
        <w:tc>
          <w:tcPr>
            <w:tcW w:w="270" w:type="dxa"/>
            <w:gridSpan w:val="2"/>
          </w:tcPr>
          <w:p w14:paraId="2F968663" w14:textId="77777777" w:rsidR="00490177" w:rsidRPr="00E11762" w:rsidRDefault="00490177" w:rsidP="00593F9F">
            <w:pPr>
              <w:tabs>
                <w:tab w:val="decimal" w:pos="790"/>
              </w:tabs>
              <w:ind w:firstLine="39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CAE563D" w14:textId="6412A534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>980.03</w:t>
            </w:r>
          </w:p>
        </w:tc>
        <w:tc>
          <w:tcPr>
            <w:tcW w:w="270" w:type="dxa"/>
          </w:tcPr>
          <w:p w14:paraId="072F2693" w14:textId="77777777" w:rsidR="00490177" w:rsidRPr="00E11762" w:rsidRDefault="00490177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6E782A9" w14:textId="0B7E3521" w:rsidR="00490177" w:rsidRPr="00E11762" w:rsidRDefault="00490177" w:rsidP="003F6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>118.83</w:t>
            </w:r>
          </w:p>
        </w:tc>
        <w:tc>
          <w:tcPr>
            <w:tcW w:w="252" w:type="dxa"/>
          </w:tcPr>
          <w:p w14:paraId="6A8C5C24" w14:textId="77777777" w:rsidR="00490177" w:rsidRPr="00E11762" w:rsidRDefault="00490177" w:rsidP="00593F9F">
            <w:pPr>
              <w:tabs>
                <w:tab w:val="clear" w:pos="907"/>
                <w:tab w:val="decimal" w:pos="648"/>
                <w:tab w:val="decimal" w:pos="890"/>
              </w:tabs>
              <w:ind w:right="-18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25B7CD9C" w14:textId="62231C6B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284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>1,098.86</w:t>
            </w:r>
          </w:p>
        </w:tc>
      </w:tr>
      <w:tr w:rsidR="00490177" w:rsidRPr="00E11762" w14:paraId="7FCFE2A7" w14:textId="77777777" w:rsidTr="00593F9F">
        <w:trPr>
          <w:trHeight w:val="20"/>
        </w:trPr>
        <w:tc>
          <w:tcPr>
            <w:tcW w:w="4527" w:type="dxa"/>
            <w:shd w:val="clear" w:color="auto" w:fill="auto"/>
          </w:tcPr>
          <w:p w14:paraId="54AEBAF4" w14:textId="77777777" w:rsidR="00490177" w:rsidRPr="00E11762" w:rsidRDefault="00490177" w:rsidP="00593F9F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39" w:type="dxa"/>
          </w:tcPr>
          <w:p w14:paraId="4E470612" w14:textId="77777777" w:rsidR="00490177" w:rsidRPr="00E11762" w:rsidRDefault="00490177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5C0BBCE" w14:textId="77777777" w:rsidR="00490177" w:rsidRPr="00E11762" w:rsidRDefault="00490177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</w:tcPr>
          <w:p w14:paraId="1DF18A75" w14:textId="3E9F1470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40.58 </w:t>
            </w:r>
          </w:p>
        </w:tc>
        <w:tc>
          <w:tcPr>
            <w:tcW w:w="270" w:type="dxa"/>
          </w:tcPr>
          <w:p w14:paraId="56595BF5" w14:textId="77777777" w:rsidR="00490177" w:rsidRPr="00E11762" w:rsidRDefault="00490177" w:rsidP="00593F9F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</w:tcPr>
          <w:p w14:paraId="3D299B59" w14:textId="3BC2A429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17.75 </w:t>
            </w:r>
          </w:p>
        </w:tc>
        <w:tc>
          <w:tcPr>
            <w:tcW w:w="270" w:type="dxa"/>
          </w:tcPr>
          <w:p w14:paraId="00397AE8" w14:textId="77777777" w:rsidR="00490177" w:rsidRPr="00E11762" w:rsidRDefault="00490177" w:rsidP="00593F9F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89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382CB407" w14:textId="35207B95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22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58.33 </w:t>
            </w:r>
          </w:p>
        </w:tc>
        <w:tc>
          <w:tcPr>
            <w:tcW w:w="270" w:type="dxa"/>
            <w:gridSpan w:val="2"/>
          </w:tcPr>
          <w:p w14:paraId="26034EA8" w14:textId="77777777" w:rsidR="00490177" w:rsidRPr="00E11762" w:rsidRDefault="00490177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7ED4A49" w14:textId="662FEA38" w:rsidR="00490177" w:rsidRPr="00E11762" w:rsidRDefault="00490177" w:rsidP="00593F9F">
            <w:pPr>
              <w:tabs>
                <w:tab w:val="clear" w:pos="454"/>
                <w:tab w:val="clear" w:pos="680"/>
                <w:tab w:val="left" w:pos="566"/>
                <w:tab w:val="left" w:pos="671"/>
              </w:tabs>
              <w:ind w:left="2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270" w:type="dxa"/>
          </w:tcPr>
          <w:p w14:paraId="1547C8C2" w14:textId="77777777" w:rsidR="00490177" w:rsidRPr="00E11762" w:rsidRDefault="00490177" w:rsidP="00593F9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DED8613" w14:textId="76BF7F0D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1.10</w:t>
            </w:r>
          </w:p>
        </w:tc>
        <w:tc>
          <w:tcPr>
            <w:tcW w:w="252" w:type="dxa"/>
          </w:tcPr>
          <w:p w14:paraId="1C3D91AC" w14:textId="77777777" w:rsidR="00490177" w:rsidRPr="00E11762" w:rsidRDefault="00490177" w:rsidP="00593F9F">
            <w:pPr>
              <w:tabs>
                <w:tab w:val="decimal" w:pos="648"/>
              </w:tabs>
              <w:ind w:right="-18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010A3640" w14:textId="2B7A1C85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1.10 </w:t>
            </w:r>
          </w:p>
        </w:tc>
      </w:tr>
      <w:tr w:rsidR="00490177" w:rsidRPr="00E11762" w14:paraId="40902C78" w14:textId="77777777" w:rsidTr="00593F9F">
        <w:trPr>
          <w:trHeight w:val="20"/>
        </w:trPr>
        <w:tc>
          <w:tcPr>
            <w:tcW w:w="4527" w:type="dxa"/>
            <w:shd w:val="clear" w:color="auto" w:fill="auto"/>
          </w:tcPr>
          <w:p w14:paraId="653723B7" w14:textId="77777777" w:rsidR="00490177" w:rsidRPr="00E11762" w:rsidRDefault="00490177" w:rsidP="00593F9F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239" w:type="dxa"/>
          </w:tcPr>
          <w:p w14:paraId="0F622363" w14:textId="77777777" w:rsidR="00490177" w:rsidRPr="00E11762" w:rsidRDefault="00490177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42F442C3" w14:textId="77777777" w:rsidR="00490177" w:rsidRPr="00E11762" w:rsidRDefault="00490177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</w:tcPr>
          <w:p w14:paraId="2FB21CB7" w14:textId="77DFCFBF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48.96 </w:t>
            </w:r>
          </w:p>
        </w:tc>
        <w:tc>
          <w:tcPr>
            <w:tcW w:w="270" w:type="dxa"/>
          </w:tcPr>
          <w:p w14:paraId="5F046535" w14:textId="77777777" w:rsidR="00490177" w:rsidRPr="00E11762" w:rsidRDefault="00490177" w:rsidP="00593F9F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</w:tcPr>
          <w:p w14:paraId="46AB7C18" w14:textId="3A31CFEE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14.34 </w:t>
            </w:r>
          </w:p>
        </w:tc>
        <w:tc>
          <w:tcPr>
            <w:tcW w:w="270" w:type="dxa"/>
          </w:tcPr>
          <w:p w14:paraId="3BC47664" w14:textId="77777777" w:rsidR="00490177" w:rsidRPr="00E11762" w:rsidRDefault="00490177" w:rsidP="00593F9F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89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7AFEB3B7" w14:textId="2402BE45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22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63.30 </w:t>
            </w:r>
          </w:p>
        </w:tc>
        <w:tc>
          <w:tcPr>
            <w:tcW w:w="270" w:type="dxa"/>
            <w:gridSpan w:val="2"/>
          </w:tcPr>
          <w:p w14:paraId="18416812" w14:textId="77777777" w:rsidR="00490177" w:rsidRPr="00E11762" w:rsidRDefault="00490177" w:rsidP="00593F9F">
            <w:pPr>
              <w:tabs>
                <w:tab w:val="decimal" w:pos="790"/>
              </w:tabs>
              <w:ind w:firstLine="39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042464B" w14:textId="5739613A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>42.72</w:t>
            </w:r>
          </w:p>
        </w:tc>
        <w:tc>
          <w:tcPr>
            <w:tcW w:w="270" w:type="dxa"/>
          </w:tcPr>
          <w:p w14:paraId="298F773A" w14:textId="77777777" w:rsidR="00490177" w:rsidRPr="00E11762" w:rsidRDefault="00490177" w:rsidP="00593F9F">
            <w:pPr>
              <w:ind w:firstLine="68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FDDA696" w14:textId="06A4EB78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10.95</w:t>
            </w:r>
          </w:p>
        </w:tc>
        <w:tc>
          <w:tcPr>
            <w:tcW w:w="252" w:type="dxa"/>
          </w:tcPr>
          <w:p w14:paraId="754CC35F" w14:textId="77777777" w:rsidR="00490177" w:rsidRPr="00E11762" w:rsidRDefault="00490177" w:rsidP="00593F9F">
            <w:pPr>
              <w:tabs>
                <w:tab w:val="decimal" w:pos="648"/>
              </w:tabs>
              <w:ind w:right="-180" w:firstLine="68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1CF00F85" w14:textId="7FEA0334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53.67 </w:t>
            </w:r>
          </w:p>
        </w:tc>
      </w:tr>
      <w:tr w:rsidR="00490177" w:rsidRPr="00E11762" w14:paraId="5EF4AF92" w14:textId="77777777" w:rsidTr="00593F9F">
        <w:trPr>
          <w:trHeight w:val="20"/>
        </w:trPr>
        <w:tc>
          <w:tcPr>
            <w:tcW w:w="4527" w:type="dxa"/>
            <w:shd w:val="clear" w:color="auto" w:fill="auto"/>
          </w:tcPr>
          <w:p w14:paraId="7606D88C" w14:textId="77777777" w:rsidR="00490177" w:rsidRPr="00E11762" w:rsidRDefault="00490177" w:rsidP="00593F9F">
            <w:pPr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239" w:type="dxa"/>
          </w:tcPr>
          <w:p w14:paraId="7FAE74B5" w14:textId="77777777" w:rsidR="00490177" w:rsidRPr="00E11762" w:rsidRDefault="00490177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2C03BB6" w14:textId="77777777" w:rsidR="00490177" w:rsidRPr="00E11762" w:rsidRDefault="00490177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</w:tcPr>
          <w:p w14:paraId="03BFADFB" w14:textId="6031C20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244.68 </w:t>
            </w:r>
          </w:p>
        </w:tc>
        <w:tc>
          <w:tcPr>
            <w:tcW w:w="270" w:type="dxa"/>
          </w:tcPr>
          <w:p w14:paraId="6B822922" w14:textId="77777777" w:rsidR="00490177" w:rsidRPr="00E11762" w:rsidRDefault="00490177" w:rsidP="00593F9F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</w:tcPr>
          <w:p w14:paraId="7B70EAF8" w14:textId="184A2A9F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7.59 </w:t>
            </w:r>
          </w:p>
        </w:tc>
        <w:tc>
          <w:tcPr>
            <w:tcW w:w="270" w:type="dxa"/>
          </w:tcPr>
          <w:p w14:paraId="35F32268" w14:textId="77777777" w:rsidR="00490177" w:rsidRPr="00E11762" w:rsidRDefault="00490177" w:rsidP="00593F9F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89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4B7BC26D" w14:textId="7051C929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22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252.27 </w:t>
            </w:r>
          </w:p>
        </w:tc>
        <w:tc>
          <w:tcPr>
            <w:tcW w:w="270" w:type="dxa"/>
            <w:gridSpan w:val="2"/>
          </w:tcPr>
          <w:p w14:paraId="65DEB6D9" w14:textId="77777777" w:rsidR="00490177" w:rsidRPr="00E11762" w:rsidRDefault="00490177" w:rsidP="00593F9F">
            <w:pPr>
              <w:tabs>
                <w:tab w:val="decimal" w:pos="790"/>
              </w:tabs>
              <w:ind w:firstLine="39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C198836" w14:textId="4F53C3B6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>81.06</w:t>
            </w:r>
          </w:p>
        </w:tc>
        <w:tc>
          <w:tcPr>
            <w:tcW w:w="270" w:type="dxa"/>
          </w:tcPr>
          <w:p w14:paraId="6A8B503D" w14:textId="77777777" w:rsidR="00490177" w:rsidRPr="00E11762" w:rsidRDefault="00490177" w:rsidP="00593F9F">
            <w:pPr>
              <w:ind w:firstLine="68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D921F14" w14:textId="4F89CCF6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31.50</w:t>
            </w:r>
          </w:p>
        </w:tc>
        <w:tc>
          <w:tcPr>
            <w:tcW w:w="252" w:type="dxa"/>
          </w:tcPr>
          <w:p w14:paraId="69BF4A2F" w14:textId="77777777" w:rsidR="00490177" w:rsidRPr="00E11762" w:rsidRDefault="00490177" w:rsidP="00593F9F">
            <w:pPr>
              <w:tabs>
                <w:tab w:val="decimal" w:pos="648"/>
              </w:tabs>
              <w:ind w:right="-180" w:firstLine="68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6A8DDA18" w14:textId="7488E8EF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112.56 </w:t>
            </w:r>
          </w:p>
        </w:tc>
      </w:tr>
      <w:tr w:rsidR="00490177" w:rsidRPr="00E11762" w14:paraId="73A5F507" w14:textId="77777777" w:rsidTr="00593F9F">
        <w:trPr>
          <w:trHeight w:val="20"/>
        </w:trPr>
        <w:tc>
          <w:tcPr>
            <w:tcW w:w="4527" w:type="dxa"/>
            <w:shd w:val="clear" w:color="auto" w:fill="auto"/>
          </w:tcPr>
          <w:p w14:paraId="134168EF" w14:textId="77777777" w:rsidR="00490177" w:rsidRPr="00E11762" w:rsidRDefault="00490177" w:rsidP="00593F9F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1176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รวมสินทรัพย์หมุนเวียน</w:t>
            </w:r>
          </w:p>
        </w:tc>
        <w:tc>
          <w:tcPr>
            <w:tcW w:w="239" w:type="dxa"/>
          </w:tcPr>
          <w:p w14:paraId="4F6350A5" w14:textId="77777777" w:rsidR="00490177" w:rsidRPr="00E11762" w:rsidRDefault="00490177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019B025" w14:textId="77777777" w:rsidR="00490177" w:rsidRPr="00E11762" w:rsidRDefault="00490177" w:rsidP="00593F9F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14:paraId="64874BFD" w14:textId="6FED7941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11762">
              <w:rPr>
                <w:rFonts w:ascii="Angsana New" w:hAnsi="Angsana New"/>
                <w:b/>
                <w:bCs/>
                <w:sz w:val="22"/>
                <w:szCs w:val="22"/>
              </w:rPr>
              <w:t>3,048.91</w:t>
            </w:r>
          </w:p>
        </w:tc>
        <w:tc>
          <w:tcPr>
            <w:tcW w:w="270" w:type="dxa"/>
          </w:tcPr>
          <w:p w14:paraId="357B0CDE" w14:textId="7777777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4CA95FF6" w14:textId="0C9F1AF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1176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618.52 </w:t>
            </w:r>
          </w:p>
        </w:tc>
        <w:tc>
          <w:tcPr>
            <w:tcW w:w="270" w:type="dxa"/>
          </w:tcPr>
          <w:p w14:paraId="18D34CDE" w14:textId="7777777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890"/>
              </w:tabs>
              <w:spacing w:line="240" w:lineRule="auto"/>
              <w:ind w:right="6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3894B8" w14:textId="4EDA2CF4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lang w:eastAsia="zh-CN"/>
              </w:rPr>
            </w:pPr>
            <w:r w:rsidRPr="00E1176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3,667.43 </w:t>
            </w:r>
          </w:p>
        </w:tc>
        <w:tc>
          <w:tcPr>
            <w:tcW w:w="270" w:type="dxa"/>
            <w:gridSpan w:val="2"/>
          </w:tcPr>
          <w:p w14:paraId="7EAE6042" w14:textId="77777777" w:rsidR="00490177" w:rsidRPr="00E11762" w:rsidRDefault="00490177" w:rsidP="00593F9F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2AFC947" w14:textId="5B880E8F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11762">
              <w:rPr>
                <w:rFonts w:ascii="Angsana New" w:hAnsi="Angsana New"/>
                <w:b/>
                <w:bCs/>
                <w:sz w:val="22"/>
                <w:szCs w:val="22"/>
              </w:rPr>
              <w:t>15,466.25</w:t>
            </w:r>
          </w:p>
        </w:tc>
        <w:tc>
          <w:tcPr>
            <w:tcW w:w="270" w:type="dxa"/>
          </w:tcPr>
          <w:p w14:paraId="2CC961AA" w14:textId="77777777" w:rsidR="00490177" w:rsidRPr="00E11762" w:rsidRDefault="00490177" w:rsidP="00593F9F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4B48B6E" w14:textId="435D046C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1176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471.43</w:t>
            </w:r>
          </w:p>
        </w:tc>
        <w:tc>
          <w:tcPr>
            <w:tcW w:w="252" w:type="dxa"/>
          </w:tcPr>
          <w:p w14:paraId="5D55CF2E" w14:textId="77777777" w:rsidR="00490177" w:rsidRPr="00E11762" w:rsidRDefault="00490177" w:rsidP="00593F9F">
            <w:pPr>
              <w:tabs>
                <w:tab w:val="decimal" w:pos="648"/>
              </w:tabs>
              <w:ind w:right="-18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F9F7D8" w14:textId="627F76C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1176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15,937.68 </w:t>
            </w:r>
          </w:p>
        </w:tc>
      </w:tr>
      <w:tr w:rsidR="00490177" w:rsidRPr="00E11762" w14:paraId="54E3011A" w14:textId="77777777" w:rsidTr="00593F9F">
        <w:trPr>
          <w:trHeight w:val="20"/>
        </w:trPr>
        <w:tc>
          <w:tcPr>
            <w:tcW w:w="4527" w:type="dxa"/>
            <w:shd w:val="clear" w:color="auto" w:fill="auto"/>
          </w:tcPr>
          <w:p w14:paraId="17D2CA78" w14:textId="4479C25E" w:rsidR="00490177" w:rsidRPr="00E11762" w:rsidRDefault="00490177" w:rsidP="00593F9F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239" w:type="dxa"/>
          </w:tcPr>
          <w:p w14:paraId="0CAE1797" w14:textId="77777777" w:rsidR="00490177" w:rsidRPr="00E11762" w:rsidRDefault="00490177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0DCBC5F7" w14:textId="77777777" w:rsidR="00490177" w:rsidRPr="00E11762" w:rsidRDefault="00490177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5D763A7E" w14:textId="77777777" w:rsidR="00490177" w:rsidRPr="00E11762" w:rsidRDefault="00490177" w:rsidP="00593F9F">
            <w:pPr>
              <w:tabs>
                <w:tab w:val="decimal" w:pos="88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BAEE298" w14:textId="77777777" w:rsidR="00490177" w:rsidRPr="00E11762" w:rsidRDefault="00490177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1F37AD80" w14:textId="77777777" w:rsidR="00490177" w:rsidRPr="00E11762" w:rsidRDefault="00490177" w:rsidP="00593F9F">
            <w:pPr>
              <w:tabs>
                <w:tab w:val="decimal" w:pos="79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607B788" w14:textId="77777777" w:rsidR="00490177" w:rsidRPr="00E11762" w:rsidRDefault="00490177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118A070" w14:textId="77777777" w:rsidR="00490177" w:rsidRPr="00E11762" w:rsidRDefault="00490177" w:rsidP="00593F9F">
            <w:pPr>
              <w:tabs>
                <w:tab w:val="decimal" w:pos="79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8CFE632" w14:textId="77777777" w:rsidR="00490177" w:rsidRPr="00E11762" w:rsidRDefault="00490177" w:rsidP="00593F9F">
            <w:pPr>
              <w:shd w:val="clear" w:color="auto" w:fill="FFFFFF"/>
              <w:tabs>
                <w:tab w:val="clear" w:pos="680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ABEC928" w14:textId="77777777" w:rsidR="00490177" w:rsidRPr="00E11762" w:rsidRDefault="00490177" w:rsidP="00593F9F">
            <w:pPr>
              <w:tabs>
                <w:tab w:val="decimal" w:pos="97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437D7D3" w14:textId="77777777" w:rsidR="00490177" w:rsidRPr="00E11762" w:rsidRDefault="00490177" w:rsidP="00593F9F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D5FA0C2" w14:textId="77777777" w:rsidR="00490177" w:rsidRPr="00E11762" w:rsidRDefault="00490177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vAlign w:val="bottom"/>
          </w:tcPr>
          <w:p w14:paraId="78A6E38D" w14:textId="77777777" w:rsidR="00490177" w:rsidRPr="00E11762" w:rsidRDefault="00490177" w:rsidP="00593F9F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 w:firstLine="3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35749774" w14:textId="77777777" w:rsidR="00490177" w:rsidRPr="00E11762" w:rsidRDefault="00490177" w:rsidP="00593F9F">
            <w:pPr>
              <w:tabs>
                <w:tab w:val="clear" w:pos="680"/>
                <w:tab w:val="decimal" w:pos="70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F7BB0" w:rsidRPr="00E11762" w14:paraId="211D7CE3" w14:textId="77777777" w:rsidTr="00593F9F">
        <w:trPr>
          <w:trHeight w:val="20"/>
        </w:trPr>
        <w:tc>
          <w:tcPr>
            <w:tcW w:w="4527" w:type="dxa"/>
            <w:shd w:val="clear" w:color="auto" w:fill="auto"/>
          </w:tcPr>
          <w:p w14:paraId="6EAD246D" w14:textId="755B3ABA" w:rsidR="00CF7BB0" w:rsidRPr="000E585B" w:rsidRDefault="00CF7BB0" w:rsidP="00593F9F">
            <w:pPr>
              <w:spacing w:line="240" w:lineRule="auto"/>
              <w:ind w:left="144" w:right="-108" w:hanging="144"/>
              <w:jc w:val="both"/>
              <w:rPr>
                <w:rFonts w:ascii="Angsana New" w:eastAsia="Calibri" w:hAnsi="Angsana New"/>
                <w:color w:val="000000"/>
                <w:sz w:val="22"/>
                <w:szCs w:val="22"/>
                <w:cs/>
              </w:rPr>
            </w:pPr>
            <w:r w:rsidRPr="000E585B">
              <w:rPr>
                <w:rFonts w:ascii="Angsana New" w:eastAsia="Calibri" w:hAnsi="Angsana New" w:hint="cs"/>
                <w:color w:val="000000"/>
                <w:sz w:val="22"/>
                <w:szCs w:val="22"/>
                <w:cs/>
              </w:rPr>
              <w:t>เงินลงทุนในบร</w:t>
            </w:r>
            <w:r w:rsidR="00C026EE" w:rsidRPr="000E585B">
              <w:rPr>
                <w:rFonts w:ascii="Angsana New" w:eastAsia="Calibri" w:hAnsi="Angsana New" w:hint="cs"/>
                <w:color w:val="000000"/>
                <w:sz w:val="22"/>
                <w:szCs w:val="22"/>
                <w:cs/>
              </w:rPr>
              <w:t>ิ</w:t>
            </w:r>
            <w:r w:rsidRPr="000E585B">
              <w:rPr>
                <w:rFonts w:ascii="Angsana New" w:eastAsia="Calibri" w:hAnsi="Angsana New" w:hint="cs"/>
                <w:color w:val="000000"/>
                <w:sz w:val="22"/>
                <w:szCs w:val="22"/>
                <w:cs/>
              </w:rPr>
              <w:t>ษัท</w:t>
            </w:r>
            <w:r w:rsidR="00C026EE" w:rsidRPr="000E585B">
              <w:rPr>
                <w:rFonts w:ascii="Angsana New" w:eastAsia="Calibri" w:hAnsi="Angsana New" w:hint="cs"/>
                <w:color w:val="000000"/>
                <w:sz w:val="22"/>
                <w:szCs w:val="22"/>
                <w:cs/>
              </w:rPr>
              <w:t>ร่วม</w:t>
            </w:r>
          </w:p>
        </w:tc>
        <w:tc>
          <w:tcPr>
            <w:tcW w:w="239" w:type="dxa"/>
          </w:tcPr>
          <w:p w14:paraId="035B59C5" w14:textId="77777777" w:rsidR="00CF7BB0" w:rsidRPr="000E585B" w:rsidRDefault="00CF7BB0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28F9948" w14:textId="77777777" w:rsidR="00CF7BB0" w:rsidRPr="000E585B" w:rsidRDefault="00CF7BB0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39F83A45" w14:textId="5FC49C0E" w:rsidR="00CF7BB0" w:rsidRPr="000E585B" w:rsidRDefault="00CF7BB0" w:rsidP="00593F9F">
            <w:pPr>
              <w:tabs>
                <w:tab w:val="decimal" w:pos="8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</w:rPr>
              <w:t xml:space="preserve">         -</w:t>
            </w:r>
          </w:p>
        </w:tc>
        <w:tc>
          <w:tcPr>
            <w:tcW w:w="270" w:type="dxa"/>
            <w:vAlign w:val="bottom"/>
          </w:tcPr>
          <w:p w14:paraId="02E03E1D" w14:textId="77777777" w:rsidR="00CF7BB0" w:rsidRPr="000E585B" w:rsidRDefault="00CF7BB0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</w:tcPr>
          <w:p w14:paraId="6FBB983A" w14:textId="3A140D3A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</w:rPr>
              <w:t xml:space="preserve"> 0.31 </w:t>
            </w:r>
          </w:p>
        </w:tc>
        <w:tc>
          <w:tcPr>
            <w:tcW w:w="270" w:type="dxa"/>
            <w:vAlign w:val="bottom"/>
          </w:tcPr>
          <w:p w14:paraId="0ACBE409" w14:textId="77777777" w:rsidR="00CF7BB0" w:rsidRPr="000E585B" w:rsidRDefault="00CF7BB0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4AF7D428" w14:textId="04A0706F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</w:rPr>
              <w:t xml:space="preserve"> 0.31 </w:t>
            </w:r>
          </w:p>
        </w:tc>
        <w:tc>
          <w:tcPr>
            <w:tcW w:w="270" w:type="dxa"/>
            <w:gridSpan w:val="2"/>
            <w:vAlign w:val="bottom"/>
          </w:tcPr>
          <w:p w14:paraId="2092E6CA" w14:textId="77777777" w:rsidR="00CF7BB0" w:rsidRPr="000E585B" w:rsidRDefault="00CF7BB0" w:rsidP="00593F9F">
            <w:pPr>
              <w:shd w:val="clear" w:color="auto" w:fill="FFFFFF"/>
              <w:tabs>
                <w:tab w:val="clear" w:pos="680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EAC8835" w14:textId="576F7FE1" w:rsidR="00CF7BB0" w:rsidRPr="000E585B" w:rsidRDefault="00CF7BB0" w:rsidP="00593F9F">
            <w:pPr>
              <w:tabs>
                <w:tab w:val="clear" w:pos="454"/>
                <w:tab w:val="clear" w:pos="680"/>
                <w:tab w:val="left" w:pos="566"/>
                <w:tab w:val="left" w:pos="671"/>
                <w:tab w:val="decimal" w:pos="880"/>
              </w:tabs>
              <w:ind w:left="2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BF23543" w14:textId="77777777" w:rsidR="00CF7BB0" w:rsidRPr="000E585B" w:rsidRDefault="00CF7BB0" w:rsidP="00593F9F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5F24DA5" w14:textId="6B89C942" w:rsidR="00CF7BB0" w:rsidRPr="000E585B" w:rsidRDefault="00CF7BB0" w:rsidP="00593F9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2" w:type="dxa"/>
            <w:vAlign w:val="bottom"/>
          </w:tcPr>
          <w:p w14:paraId="0B9961A0" w14:textId="77777777" w:rsidR="00CF7BB0" w:rsidRPr="000E585B" w:rsidRDefault="00CF7BB0" w:rsidP="00593F9F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 w:firstLine="3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1642F0D3" w14:textId="1FFAD6C0" w:rsidR="00CF7BB0" w:rsidRPr="000E585B" w:rsidRDefault="00CF7BB0" w:rsidP="00593F9F">
            <w:pPr>
              <w:tabs>
                <w:tab w:val="clear" w:pos="454"/>
                <w:tab w:val="clear" w:pos="680"/>
                <w:tab w:val="left" w:pos="566"/>
                <w:tab w:val="left" w:pos="671"/>
                <w:tab w:val="decimal" w:pos="880"/>
              </w:tabs>
              <w:ind w:left="2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F7BB0" w:rsidRPr="00E11762" w14:paraId="7F51A39D" w14:textId="77777777" w:rsidTr="00593F9F">
        <w:trPr>
          <w:trHeight w:val="20"/>
        </w:trPr>
        <w:tc>
          <w:tcPr>
            <w:tcW w:w="4527" w:type="dxa"/>
            <w:shd w:val="clear" w:color="auto" w:fill="auto"/>
          </w:tcPr>
          <w:p w14:paraId="604CBEC0" w14:textId="0128827C" w:rsidR="00CF7BB0" w:rsidRPr="000E585B" w:rsidRDefault="00CF7BB0" w:rsidP="00593F9F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  <w:cs/>
              </w:rPr>
              <w:t>เงินจ่ายล่วงหน้าค่าก่อสร้าง</w:t>
            </w:r>
          </w:p>
        </w:tc>
        <w:tc>
          <w:tcPr>
            <w:tcW w:w="239" w:type="dxa"/>
          </w:tcPr>
          <w:p w14:paraId="7B3EA62F" w14:textId="77777777" w:rsidR="00CF7BB0" w:rsidRPr="000E585B" w:rsidRDefault="00CF7BB0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2D7A627F" w14:textId="77777777" w:rsidR="00CF7BB0" w:rsidRPr="000E585B" w:rsidRDefault="00CF7BB0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</w:tcPr>
          <w:p w14:paraId="4B215AB5" w14:textId="4DCCE7AB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</w:rPr>
              <w:t xml:space="preserve"> 63.04 </w:t>
            </w:r>
          </w:p>
        </w:tc>
        <w:tc>
          <w:tcPr>
            <w:tcW w:w="270" w:type="dxa"/>
          </w:tcPr>
          <w:p w14:paraId="59A1B0E9" w14:textId="77777777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</w:tcPr>
          <w:p w14:paraId="2B0CCEB6" w14:textId="3C5ACFE6" w:rsidR="00CF7BB0" w:rsidRPr="000E585B" w:rsidRDefault="00CF7BB0" w:rsidP="00593F9F">
            <w:pPr>
              <w:tabs>
                <w:tab w:val="clear" w:pos="454"/>
                <w:tab w:val="left" w:pos="566"/>
                <w:tab w:val="decimal" w:pos="880"/>
              </w:tabs>
              <w:ind w:left="2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</w:rPr>
              <w:t xml:space="preserve"> -   </w:t>
            </w:r>
          </w:p>
        </w:tc>
        <w:tc>
          <w:tcPr>
            <w:tcW w:w="270" w:type="dxa"/>
            <w:vAlign w:val="bottom"/>
          </w:tcPr>
          <w:p w14:paraId="2562DD75" w14:textId="77777777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5CD693F7" w14:textId="7241F05A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</w:rPr>
              <w:t xml:space="preserve"> 63.04 </w:t>
            </w:r>
          </w:p>
        </w:tc>
        <w:tc>
          <w:tcPr>
            <w:tcW w:w="270" w:type="dxa"/>
            <w:gridSpan w:val="2"/>
          </w:tcPr>
          <w:p w14:paraId="2EF748FE" w14:textId="77777777" w:rsidR="00CF7BB0" w:rsidRPr="000E585B" w:rsidRDefault="00CF7BB0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FB7FF14" w14:textId="3C7F7046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</w:rPr>
              <w:t>77.00</w:t>
            </w:r>
          </w:p>
        </w:tc>
        <w:tc>
          <w:tcPr>
            <w:tcW w:w="270" w:type="dxa"/>
          </w:tcPr>
          <w:p w14:paraId="30C1950F" w14:textId="77777777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D801E6B" w14:textId="0003131D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2"/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</w:rPr>
              <w:t xml:space="preserve"> 0.29</w:t>
            </w:r>
          </w:p>
        </w:tc>
        <w:tc>
          <w:tcPr>
            <w:tcW w:w="252" w:type="dxa"/>
          </w:tcPr>
          <w:p w14:paraId="071BAAAB" w14:textId="77777777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4B6F13A6" w14:textId="1100DF4F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</w:rPr>
              <w:t xml:space="preserve"> 77.29 </w:t>
            </w:r>
          </w:p>
        </w:tc>
      </w:tr>
      <w:tr w:rsidR="000E585B" w:rsidRPr="00E11762" w14:paraId="5060E95A" w14:textId="77777777" w:rsidTr="00593F9F">
        <w:trPr>
          <w:trHeight w:val="108"/>
        </w:trPr>
        <w:tc>
          <w:tcPr>
            <w:tcW w:w="4527" w:type="dxa"/>
            <w:shd w:val="clear" w:color="auto" w:fill="auto"/>
          </w:tcPr>
          <w:p w14:paraId="50B65ECA" w14:textId="16EFAF94" w:rsidR="000E585B" w:rsidRPr="000E585B" w:rsidRDefault="000E585B" w:rsidP="00593F9F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239" w:type="dxa"/>
          </w:tcPr>
          <w:p w14:paraId="7F5F5E65" w14:textId="77777777" w:rsidR="000E585B" w:rsidRPr="000E585B" w:rsidRDefault="000E585B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8B541EE" w14:textId="77777777" w:rsidR="000E585B" w:rsidRPr="000E585B" w:rsidRDefault="000E585B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</w:tcPr>
          <w:p w14:paraId="2CAEF70B" w14:textId="654B8EFE" w:rsidR="000E585B" w:rsidRPr="000E585B" w:rsidRDefault="000E585B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</w:rPr>
              <w:t xml:space="preserve"> 49,758.28 </w:t>
            </w:r>
          </w:p>
        </w:tc>
        <w:tc>
          <w:tcPr>
            <w:tcW w:w="270" w:type="dxa"/>
          </w:tcPr>
          <w:p w14:paraId="4F482195" w14:textId="77777777" w:rsidR="000E585B" w:rsidRPr="000E585B" w:rsidRDefault="000E585B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</w:tcPr>
          <w:p w14:paraId="1D3D4100" w14:textId="16D12ACD" w:rsidR="000E585B" w:rsidRPr="000E585B" w:rsidRDefault="003F62CA" w:rsidP="003F6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7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0E585B" w:rsidRPr="000E585B">
              <w:rPr>
                <w:rFonts w:ascii="Angsana New" w:hAnsi="Angsana New"/>
                <w:sz w:val="22"/>
                <w:szCs w:val="22"/>
              </w:rPr>
              <w:t xml:space="preserve"> (52.52)</w:t>
            </w:r>
          </w:p>
        </w:tc>
        <w:tc>
          <w:tcPr>
            <w:tcW w:w="270" w:type="dxa"/>
          </w:tcPr>
          <w:p w14:paraId="51F357BE" w14:textId="77777777" w:rsidR="000E585B" w:rsidRPr="000E585B" w:rsidRDefault="000E585B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7F79FD72" w14:textId="19D1E63B" w:rsidR="000E585B" w:rsidRPr="000E585B" w:rsidRDefault="000E585B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</w:rPr>
              <w:t xml:space="preserve"> 49,705.76 </w:t>
            </w:r>
          </w:p>
        </w:tc>
        <w:tc>
          <w:tcPr>
            <w:tcW w:w="270" w:type="dxa"/>
            <w:gridSpan w:val="2"/>
          </w:tcPr>
          <w:p w14:paraId="05FCEE10" w14:textId="77777777" w:rsidR="000E585B" w:rsidRPr="000E585B" w:rsidRDefault="000E585B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34581CD" w14:textId="6E5FAFD2" w:rsidR="000E585B" w:rsidRPr="000E585B" w:rsidRDefault="000E585B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</w:rPr>
              <w:t>49,894.62</w:t>
            </w:r>
          </w:p>
        </w:tc>
        <w:tc>
          <w:tcPr>
            <w:tcW w:w="270" w:type="dxa"/>
          </w:tcPr>
          <w:p w14:paraId="2C9172D6" w14:textId="77777777" w:rsidR="000E585B" w:rsidRPr="000E585B" w:rsidRDefault="000E585B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2EF3BA7" w14:textId="67E8F097" w:rsidR="000E585B" w:rsidRPr="000E585B" w:rsidRDefault="000E585B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2"/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</w:rPr>
              <w:t xml:space="preserve"> (46.67)</w:t>
            </w:r>
          </w:p>
        </w:tc>
        <w:tc>
          <w:tcPr>
            <w:tcW w:w="252" w:type="dxa"/>
          </w:tcPr>
          <w:p w14:paraId="0ED0738D" w14:textId="77777777" w:rsidR="000E585B" w:rsidRPr="000E585B" w:rsidRDefault="000E585B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6DEDA1B1" w14:textId="6E62C0DF" w:rsidR="000E585B" w:rsidRPr="000E585B" w:rsidRDefault="000E585B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</w:rPr>
              <w:t xml:space="preserve"> 49,847.95 </w:t>
            </w:r>
          </w:p>
        </w:tc>
      </w:tr>
      <w:tr w:rsidR="000E585B" w:rsidRPr="00E11762" w14:paraId="19DB59FA" w14:textId="77777777" w:rsidTr="00593F9F">
        <w:trPr>
          <w:trHeight w:val="81"/>
        </w:trPr>
        <w:tc>
          <w:tcPr>
            <w:tcW w:w="4527" w:type="dxa"/>
            <w:shd w:val="clear" w:color="auto" w:fill="auto"/>
          </w:tcPr>
          <w:p w14:paraId="30E50AD2" w14:textId="2B2F4456" w:rsidR="000E585B" w:rsidRPr="000E585B" w:rsidRDefault="000E585B" w:rsidP="00593F9F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239" w:type="dxa"/>
          </w:tcPr>
          <w:p w14:paraId="5DDCEE0F" w14:textId="77777777" w:rsidR="000E585B" w:rsidRPr="000E585B" w:rsidRDefault="000E585B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FA59222" w14:textId="77777777" w:rsidR="000E585B" w:rsidRPr="000E585B" w:rsidRDefault="000E585B" w:rsidP="00593F9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</w:tcPr>
          <w:p w14:paraId="0DE416A5" w14:textId="1EB98D14" w:rsidR="000E585B" w:rsidRPr="000E585B" w:rsidRDefault="000E585B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</w:rPr>
              <w:t xml:space="preserve"> 38,327.40 </w:t>
            </w:r>
          </w:p>
        </w:tc>
        <w:tc>
          <w:tcPr>
            <w:tcW w:w="270" w:type="dxa"/>
          </w:tcPr>
          <w:p w14:paraId="024567D3" w14:textId="77777777" w:rsidR="000E585B" w:rsidRPr="000E585B" w:rsidRDefault="000E585B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</w:tcPr>
          <w:p w14:paraId="3BACBFC0" w14:textId="7AA329AE" w:rsidR="000E585B" w:rsidRPr="000E585B" w:rsidRDefault="000E585B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</w:rPr>
              <w:t xml:space="preserve"> 21,925.76 </w:t>
            </w:r>
          </w:p>
        </w:tc>
        <w:tc>
          <w:tcPr>
            <w:tcW w:w="270" w:type="dxa"/>
          </w:tcPr>
          <w:p w14:paraId="6D450822" w14:textId="77777777" w:rsidR="000E585B" w:rsidRPr="000E585B" w:rsidRDefault="000E585B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0C55F9F7" w14:textId="1B31BFC7" w:rsidR="000E585B" w:rsidRPr="000E585B" w:rsidRDefault="000E585B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</w:rPr>
              <w:t xml:space="preserve"> 60,253.16 </w:t>
            </w:r>
          </w:p>
        </w:tc>
        <w:tc>
          <w:tcPr>
            <w:tcW w:w="270" w:type="dxa"/>
            <w:gridSpan w:val="2"/>
          </w:tcPr>
          <w:p w14:paraId="596324B6" w14:textId="77777777" w:rsidR="000E585B" w:rsidRPr="000E585B" w:rsidRDefault="000E585B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B844BDC" w14:textId="5D8E1A0E" w:rsidR="000E585B" w:rsidRPr="000E585B" w:rsidRDefault="000E585B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</w:rPr>
              <w:t>41,626.98</w:t>
            </w:r>
          </w:p>
        </w:tc>
        <w:tc>
          <w:tcPr>
            <w:tcW w:w="270" w:type="dxa"/>
          </w:tcPr>
          <w:p w14:paraId="2D5F066C" w14:textId="77777777" w:rsidR="000E585B" w:rsidRPr="000E585B" w:rsidRDefault="000E585B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1862C5C" w14:textId="2F8A6C6B" w:rsidR="000E585B" w:rsidRPr="000E585B" w:rsidRDefault="000E585B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</w:rPr>
              <w:t xml:space="preserve"> 26,440.66 </w:t>
            </w:r>
          </w:p>
        </w:tc>
        <w:tc>
          <w:tcPr>
            <w:tcW w:w="252" w:type="dxa"/>
          </w:tcPr>
          <w:p w14:paraId="03609812" w14:textId="77777777" w:rsidR="000E585B" w:rsidRPr="000E585B" w:rsidRDefault="000E585B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2BB6AB6E" w14:textId="6C6E1CD6" w:rsidR="000E585B" w:rsidRPr="000E585B" w:rsidRDefault="000E585B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</w:rPr>
              <w:t xml:space="preserve"> 68,067.64 </w:t>
            </w:r>
          </w:p>
        </w:tc>
      </w:tr>
      <w:tr w:rsidR="00CF7BB0" w:rsidRPr="00E11762" w14:paraId="741BB734" w14:textId="77777777" w:rsidTr="00593F9F">
        <w:trPr>
          <w:trHeight w:val="20"/>
        </w:trPr>
        <w:tc>
          <w:tcPr>
            <w:tcW w:w="4527" w:type="dxa"/>
            <w:shd w:val="clear" w:color="auto" w:fill="auto"/>
          </w:tcPr>
          <w:p w14:paraId="0F179C72" w14:textId="4B7AEA52" w:rsidR="00CF7BB0" w:rsidRPr="000E585B" w:rsidRDefault="00CF7BB0" w:rsidP="00593F9F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  <w:cs/>
              </w:rPr>
              <w:t>สิทธิการเช่า</w:t>
            </w:r>
          </w:p>
        </w:tc>
        <w:tc>
          <w:tcPr>
            <w:tcW w:w="239" w:type="dxa"/>
          </w:tcPr>
          <w:p w14:paraId="17D985FA" w14:textId="77777777" w:rsidR="00CF7BB0" w:rsidRPr="000E585B" w:rsidRDefault="00CF7BB0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0EF58304" w14:textId="77777777" w:rsidR="00CF7BB0" w:rsidRPr="000E585B" w:rsidRDefault="00CF7BB0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</w:tcPr>
          <w:p w14:paraId="7BAFF6F5" w14:textId="17F25728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</w:rPr>
              <w:t xml:space="preserve"> 1,176.0</w:t>
            </w:r>
            <w:r w:rsidR="00507B5D">
              <w:rPr>
                <w:rFonts w:ascii="Angsana New" w:hAnsi="Angsana New"/>
                <w:sz w:val="22"/>
                <w:szCs w:val="22"/>
              </w:rPr>
              <w:t>3</w:t>
            </w:r>
            <w:r w:rsidRPr="000E585B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28A21249" w14:textId="77777777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</w:tcPr>
          <w:p w14:paraId="6CA448F8" w14:textId="568FD6F5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</w:rPr>
              <w:t xml:space="preserve"> 364.3</w:t>
            </w:r>
            <w:r w:rsidR="00DF6454">
              <w:rPr>
                <w:rFonts w:ascii="Angsana New" w:hAnsi="Angsana New"/>
                <w:sz w:val="22"/>
                <w:szCs w:val="22"/>
              </w:rPr>
              <w:t>2</w:t>
            </w:r>
            <w:r w:rsidRPr="000E585B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759032C0" w14:textId="77777777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37F7D5E1" w14:textId="044EFA5B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</w:rPr>
              <w:t xml:space="preserve"> 1,540.35 </w:t>
            </w:r>
          </w:p>
        </w:tc>
        <w:tc>
          <w:tcPr>
            <w:tcW w:w="270" w:type="dxa"/>
            <w:gridSpan w:val="2"/>
          </w:tcPr>
          <w:p w14:paraId="39D4E265" w14:textId="77777777" w:rsidR="00CF7BB0" w:rsidRPr="000E585B" w:rsidRDefault="00CF7BB0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6FE055F" w14:textId="57552105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</w:rPr>
              <w:t>1,138.52</w:t>
            </w:r>
          </w:p>
        </w:tc>
        <w:tc>
          <w:tcPr>
            <w:tcW w:w="270" w:type="dxa"/>
          </w:tcPr>
          <w:p w14:paraId="4A20EEB2" w14:textId="77777777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C71ECB1" w14:textId="77E0B094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</w:rPr>
              <w:t xml:space="preserve"> 350.90 </w:t>
            </w:r>
          </w:p>
        </w:tc>
        <w:tc>
          <w:tcPr>
            <w:tcW w:w="252" w:type="dxa"/>
          </w:tcPr>
          <w:p w14:paraId="69922DD2" w14:textId="77777777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27F4C44E" w14:textId="01E30FF6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</w:rPr>
              <w:t xml:space="preserve"> 1,489.42 </w:t>
            </w:r>
          </w:p>
        </w:tc>
      </w:tr>
      <w:tr w:rsidR="00CF7BB0" w:rsidRPr="00E11762" w14:paraId="327CE0F1" w14:textId="77777777" w:rsidTr="00593F9F">
        <w:trPr>
          <w:trHeight w:val="20"/>
        </w:trPr>
        <w:tc>
          <w:tcPr>
            <w:tcW w:w="4527" w:type="dxa"/>
            <w:shd w:val="clear" w:color="auto" w:fill="auto"/>
          </w:tcPr>
          <w:p w14:paraId="6650420B" w14:textId="4A03BD66" w:rsidR="00CF7BB0" w:rsidRPr="000E585B" w:rsidRDefault="00CF7BB0" w:rsidP="00593F9F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  <w:cs/>
              </w:rPr>
              <w:t>สินทรัพย์ไม่มีตัวตนอื่น</w:t>
            </w:r>
          </w:p>
        </w:tc>
        <w:tc>
          <w:tcPr>
            <w:tcW w:w="239" w:type="dxa"/>
          </w:tcPr>
          <w:p w14:paraId="30029F73" w14:textId="77777777" w:rsidR="00CF7BB0" w:rsidRPr="000E585B" w:rsidRDefault="00CF7BB0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FABD77D" w14:textId="77777777" w:rsidR="00CF7BB0" w:rsidRPr="000E585B" w:rsidRDefault="00CF7BB0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</w:tcPr>
          <w:p w14:paraId="2E76D903" w14:textId="59E45EF4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</w:rPr>
              <w:t xml:space="preserve"> 73.6</w:t>
            </w:r>
            <w:r w:rsidR="00507B5D">
              <w:rPr>
                <w:rFonts w:ascii="Angsana New" w:hAnsi="Angsana New"/>
                <w:sz w:val="22"/>
                <w:szCs w:val="22"/>
              </w:rPr>
              <w:t>2</w:t>
            </w:r>
            <w:r w:rsidRPr="000E585B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207012A5" w14:textId="77777777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</w:tcPr>
          <w:p w14:paraId="06881385" w14:textId="2DD11439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</w:rPr>
              <w:t xml:space="preserve"> 43.3</w:t>
            </w:r>
            <w:r w:rsidR="00DF6454">
              <w:rPr>
                <w:rFonts w:ascii="Angsana New" w:hAnsi="Angsana New"/>
                <w:sz w:val="22"/>
                <w:szCs w:val="22"/>
              </w:rPr>
              <w:t>0</w:t>
            </w:r>
            <w:r w:rsidRPr="000E585B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2D61850C" w14:textId="77777777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1139EBE3" w14:textId="13E277BF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</w:rPr>
              <w:t xml:space="preserve"> 116.92 </w:t>
            </w:r>
          </w:p>
        </w:tc>
        <w:tc>
          <w:tcPr>
            <w:tcW w:w="270" w:type="dxa"/>
            <w:gridSpan w:val="2"/>
          </w:tcPr>
          <w:p w14:paraId="761B24B9" w14:textId="77777777" w:rsidR="00CF7BB0" w:rsidRPr="000E585B" w:rsidRDefault="00CF7BB0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A5CD56E" w14:textId="7EE7FCF2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</w:rPr>
              <w:t>134.49</w:t>
            </w:r>
          </w:p>
        </w:tc>
        <w:tc>
          <w:tcPr>
            <w:tcW w:w="270" w:type="dxa"/>
          </w:tcPr>
          <w:p w14:paraId="26749921" w14:textId="77777777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2235B5B" w14:textId="24DFD30B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</w:rPr>
              <w:t xml:space="preserve"> 38.17 </w:t>
            </w:r>
          </w:p>
        </w:tc>
        <w:tc>
          <w:tcPr>
            <w:tcW w:w="252" w:type="dxa"/>
          </w:tcPr>
          <w:p w14:paraId="0174A022" w14:textId="77777777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722FE54E" w14:textId="39B0129B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</w:rPr>
              <w:t xml:space="preserve"> 172.66 </w:t>
            </w:r>
          </w:p>
        </w:tc>
      </w:tr>
      <w:tr w:rsidR="00CF7BB0" w:rsidRPr="00E11762" w14:paraId="1E04480C" w14:textId="77777777" w:rsidTr="00593F9F">
        <w:trPr>
          <w:trHeight w:val="20"/>
        </w:trPr>
        <w:tc>
          <w:tcPr>
            <w:tcW w:w="4527" w:type="dxa"/>
            <w:shd w:val="clear" w:color="auto" w:fill="auto"/>
          </w:tcPr>
          <w:p w14:paraId="7BCE4973" w14:textId="01BE3AF5" w:rsidR="00CF7BB0" w:rsidRPr="000E585B" w:rsidRDefault="00CF7BB0" w:rsidP="00593F9F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9" w:type="dxa"/>
          </w:tcPr>
          <w:p w14:paraId="33E4C10E" w14:textId="77777777" w:rsidR="00CF7BB0" w:rsidRPr="000E585B" w:rsidRDefault="00CF7BB0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9CF0EB9" w14:textId="77777777" w:rsidR="00CF7BB0" w:rsidRPr="000E585B" w:rsidRDefault="00CF7BB0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</w:tcPr>
          <w:p w14:paraId="4774CAD7" w14:textId="0A5C9740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</w:rPr>
              <w:t xml:space="preserve"> 292.87 </w:t>
            </w:r>
          </w:p>
        </w:tc>
        <w:tc>
          <w:tcPr>
            <w:tcW w:w="270" w:type="dxa"/>
          </w:tcPr>
          <w:p w14:paraId="669668B4" w14:textId="77777777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</w:tcPr>
          <w:p w14:paraId="333BAFFC" w14:textId="11EA5B55" w:rsidR="00CF7BB0" w:rsidRPr="000E585B" w:rsidRDefault="00CF7BB0" w:rsidP="00593F9F">
            <w:pPr>
              <w:tabs>
                <w:tab w:val="clear" w:pos="454"/>
                <w:tab w:val="left" w:pos="566"/>
                <w:tab w:val="decimal" w:pos="880"/>
              </w:tabs>
              <w:ind w:left="2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</w:rPr>
              <w:t xml:space="preserve"> -   </w:t>
            </w:r>
          </w:p>
        </w:tc>
        <w:tc>
          <w:tcPr>
            <w:tcW w:w="270" w:type="dxa"/>
          </w:tcPr>
          <w:p w14:paraId="13DB3449" w14:textId="77777777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5B7190E9" w14:textId="32A28D7C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</w:rPr>
              <w:t xml:space="preserve"> 292.87 </w:t>
            </w:r>
          </w:p>
        </w:tc>
        <w:tc>
          <w:tcPr>
            <w:tcW w:w="270" w:type="dxa"/>
            <w:gridSpan w:val="2"/>
          </w:tcPr>
          <w:p w14:paraId="2ED123EC" w14:textId="77777777" w:rsidR="00CF7BB0" w:rsidRPr="000E585B" w:rsidRDefault="00CF7BB0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85BD014" w14:textId="32C69455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</w:rPr>
              <w:t>285.63</w:t>
            </w:r>
          </w:p>
        </w:tc>
        <w:tc>
          <w:tcPr>
            <w:tcW w:w="270" w:type="dxa"/>
          </w:tcPr>
          <w:p w14:paraId="654A63B5" w14:textId="77777777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1E00BCA" w14:textId="07355A6C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</w:rPr>
              <w:t xml:space="preserve"> 31.34 </w:t>
            </w:r>
          </w:p>
        </w:tc>
        <w:tc>
          <w:tcPr>
            <w:tcW w:w="252" w:type="dxa"/>
          </w:tcPr>
          <w:p w14:paraId="3B3139F2" w14:textId="77777777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6A88D29A" w14:textId="24DA9709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</w:rPr>
              <w:t xml:space="preserve"> 316.97 </w:t>
            </w:r>
          </w:p>
        </w:tc>
      </w:tr>
      <w:tr w:rsidR="00CF7BB0" w:rsidRPr="00E11762" w14:paraId="3311E240" w14:textId="77777777" w:rsidTr="00593F9F">
        <w:trPr>
          <w:trHeight w:val="20"/>
        </w:trPr>
        <w:tc>
          <w:tcPr>
            <w:tcW w:w="4527" w:type="dxa"/>
            <w:shd w:val="clear" w:color="auto" w:fill="auto"/>
          </w:tcPr>
          <w:p w14:paraId="254CAFA1" w14:textId="65FF57BD" w:rsidR="00CF7BB0" w:rsidRPr="000E585B" w:rsidRDefault="00CF7BB0" w:rsidP="00593F9F">
            <w:pPr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239" w:type="dxa"/>
          </w:tcPr>
          <w:p w14:paraId="09FA80F8" w14:textId="77777777" w:rsidR="00CF7BB0" w:rsidRPr="000E585B" w:rsidRDefault="00CF7BB0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A325686" w14:textId="77777777" w:rsidR="00CF7BB0" w:rsidRPr="000E585B" w:rsidRDefault="00CF7BB0" w:rsidP="00593F9F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282E47DF" w14:textId="1D231C36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</w:rPr>
              <w:t xml:space="preserve"> 327.01 </w:t>
            </w:r>
          </w:p>
        </w:tc>
        <w:tc>
          <w:tcPr>
            <w:tcW w:w="270" w:type="dxa"/>
          </w:tcPr>
          <w:p w14:paraId="1287ECCA" w14:textId="77777777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0393AC65" w14:textId="35ACD1C8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</w:rPr>
              <w:t xml:space="preserve"> 112.69 </w:t>
            </w:r>
          </w:p>
        </w:tc>
        <w:tc>
          <w:tcPr>
            <w:tcW w:w="270" w:type="dxa"/>
          </w:tcPr>
          <w:p w14:paraId="53495C35" w14:textId="77777777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40633BF7" w14:textId="153791B1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</w:rPr>
              <w:t xml:space="preserve"> 439.70 </w:t>
            </w:r>
          </w:p>
        </w:tc>
        <w:tc>
          <w:tcPr>
            <w:tcW w:w="270" w:type="dxa"/>
            <w:gridSpan w:val="2"/>
          </w:tcPr>
          <w:p w14:paraId="3A003CFC" w14:textId="77777777" w:rsidR="00CF7BB0" w:rsidRPr="000E585B" w:rsidRDefault="00CF7BB0" w:rsidP="00593F9F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30699D" w14:textId="70E0F7C7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</w:rPr>
              <w:t>534.37</w:t>
            </w:r>
          </w:p>
        </w:tc>
        <w:tc>
          <w:tcPr>
            <w:tcW w:w="270" w:type="dxa"/>
          </w:tcPr>
          <w:p w14:paraId="7A506C3F" w14:textId="77777777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55A046" w14:textId="018E8063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</w:rPr>
              <w:t xml:space="preserve"> 49.34 </w:t>
            </w:r>
          </w:p>
        </w:tc>
        <w:tc>
          <w:tcPr>
            <w:tcW w:w="252" w:type="dxa"/>
          </w:tcPr>
          <w:p w14:paraId="41F29324" w14:textId="77777777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1203B3B5" w14:textId="52E00971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sz w:val="22"/>
                <w:szCs w:val="22"/>
              </w:rPr>
              <w:t xml:space="preserve"> 583.71 </w:t>
            </w:r>
          </w:p>
        </w:tc>
      </w:tr>
      <w:tr w:rsidR="00CF7BB0" w:rsidRPr="00E11762" w14:paraId="78AF16EF" w14:textId="77777777" w:rsidTr="00593F9F">
        <w:trPr>
          <w:trHeight w:val="20"/>
        </w:trPr>
        <w:tc>
          <w:tcPr>
            <w:tcW w:w="4527" w:type="dxa"/>
            <w:shd w:val="clear" w:color="auto" w:fill="auto"/>
          </w:tcPr>
          <w:p w14:paraId="50216D44" w14:textId="17928854" w:rsidR="00CF7BB0" w:rsidRPr="000E585B" w:rsidRDefault="00CF7BB0" w:rsidP="00593F9F">
            <w:pPr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รวมสินทรัพย์ไม่หมุนเวียน</w:t>
            </w:r>
          </w:p>
        </w:tc>
        <w:tc>
          <w:tcPr>
            <w:tcW w:w="239" w:type="dxa"/>
          </w:tcPr>
          <w:p w14:paraId="2D69B680" w14:textId="77777777" w:rsidR="00CF7BB0" w:rsidRPr="000E585B" w:rsidRDefault="00CF7BB0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4B8B1C73" w14:textId="77777777" w:rsidR="00CF7BB0" w:rsidRPr="000E585B" w:rsidRDefault="00CF7BB0" w:rsidP="00593F9F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14:paraId="32CF3A59" w14:textId="66FE12AA" w:rsidR="00CF7BB0" w:rsidRPr="000E585B" w:rsidRDefault="00CF7BB0" w:rsidP="00593F9F">
            <w:pPr>
              <w:tabs>
                <w:tab w:val="decimal" w:pos="790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E585B">
              <w:rPr>
                <w:rFonts w:ascii="Angsana New" w:hAnsi="Angsana New"/>
                <w:b/>
                <w:bCs/>
                <w:sz w:val="22"/>
                <w:szCs w:val="22"/>
              </w:rPr>
              <w:t>90,018.25</w:t>
            </w:r>
          </w:p>
        </w:tc>
        <w:tc>
          <w:tcPr>
            <w:tcW w:w="270" w:type="dxa"/>
          </w:tcPr>
          <w:p w14:paraId="52FE489D" w14:textId="77777777" w:rsidR="00CF7BB0" w:rsidRPr="000E585B" w:rsidRDefault="00CF7BB0" w:rsidP="00593F9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0034988A" w14:textId="618DDED3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E585B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22,393.86 </w:t>
            </w:r>
          </w:p>
        </w:tc>
        <w:tc>
          <w:tcPr>
            <w:tcW w:w="270" w:type="dxa"/>
          </w:tcPr>
          <w:p w14:paraId="7CCC9004" w14:textId="77777777" w:rsidR="00CF7BB0" w:rsidRPr="000E585B" w:rsidRDefault="00CF7BB0" w:rsidP="00593F9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BDD7E6" w14:textId="710EF6B6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E585B">
              <w:rPr>
                <w:rFonts w:ascii="Angsana New" w:hAnsi="Angsana New"/>
                <w:b/>
                <w:bCs/>
                <w:sz w:val="22"/>
                <w:szCs w:val="22"/>
              </w:rPr>
              <w:t>112,412.11</w:t>
            </w:r>
          </w:p>
        </w:tc>
        <w:tc>
          <w:tcPr>
            <w:tcW w:w="270" w:type="dxa"/>
            <w:gridSpan w:val="2"/>
          </w:tcPr>
          <w:p w14:paraId="641070BD" w14:textId="77777777" w:rsidR="00CF7BB0" w:rsidRPr="000E585B" w:rsidRDefault="00CF7BB0" w:rsidP="00593F9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5C1E8DC" w14:textId="77D705B9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E585B">
              <w:rPr>
                <w:rFonts w:ascii="Angsana New" w:hAnsi="Angsana New"/>
                <w:b/>
                <w:bCs/>
                <w:sz w:val="22"/>
                <w:szCs w:val="22"/>
              </w:rPr>
              <w:t>93,691.61</w:t>
            </w:r>
          </w:p>
        </w:tc>
        <w:tc>
          <w:tcPr>
            <w:tcW w:w="270" w:type="dxa"/>
          </w:tcPr>
          <w:p w14:paraId="5B0F36D5" w14:textId="77777777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1B76D55" w14:textId="0F036F10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E585B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26,864.03 </w:t>
            </w:r>
          </w:p>
        </w:tc>
        <w:tc>
          <w:tcPr>
            <w:tcW w:w="252" w:type="dxa"/>
          </w:tcPr>
          <w:p w14:paraId="24EA3B8F" w14:textId="77777777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FBA328" w14:textId="11C87F2C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E585B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120,555.64 </w:t>
            </w:r>
          </w:p>
        </w:tc>
      </w:tr>
      <w:tr w:rsidR="00CF7BB0" w:rsidRPr="00E11762" w14:paraId="032D3022" w14:textId="77777777" w:rsidTr="00593F9F">
        <w:trPr>
          <w:trHeight w:val="20"/>
        </w:trPr>
        <w:tc>
          <w:tcPr>
            <w:tcW w:w="4527" w:type="dxa"/>
            <w:shd w:val="clear" w:color="auto" w:fill="auto"/>
          </w:tcPr>
          <w:p w14:paraId="056F53F8" w14:textId="3E515578" w:rsidR="00CF7BB0" w:rsidRPr="000E585B" w:rsidRDefault="00CF7BB0" w:rsidP="00593F9F">
            <w:pPr>
              <w:rPr>
                <w:rFonts w:ascii="Angsana New" w:hAnsi="Angsana New"/>
                <w:sz w:val="22"/>
                <w:szCs w:val="22"/>
              </w:rPr>
            </w:pPr>
            <w:r w:rsidRPr="000E585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239" w:type="dxa"/>
          </w:tcPr>
          <w:p w14:paraId="1AF4F67C" w14:textId="77777777" w:rsidR="00CF7BB0" w:rsidRPr="000E585B" w:rsidRDefault="00CF7BB0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42A0BF06" w14:textId="77777777" w:rsidR="00CF7BB0" w:rsidRPr="000E585B" w:rsidRDefault="00CF7BB0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2BCD2A10" w14:textId="3C1EF5CD" w:rsidR="00CF7BB0" w:rsidRPr="000E585B" w:rsidRDefault="00CF7BB0" w:rsidP="00593F9F">
            <w:pPr>
              <w:tabs>
                <w:tab w:val="decimal" w:pos="790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E585B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93,067.16 </w:t>
            </w:r>
          </w:p>
        </w:tc>
        <w:tc>
          <w:tcPr>
            <w:tcW w:w="270" w:type="dxa"/>
          </w:tcPr>
          <w:p w14:paraId="78D37C54" w14:textId="77777777" w:rsidR="00CF7BB0" w:rsidRPr="000E585B" w:rsidRDefault="00CF7BB0" w:rsidP="00593F9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64559E85" w14:textId="0C6BED6C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E585B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23,012.38 </w:t>
            </w:r>
          </w:p>
        </w:tc>
        <w:tc>
          <w:tcPr>
            <w:tcW w:w="270" w:type="dxa"/>
          </w:tcPr>
          <w:p w14:paraId="43AF45D5" w14:textId="77777777" w:rsidR="00CF7BB0" w:rsidRPr="000E585B" w:rsidRDefault="00CF7BB0" w:rsidP="00593F9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616DD56" w14:textId="029CE0FA" w:rsidR="00CF7BB0" w:rsidRPr="000E585B" w:rsidRDefault="00CF7BB0" w:rsidP="00593F9F">
            <w:pPr>
              <w:tabs>
                <w:tab w:val="decimal" w:pos="790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E585B">
              <w:rPr>
                <w:rFonts w:ascii="Angsana New" w:hAnsi="Angsana New"/>
                <w:b/>
                <w:bCs/>
                <w:sz w:val="22"/>
                <w:szCs w:val="22"/>
              </w:rPr>
              <w:t>116,079.54</w:t>
            </w:r>
          </w:p>
        </w:tc>
        <w:tc>
          <w:tcPr>
            <w:tcW w:w="270" w:type="dxa"/>
            <w:gridSpan w:val="2"/>
            <w:vAlign w:val="bottom"/>
          </w:tcPr>
          <w:p w14:paraId="263607BB" w14:textId="77777777" w:rsidR="00CF7BB0" w:rsidRPr="000E585B" w:rsidRDefault="00CF7BB0" w:rsidP="00593F9F">
            <w:pPr>
              <w:shd w:val="clear" w:color="auto" w:fill="FFFFFF"/>
              <w:tabs>
                <w:tab w:val="clear" w:pos="680"/>
                <w:tab w:val="decimal" w:pos="68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1D36276" w14:textId="53C383F7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E585B">
              <w:rPr>
                <w:rFonts w:ascii="Angsana New" w:hAnsi="Angsana New"/>
                <w:b/>
                <w:bCs/>
                <w:sz w:val="22"/>
                <w:szCs w:val="22"/>
              </w:rPr>
              <w:t>109,157.86</w:t>
            </w:r>
          </w:p>
        </w:tc>
        <w:tc>
          <w:tcPr>
            <w:tcW w:w="270" w:type="dxa"/>
          </w:tcPr>
          <w:p w14:paraId="2574EDF5" w14:textId="77777777" w:rsidR="00CF7BB0" w:rsidRPr="000E585B" w:rsidRDefault="00CF7BB0" w:rsidP="00593F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  <w:tab w:val="left" w:pos="1332"/>
              </w:tabs>
              <w:spacing w:line="240" w:lineRule="auto"/>
              <w:ind w:left="-79"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D9A67A" w14:textId="0EAA716D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E585B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27,335.46 </w:t>
            </w:r>
          </w:p>
        </w:tc>
        <w:tc>
          <w:tcPr>
            <w:tcW w:w="252" w:type="dxa"/>
          </w:tcPr>
          <w:p w14:paraId="65D451F6" w14:textId="77777777" w:rsidR="00CF7BB0" w:rsidRPr="000E585B" w:rsidRDefault="00CF7BB0" w:rsidP="00593F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  <w:tab w:val="left" w:pos="1332"/>
              </w:tabs>
              <w:spacing w:line="240" w:lineRule="auto"/>
              <w:ind w:left="-79" w:right="66" w:firstLine="3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593AB0" w14:textId="3BCE1C25" w:rsidR="00CF7BB0" w:rsidRPr="000E585B" w:rsidRDefault="00CF7BB0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E585B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136,493.32 </w:t>
            </w:r>
          </w:p>
        </w:tc>
      </w:tr>
      <w:tr w:rsidR="00EF524F" w:rsidRPr="00E11762" w14:paraId="1A9ADED7" w14:textId="77777777" w:rsidTr="00593F9F">
        <w:trPr>
          <w:trHeight w:val="20"/>
        </w:trPr>
        <w:tc>
          <w:tcPr>
            <w:tcW w:w="4527" w:type="dxa"/>
            <w:shd w:val="clear" w:color="auto" w:fill="auto"/>
          </w:tcPr>
          <w:p w14:paraId="6EEA1B4E" w14:textId="77777777" w:rsidR="00EF524F" w:rsidRPr="00E11762" w:rsidRDefault="00EF524F" w:rsidP="00593F9F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9" w:type="dxa"/>
          </w:tcPr>
          <w:p w14:paraId="26267C3E" w14:textId="77777777" w:rsidR="00EF524F" w:rsidRPr="00E11762" w:rsidRDefault="00EF524F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2D792892" w14:textId="77777777" w:rsidR="00EF524F" w:rsidRPr="00E11762" w:rsidRDefault="00EF524F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1C163EE9" w14:textId="77777777" w:rsidR="00EF524F" w:rsidRPr="00E11762" w:rsidRDefault="00EF524F" w:rsidP="00593F9F">
            <w:pPr>
              <w:tabs>
                <w:tab w:val="decimal" w:pos="790"/>
              </w:tabs>
              <w:ind w:right="6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C782A44" w14:textId="77777777" w:rsidR="00EF524F" w:rsidRPr="00E11762" w:rsidRDefault="00EF524F" w:rsidP="00593F9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48FA4054" w14:textId="77777777" w:rsidR="00EF524F" w:rsidRPr="00E11762" w:rsidRDefault="00EF524F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382B740" w14:textId="77777777" w:rsidR="00EF524F" w:rsidRPr="00E11762" w:rsidRDefault="00EF524F" w:rsidP="00593F9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08BCD8D6" w14:textId="77777777" w:rsidR="00EF524F" w:rsidRPr="00E11762" w:rsidRDefault="00EF524F" w:rsidP="00593F9F">
            <w:pPr>
              <w:tabs>
                <w:tab w:val="decimal" w:pos="790"/>
              </w:tabs>
              <w:ind w:right="6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FD74143" w14:textId="77777777" w:rsidR="00EF524F" w:rsidRPr="00E11762" w:rsidRDefault="00EF524F" w:rsidP="00593F9F">
            <w:pPr>
              <w:shd w:val="clear" w:color="auto" w:fill="FFFFFF"/>
              <w:tabs>
                <w:tab w:val="clear" w:pos="680"/>
                <w:tab w:val="decimal" w:pos="68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EF9809" w14:textId="77777777" w:rsidR="00EF524F" w:rsidRPr="00E11762" w:rsidRDefault="00EF524F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5A84BEF" w14:textId="77777777" w:rsidR="00EF524F" w:rsidRPr="00E11762" w:rsidRDefault="00EF524F" w:rsidP="00593F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  <w:tab w:val="left" w:pos="1332"/>
              </w:tabs>
              <w:spacing w:line="240" w:lineRule="auto"/>
              <w:ind w:left="-79"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47618A4" w14:textId="77777777" w:rsidR="00EF524F" w:rsidRPr="00E11762" w:rsidRDefault="00EF524F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2" w:type="dxa"/>
          </w:tcPr>
          <w:p w14:paraId="519C3F7E" w14:textId="77777777" w:rsidR="00EF524F" w:rsidRPr="00E11762" w:rsidRDefault="00EF524F" w:rsidP="00593F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  <w:tab w:val="left" w:pos="1332"/>
              </w:tabs>
              <w:spacing w:line="240" w:lineRule="auto"/>
              <w:ind w:left="-79" w:right="66" w:firstLine="3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14:paraId="723C9E89" w14:textId="77777777" w:rsidR="00EF524F" w:rsidRPr="00E11762" w:rsidRDefault="00EF524F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593F9F" w:rsidRPr="00E11762" w14:paraId="190D04A2" w14:textId="77777777" w:rsidTr="0018378A">
        <w:trPr>
          <w:gridAfter w:val="1"/>
          <w:wAfter w:w="6" w:type="dxa"/>
          <w:trHeight w:val="20"/>
          <w:tblHeader/>
        </w:trPr>
        <w:tc>
          <w:tcPr>
            <w:tcW w:w="4527" w:type="dxa"/>
            <w:shd w:val="clear" w:color="auto" w:fill="auto"/>
          </w:tcPr>
          <w:p w14:paraId="3EE74728" w14:textId="77777777" w:rsidR="00593F9F" w:rsidRPr="00E11762" w:rsidRDefault="00593F9F" w:rsidP="00593F9F">
            <w:pPr>
              <w:shd w:val="clear" w:color="auto" w:fill="FFFFFF"/>
              <w:tabs>
                <w:tab w:val="left" w:pos="4014"/>
              </w:tabs>
              <w:spacing w:line="240" w:lineRule="auto"/>
              <w:ind w:left="72" w:right="-108" w:hanging="72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9" w:type="dxa"/>
          </w:tcPr>
          <w:p w14:paraId="49A1979B" w14:textId="77777777" w:rsidR="00593F9F" w:rsidRPr="00E11762" w:rsidRDefault="00593F9F" w:rsidP="00593F9F">
            <w:pPr>
              <w:shd w:val="clear" w:color="auto" w:fill="FFFFFF"/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9297" w:type="dxa"/>
            <w:gridSpan w:val="14"/>
            <w:vAlign w:val="bottom"/>
          </w:tcPr>
          <w:p w14:paraId="349E3EFD" w14:textId="77777777" w:rsidR="00835DF6" w:rsidRDefault="00835DF6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5741F97D" w14:textId="1CE91383" w:rsidR="00593F9F" w:rsidRPr="00E11762" w:rsidRDefault="00593F9F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E1176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lastRenderedPageBreak/>
              <w:t>งบการเงินรวม</w:t>
            </w:r>
          </w:p>
        </w:tc>
      </w:tr>
      <w:tr w:rsidR="00593F9F" w:rsidRPr="00E11762" w14:paraId="7A98BCE8" w14:textId="77777777" w:rsidTr="0018378A">
        <w:trPr>
          <w:gridAfter w:val="1"/>
          <w:wAfter w:w="6" w:type="dxa"/>
          <w:trHeight w:val="20"/>
          <w:tblHeader/>
        </w:trPr>
        <w:tc>
          <w:tcPr>
            <w:tcW w:w="4527" w:type="dxa"/>
            <w:shd w:val="clear" w:color="auto" w:fill="auto"/>
          </w:tcPr>
          <w:p w14:paraId="237774A0" w14:textId="77777777" w:rsidR="00593F9F" w:rsidRPr="00E11762" w:rsidRDefault="00593F9F" w:rsidP="00593F9F">
            <w:pPr>
              <w:tabs>
                <w:tab w:val="left" w:pos="401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E11762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lastRenderedPageBreak/>
              <w:t>งบแสดงฐานะการเงิน ณ วันที่</w:t>
            </w:r>
          </w:p>
        </w:tc>
        <w:tc>
          <w:tcPr>
            <w:tcW w:w="239" w:type="dxa"/>
          </w:tcPr>
          <w:p w14:paraId="38C1D353" w14:textId="77777777" w:rsidR="00593F9F" w:rsidRPr="00E11762" w:rsidRDefault="00593F9F" w:rsidP="00593F9F">
            <w:pPr>
              <w:shd w:val="clear" w:color="auto" w:fill="FFFFFF"/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4707" w:type="dxa"/>
            <w:gridSpan w:val="6"/>
            <w:vAlign w:val="bottom"/>
          </w:tcPr>
          <w:p w14:paraId="7ED4EFA4" w14:textId="77777777" w:rsidR="00593F9F" w:rsidRPr="00E11762" w:rsidRDefault="00593F9F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E11762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E11762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70" w:type="dxa"/>
            <w:gridSpan w:val="2"/>
          </w:tcPr>
          <w:p w14:paraId="49FA5446" w14:textId="77777777" w:rsidR="00593F9F" w:rsidRPr="00E11762" w:rsidRDefault="00593F9F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320" w:type="dxa"/>
            <w:gridSpan w:val="6"/>
            <w:vAlign w:val="bottom"/>
          </w:tcPr>
          <w:p w14:paraId="237FD846" w14:textId="77777777" w:rsidR="00593F9F" w:rsidRPr="00E11762" w:rsidRDefault="00593F9F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E11762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593F9F" w:rsidRPr="00E11762" w14:paraId="6C3C7C38" w14:textId="77777777" w:rsidTr="0018378A">
        <w:trPr>
          <w:trHeight w:val="20"/>
          <w:tblHeader/>
        </w:trPr>
        <w:tc>
          <w:tcPr>
            <w:tcW w:w="4527" w:type="dxa"/>
            <w:shd w:val="clear" w:color="auto" w:fill="auto"/>
          </w:tcPr>
          <w:p w14:paraId="50941B6C" w14:textId="77777777" w:rsidR="00593F9F" w:rsidRPr="00E11762" w:rsidRDefault="00593F9F" w:rsidP="00593F9F">
            <w:pPr>
              <w:shd w:val="clear" w:color="auto" w:fill="FFFFFF"/>
              <w:tabs>
                <w:tab w:val="left" w:pos="4014"/>
              </w:tabs>
              <w:spacing w:line="240" w:lineRule="auto"/>
              <w:ind w:right="-115" w:firstLine="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5CECE3E9" w14:textId="77777777" w:rsidR="00593F9F" w:rsidRPr="00E11762" w:rsidRDefault="00593F9F" w:rsidP="00593F9F">
            <w:pPr>
              <w:shd w:val="clear" w:color="auto" w:fill="FFFFFF"/>
              <w:spacing w:line="240" w:lineRule="auto"/>
              <w:ind w:left="-79" w:right="-115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06F04E25" w14:textId="77777777" w:rsidR="00593F9F" w:rsidRPr="00E11762" w:rsidRDefault="00593F9F" w:rsidP="00593F9F">
            <w:pPr>
              <w:shd w:val="clear" w:color="auto" w:fill="FFFFFF"/>
              <w:spacing w:line="240" w:lineRule="auto"/>
              <w:ind w:left="-79" w:right="-11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5" w:type="dxa"/>
            <w:vAlign w:val="bottom"/>
          </w:tcPr>
          <w:p w14:paraId="4BF29584" w14:textId="77777777" w:rsidR="00593F9F" w:rsidRPr="00E11762" w:rsidRDefault="00593F9F" w:rsidP="00593F9F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E11762">
              <w:rPr>
                <w:rFonts w:ascii="Angsana New" w:hAnsi="Angsana New" w:cs="Angsana New"/>
                <w:szCs w:val="22"/>
                <w:cs/>
                <w:lang w:bidi="th-TH"/>
              </w:rPr>
              <w:t>ที่รายงานไว้เดิม</w:t>
            </w:r>
          </w:p>
        </w:tc>
        <w:tc>
          <w:tcPr>
            <w:tcW w:w="270" w:type="dxa"/>
            <w:vAlign w:val="bottom"/>
          </w:tcPr>
          <w:p w14:paraId="345ECC02" w14:textId="77777777" w:rsidR="00593F9F" w:rsidRPr="00E11762" w:rsidRDefault="00593F9F" w:rsidP="00593F9F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33C54783" w14:textId="77777777" w:rsidR="00593F9F" w:rsidRPr="00E11762" w:rsidRDefault="00593F9F" w:rsidP="00593F9F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E11762">
              <w:rPr>
                <w:rFonts w:ascii="Angsana New" w:hAnsi="Angsana New" w:cs="Angsana New"/>
                <w:szCs w:val="22"/>
                <w:cs/>
                <w:lang w:bidi="th-TH"/>
              </w:rPr>
              <w:t>รายการปรับปรุง</w:t>
            </w:r>
          </w:p>
        </w:tc>
        <w:tc>
          <w:tcPr>
            <w:tcW w:w="270" w:type="dxa"/>
            <w:vAlign w:val="bottom"/>
          </w:tcPr>
          <w:p w14:paraId="32553DD0" w14:textId="77777777" w:rsidR="00593F9F" w:rsidRPr="00E11762" w:rsidRDefault="00593F9F" w:rsidP="00593F9F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B312A82" w14:textId="77777777" w:rsidR="00593F9F" w:rsidRPr="00E11762" w:rsidRDefault="00593F9F" w:rsidP="00593F9F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E11762">
              <w:rPr>
                <w:rFonts w:ascii="Angsana New" w:hAnsi="Angsana New" w:cs="Angsana New"/>
                <w:szCs w:val="22"/>
                <w:cs/>
                <w:lang w:bidi="th-TH"/>
              </w:rPr>
              <w:t>ปรับปรุงใหม่</w:t>
            </w:r>
          </w:p>
        </w:tc>
        <w:tc>
          <w:tcPr>
            <w:tcW w:w="270" w:type="dxa"/>
            <w:gridSpan w:val="2"/>
          </w:tcPr>
          <w:p w14:paraId="78387DD0" w14:textId="77777777" w:rsidR="00593F9F" w:rsidRPr="00E11762" w:rsidRDefault="00593F9F" w:rsidP="00593F9F">
            <w:pPr>
              <w:shd w:val="clear" w:color="auto" w:fill="FFFFFF"/>
              <w:spacing w:line="240" w:lineRule="auto"/>
              <w:ind w:left="-79" w:right="-11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2A3F846F" w14:textId="77777777" w:rsidR="00593F9F" w:rsidRPr="00E11762" w:rsidRDefault="00593F9F" w:rsidP="00593F9F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E11762">
              <w:rPr>
                <w:rFonts w:ascii="Angsana New" w:hAnsi="Angsana New" w:cs="Angsana New"/>
                <w:szCs w:val="22"/>
                <w:cs/>
                <w:lang w:bidi="th-TH"/>
              </w:rPr>
              <w:t>ที่รายงานไว้เดิม</w:t>
            </w:r>
          </w:p>
        </w:tc>
        <w:tc>
          <w:tcPr>
            <w:tcW w:w="270" w:type="dxa"/>
            <w:vAlign w:val="bottom"/>
          </w:tcPr>
          <w:p w14:paraId="61C85124" w14:textId="77777777" w:rsidR="00593F9F" w:rsidRPr="00E11762" w:rsidRDefault="00593F9F" w:rsidP="00593F9F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CDDC278" w14:textId="77777777" w:rsidR="00593F9F" w:rsidRPr="00E11762" w:rsidRDefault="00593F9F" w:rsidP="00593F9F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E11762">
              <w:rPr>
                <w:rFonts w:ascii="Angsana New" w:hAnsi="Angsana New" w:cs="Angsana New"/>
                <w:szCs w:val="22"/>
                <w:cs/>
                <w:lang w:bidi="th-TH"/>
              </w:rPr>
              <w:t>รายการปรับปรุง</w:t>
            </w:r>
          </w:p>
        </w:tc>
        <w:tc>
          <w:tcPr>
            <w:tcW w:w="252" w:type="dxa"/>
            <w:vAlign w:val="bottom"/>
          </w:tcPr>
          <w:p w14:paraId="427A611E" w14:textId="77777777" w:rsidR="00593F9F" w:rsidRPr="00E11762" w:rsidRDefault="00593F9F" w:rsidP="00593F9F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6BEC8879" w14:textId="77777777" w:rsidR="00593F9F" w:rsidRPr="00E11762" w:rsidRDefault="00593F9F" w:rsidP="00593F9F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E11762">
              <w:rPr>
                <w:rFonts w:ascii="Angsana New" w:hAnsi="Angsana New" w:cs="Angsana New"/>
                <w:szCs w:val="22"/>
                <w:cs/>
                <w:lang w:bidi="th-TH"/>
              </w:rPr>
              <w:t>ปรับปรุงใหม่</w:t>
            </w:r>
          </w:p>
        </w:tc>
      </w:tr>
      <w:tr w:rsidR="00593F9F" w:rsidRPr="00E11762" w14:paraId="475C83EF" w14:textId="77777777" w:rsidTr="0018378A">
        <w:trPr>
          <w:gridAfter w:val="1"/>
          <w:wAfter w:w="6" w:type="dxa"/>
          <w:trHeight w:val="333"/>
          <w:tblHeader/>
        </w:trPr>
        <w:tc>
          <w:tcPr>
            <w:tcW w:w="4527" w:type="dxa"/>
            <w:shd w:val="clear" w:color="auto" w:fill="auto"/>
          </w:tcPr>
          <w:p w14:paraId="677670B2" w14:textId="77777777" w:rsidR="00593F9F" w:rsidRPr="00E11762" w:rsidRDefault="00593F9F" w:rsidP="00593F9F">
            <w:pPr>
              <w:shd w:val="clear" w:color="auto" w:fill="FFFFFF"/>
              <w:spacing w:line="240" w:lineRule="auto"/>
              <w:ind w:left="144" w:right="-108" w:hanging="144"/>
              <w:jc w:val="both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39" w:type="dxa"/>
          </w:tcPr>
          <w:p w14:paraId="45CE3C59" w14:textId="77777777" w:rsidR="00593F9F" w:rsidRPr="00E11762" w:rsidRDefault="00593F9F" w:rsidP="00593F9F">
            <w:pPr>
              <w:shd w:val="clear" w:color="auto" w:fill="FFFFFF"/>
              <w:tabs>
                <w:tab w:val="left" w:pos="133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13EDFA73" w14:textId="77777777" w:rsidR="00593F9F" w:rsidRPr="00E11762" w:rsidRDefault="00593F9F" w:rsidP="00593F9F">
            <w:pPr>
              <w:shd w:val="clear" w:color="auto" w:fill="FFFFFF"/>
              <w:tabs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61" w:type="dxa"/>
            <w:gridSpan w:val="13"/>
            <w:vAlign w:val="bottom"/>
          </w:tcPr>
          <w:p w14:paraId="2BADD8A2" w14:textId="77777777" w:rsidR="00593F9F" w:rsidRPr="00E11762" w:rsidRDefault="00593F9F" w:rsidP="00593F9F">
            <w:pPr>
              <w:shd w:val="clear" w:color="auto" w:fill="FFFFFF"/>
              <w:tabs>
                <w:tab w:val="decimal" w:pos="61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DC18F4" w:rsidRPr="00E11762" w14:paraId="4966769F" w14:textId="77777777" w:rsidTr="00593F9F">
        <w:trPr>
          <w:trHeight w:val="20"/>
        </w:trPr>
        <w:tc>
          <w:tcPr>
            <w:tcW w:w="4527" w:type="dxa"/>
            <w:shd w:val="clear" w:color="auto" w:fill="auto"/>
          </w:tcPr>
          <w:p w14:paraId="028D783E" w14:textId="5203EB0F" w:rsidR="00DC18F4" w:rsidRPr="00E11762" w:rsidRDefault="00DC18F4" w:rsidP="00593F9F">
            <w:pPr>
              <w:spacing w:line="240" w:lineRule="auto"/>
              <w:ind w:left="144" w:right="-108" w:hanging="144"/>
              <w:jc w:val="both"/>
              <w:rPr>
                <w:rFonts w:ascii="Angsana New" w:eastAsia="Calibri" w:hAnsi="Angsana New"/>
                <w:b/>
                <w:bCs/>
                <w:color w:val="000000"/>
                <w:sz w:val="22"/>
                <w:szCs w:val="22"/>
              </w:rPr>
            </w:pPr>
            <w:r w:rsidRPr="00E11762">
              <w:rPr>
                <w:rFonts w:ascii="Angsana New" w:eastAsia="Calibri" w:hAnsi="Angsana New"/>
                <w:b/>
                <w:bCs/>
                <w:color w:val="000000"/>
                <w:sz w:val="22"/>
                <w:szCs w:val="22"/>
                <w:cs/>
              </w:rPr>
              <w:t>หนี้สินและส่วนของผู้ถือหุ้น</w:t>
            </w:r>
          </w:p>
        </w:tc>
        <w:tc>
          <w:tcPr>
            <w:tcW w:w="239" w:type="dxa"/>
          </w:tcPr>
          <w:p w14:paraId="084A9734" w14:textId="77777777" w:rsidR="00DC18F4" w:rsidRPr="00E11762" w:rsidRDefault="00DC18F4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0974D9B" w14:textId="77777777" w:rsidR="00DC18F4" w:rsidRPr="00E11762" w:rsidRDefault="00DC18F4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3789081E" w14:textId="77777777" w:rsidR="00DC18F4" w:rsidRPr="00E11762" w:rsidRDefault="00DC18F4" w:rsidP="00593F9F">
            <w:pPr>
              <w:tabs>
                <w:tab w:val="decimal" w:pos="88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F09492B" w14:textId="77777777" w:rsidR="00DC18F4" w:rsidRPr="00E11762" w:rsidRDefault="00DC18F4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4248C5BF" w14:textId="77777777" w:rsidR="00DC18F4" w:rsidRPr="00E11762" w:rsidRDefault="00DC18F4" w:rsidP="00593F9F">
            <w:pPr>
              <w:tabs>
                <w:tab w:val="decimal" w:pos="79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CD70307" w14:textId="77777777" w:rsidR="00DC18F4" w:rsidRPr="00E11762" w:rsidRDefault="00DC18F4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F9C3128" w14:textId="77777777" w:rsidR="00DC18F4" w:rsidRPr="00E11762" w:rsidRDefault="00DC18F4" w:rsidP="00593F9F">
            <w:pPr>
              <w:tabs>
                <w:tab w:val="decimal" w:pos="79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616B110" w14:textId="77777777" w:rsidR="00DC18F4" w:rsidRPr="00E11762" w:rsidRDefault="00DC18F4" w:rsidP="00593F9F">
            <w:pPr>
              <w:shd w:val="clear" w:color="auto" w:fill="FFFFFF"/>
              <w:tabs>
                <w:tab w:val="clear" w:pos="680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F936B03" w14:textId="77777777" w:rsidR="00DC18F4" w:rsidRPr="00E11762" w:rsidRDefault="00DC18F4" w:rsidP="00593F9F">
            <w:pPr>
              <w:tabs>
                <w:tab w:val="decimal" w:pos="97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57D0E68" w14:textId="77777777" w:rsidR="00DC18F4" w:rsidRPr="00E11762" w:rsidRDefault="00DC18F4" w:rsidP="00593F9F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99E8E16" w14:textId="77777777" w:rsidR="00DC18F4" w:rsidRPr="00E11762" w:rsidRDefault="00DC18F4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vAlign w:val="bottom"/>
          </w:tcPr>
          <w:p w14:paraId="02BDC7D3" w14:textId="77777777" w:rsidR="00DC18F4" w:rsidRPr="00E11762" w:rsidRDefault="00DC18F4" w:rsidP="00593F9F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 w:firstLine="3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45A7975C" w14:textId="77777777" w:rsidR="00DC18F4" w:rsidRPr="00E11762" w:rsidRDefault="00DC18F4" w:rsidP="00593F9F">
            <w:pPr>
              <w:tabs>
                <w:tab w:val="clear" w:pos="680"/>
                <w:tab w:val="decimal" w:pos="70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C18F4" w:rsidRPr="00E11762" w14:paraId="54196B2B" w14:textId="77777777" w:rsidTr="00593F9F">
        <w:trPr>
          <w:trHeight w:val="20"/>
        </w:trPr>
        <w:tc>
          <w:tcPr>
            <w:tcW w:w="4527" w:type="dxa"/>
            <w:shd w:val="clear" w:color="auto" w:fill="auto"/>
          </w:tcPr>
          <w:p w14:paraId="7AE18634" w14:textId="77777777" w:rsidR="00DC18F4" w:rsidRPr="00E11762" w:rsidRDefault="00DC18F4" w:rsidP="00593F9F">
            <w:pPr>
              <w:spacing w:line="240" w:lineRule="auto"/>
              <w:ind w:left="144" w:right="-108" w:hanging="144"/>
              <w:jc w:val="both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E11762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239" w:type="dxa"/>
          </w:tcPr>
          <w:p w14:paraId="38E66DEE" w14:textId="77777777" w:rsidR="00DC18F4" w:rsidRPr="00E11762" w:rsidRDefault="00DC18F4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B1412CF" w14:textId="77777777" w:rsidR="00DC18F4" w:rsidRPr="00E11762" w:rsidRDefault="00DC18F4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4C2276C0" w14:textId="77777777" w:rsidR="00DC18F4" w:rsidRPr="00E11762" w:rsidRDefault="00DC18F4" w:rsidP="00593F9F">
            <w:pPr>
              <w:tabs>
                <w:tab w:val="decimal" w:pos="88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1327EC9" w14:textId="77777777" w:rsidR="00DC18F4" w:rsidRPr="00E11762" w:rsidRDefault="00DC18F4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6936D975" w14:textId="77777777" w:rsidR="00DC18F4" w:rsidRPr="00E11762" w:rsidRDefault="00DC18F4" w:rsidP="00593F9F">
            <w:pPr>
              <w:tabs>
                <w:tab w:val="decimal" w:pos="79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84141AE" w14:textId="77777777" w:rsidR="00DC18F4" w:rsidRPr="00E11762" w:rsidRDefault="00DC18F4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A81AACA" w14:textId="77777777" w:rsidR="00DC18F4" w:rsidRPr="00E11762" w:rsidRDefault="00DC18F4" w:rsidP="00593F9F">
            <w:pPr>
              <w:tabs>
                <w:tab w:val="decimal" w:pos="79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B820DE1" w14:textId="77777777" w:rsidR="00DC18F4" w:rsidRPr="00E11762" w:rsidRDefault="00DC18F4" w:rsidP="00593F9F">
            <w:pPr>
              <w:shd w:val="clear" w:color="auto" w:fill="FFFFFF"/>
              <w:tabs>
                <w:tab w:val="clear" w:pos="680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75B4C61" w14:textId="77777777" w:rsidR="00DC18F4" w:rsidRPr="00E11762" w:rsidRDefault="00DC18F4" w:rsidP="00593F9F">
            <w:pPr>
              <w:tabs>
                <w:tab w:val="decimal" w:pos="97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48DDE55" w14:textId="77777777" w:rsidR="00DC18F4" w:rsidRPr="00E11762" w:rsidRDefault="00DC18F4" w:rsidP="00593F9F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1974C75" w14:textId="77777777" w:rsidR="00DC18F4" w:rsidRPr="00E11762" w:rsidRDefault="00DC18F4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vAlign w:val="bottom"/>
          </w:tcPr>
          <w:p w14:paraId="245CD56F" w14:textId="77777777" w:rsidR="00DC18F4" w:rsidRPr="00E11762" w:rsidRDefault="00DC18F4" w:rsidP="00593F9F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 w:firstLine="3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1874CE42" w14:textId="77777777" w:rsidR="00DC18F4" w:rsidRPr="00E11762" w:rsidRDefault="00DC18F4" w:rsidP="00593F9F">
            <w:pPr>
              <w:tabs>
                <w:tab w:val="clear" w:pos="680"/>
                <w:tab w:val="decimal" w:pos="70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90177" w:rsidRPr="00E11762" w14:paraId="5639509D" w14:textId="77777777" w:rsidTr="00593F9F">
        <w:trPr>
          <w:trHeight w:val="20"/>
        </w:trPr>
        <w:tc>
          <w:tcPr>
            <w:tcW w:w="4527" w:type="dxa"/>
            <w:shd w:val="clear" w:color="auto" w:fill="auto"/>
          </w:tcPr>
          <w:p w14:paraId="6E3120C1" w14:textId="2BFBBF5E" w:rsidR="00490177" w:rsidRPr="00E11762" w:rsidRDefault="00490177" w:rsidP="00593F9F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 w:hint="cs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39" w:type="dxa"/>
          </w:tcPr>
          <w:p w14:paraId="6DC2833F" w14:textId="77777777" w:rsidR="00490177" w:rsidRPr="00E11762" w:rsidRDefault="00490177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A3200E5" w14:textId="77777777" w:rsidR="00490177" w:rsidRPr="00E11762" w:rsidRDefault="00490177" w:rsidP="00593F9F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</w:tcPr>
          <w:p w14:paraId="4B593884" w14:textId="45FE915D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>2,089.79</w:t>
            </w:r>
          </w:p>
        </w:tc>
        <w:tc>
          <w:tcPr>
            <w:tcW w:w="270" w:type="dxa"/>
          </w:tcPr>
          <w:p w14:paraId="38DA0C4D" w14:textId="77777777" w:rsidR="00490177" w:rsidRPr="00E11762" w:rsidRDefault="00490177" w:rsidP="00593F9F">
            <w:pPr>
              <w:tabs>
                <w:tab w:val="decimal" w:pos="648"/>
                <w:tab w:val="decimal" w:pos="880"/>
              </w:tabs>
              <w:ind w:right="-1350" w:firstLine="6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</w:tcPr>
          <w:p w14:paraId="2016B27A" w14:textId="1D57E93A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548.89 </w:t>
            </w:r>
          </w:p>
        </w:tc>
        <w:tc>
          <w:tcPr>
            <w:tcW w:w="270" w:type="dxa"/>
          </w:tcPr>
          <w:p w14:paraId="21C9B742" w14:textId="77777777" w:rsidR="00490177" w:rsidRPr="00E11762" w:rsidRDefault="00490177" w:rsidP="00593F9F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528816A6" w14:textId="509B2A70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2,638.68 </w:t>
            </w:r>
          </w:p>
        </w:tc>
        <w:tc>
          <w:tcPr>
            <w:tcW w:w="270" w:type="dxa"/>
            <w:gridSpan w:val="2"/>
          </w:tcPr>
          <w:p w14:paraId="49D9B692" w14:textId="77777777" w:rsidR="00490177" w:rsidRPr="00E11762" w:rsidRDefault="00490177" w:rsidP="00593F9F">
            <w:pPr>
              <w:tabs>
                <w:tab w:val="decimal" w:pos="648"/>
                <w:tab w:val="decimal" w:pos="880"/>
              </w:tabs>
              <w:ind w:right="-1350" w:firstLine="6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03DD7D4" w14:textId="7167350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>2,013.24</w:t>
            </w:r>
          </w:p>
        </w:tc>
        <w:tc>
          <w:tcPr>
            <w:tcW w:w="270" w:type="dxa"/>
          </w:tcPr>
          <w:p w14:paraId="1F8DC339" w14:textId="7777777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C872811" w14:textId="73A3D1FD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461.36</w:t>
            </w:r>
          </w:p>
        </w:tc>
        <w:tc>
          <w:tcPr>
            <w:tcW w:w="252" w:type="dxa"/>
          </w:tcPr>
          <w:p w14:paraId="0818DD29" w14:textId="7777777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3CE91E39" w14:textId="236AECAF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>2,474.6</w:t>
            </w:r>
            <w:r w:rsidR="006A68A3"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  <w:tr w:rsidR="00490177" w:rsidRPr="00E11762" w14:paraId="520FBAF6" w14:textId="77777777" w:rsidTr="00593F9F">
        <w:trPr>
          <w:trHeight w:val="20"/>
        </w:trPr>
        <w:tc>
          <w:tcPr>
            <w:tcW w:w="4527" w:type="dxa"/>
            <w:shd w:val="clear" w:color="auto" w:fill="auto"/>
          </w:tcPr>
          <w:p w14:paraId="14820E19" w14:textId="5F370B6C" w:rsidR="00490177" w:rsidRPr="00E11762" w:rsidRDefault="00490177" w:rsidP="00593F9F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 w:hint="cs"/>
                <w:sz w:val="22"/>
                <w:szCs w:val="22"/>
                <w:cs/>
              </w:rPr>
              <w:t>ส่วนของ</w:t>
            </w:r>
            <w:r w:rsidRPr="00E11762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239" w:type="dxa"/>
          </w:tcPr>
          <w:p w14:paraId="5C638748" w14:textId="77777777" w:rsidR="00490177" w:rsidRPr="00E11762" w:rsidRDefault="00490177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149C9D1" w14:textId="77777777" w:rsidR="00490177" w:rsidRPr="00E11762" w:rsidRDefault="00490177" w:rsidP="00593F9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</w:tcPr>
          <w:p w14:paraId="36D05003" w14:textId="1CBE39D5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20,330.69 </w:t>
            </w:r>
          </w:p>
        </w:tc>
        <w:tc>
          <w:tcPr>
            <w:tcW w:w="270" w:type="dxa"/>
            <w:vAlign w:val="bottom"/>
          </w:tcPr>
          <w:p w14:paraId="709A4AF2" w14:textId="77777777" w:rsidR="00490177" w:rsidRPr="00E11762" w:rsidRDefault="00490177" w:rsidP="00593F9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</w:tcPr>
          <w:p w14:paraId="6A3A072B" w14:textId="6BB7F8C1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-   </w:t>
            </w:r>
          </w:p>
        </w:tc>
        <w:tc>
          <w:tcPr>
            <w:tcW w:w="270" w:type="dxa"/>
            <w:vAlign w:val="bottom"/>
          </w:tcPr>
          <w:p w14:paraId="4F31F422" w14:textId="77777777" w:rsidR="00490177" w:rsidRPr="00E11762" w:rsidRDefault="00490177" w:rsidP="00593F9F">
            <w:pPr>
              <w:tabs>
                <w:tab w:val="decimal" w:pos="970"/>
              </w:tabs>
              <w:ind w:right="-180" w:firstLine="5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4A6F8B53" w14:textId="0BCEFDCD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20,330.69 </w:t>
            </w:r>
          </w:p>
        </w:tc>
        <w:tc>
          <w:tcPr>
            <w:tcW w:w="270" w:type="dxa"/>
            <w:gridSpan w:val="2"/>
            <w:vAlign w:val="bottom"/>
          </w:tcPr>
          <w:p w14:paraId="3440DA3A" w14:textId="77777777" w:rsidR="00490177" w:rsidRPr="00E11762" w:rsidRDefault="00490177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700AC34" w14:textId="41D4A733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FDB0528" w14:textId="7777777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061A734" w14:textId="161F3834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7" w:firstLine="403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2" w:type="dxa"/>
            <w:vAlign w:val="bottom"/>
          </w:tcPr>
          <w:p w14:paraId="3D5816EF" w14:textId="7777777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70"/>
              </w:tabs>
              <w:spacing w:line="240" w:lineRule="auto"/>
              <w:ind w:right="66" w:firstLine="5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7774ACA2" w14:textId="46BBF33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90177" w:rsidRPr="00E11762" w14:paraId="6E3A8565" w14:textId="77777777" w:rsidTr="00593F9F">
        <w:trPr>
          <w:trHeight w:val="20"/>
        </w:trPr>
        <w:tc>
          <w:tcPr>
            <w:tcW w:w="4527" w:type="dxa"/>
            <w:shd w:val="clear" w:color="auto" w:fill="auto"/>
          </w:tcPr>
          <w:p w14:paraId="40844FCD" w14:textId="22E5C00E" w:rsidR="00490177" w:rsidRPr="00E11762" w:rsidRDefault="00490177" w:rsidP="00593F9F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239" w:type="dxa"/>
          </w:tcPr>
          <w:p w14:paraId="2EF63C8C" w14:textId="77777777" w:rsidR="00490177" w:rsidRPr="00E11762" w:rsidRDefault="00490177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77D8EDE" w14:textId="77777777" w:rsidR="00490177" w:rsidRPr="00E11762" w:rsidRDefault="00490177" w:rsidP="00593F9F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</w:tcPr>
          <w:p w14:paraId="66DEA37A" w14:textId="25DEA0D9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19.78 </w:t>
            </w:r>
          </w:p>
        </w:tc>
        <w:tc>
          <w:tcPr>
            <w:tcW w:w="270" w:type="dxa"/>
            <w:vAlign w:val="bottom"/>
          </w:tcPr>
          <w:p w14:paraId="06326E71" w14:textId="77777777" w:rsidR="00490177" w:rsidRPr="00E11762" w:rsidRDefault="00490177" w:rsidP="00593F9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</w:tcPr>
          <w:p w14:paraId="57C3A6D6" w14:textId="1EEB545A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8,439.93 </w:t>
            </w:r>
          </w:p>
        </w:tc>
        <w:tc>
          <w:tcPr>
            <w:tcW w:w="270" w:type="dxa"/>
            <w:vAlign w:val="bottom"/>
          </w:tcPr>
          <w:p w14:paraId="07E44C04" w14:textId="77777777" w:rsidR="00490177" w:rsidRPr="00E11762" w:rsidRDefault="00490177" w:rsidP="00593F9F">
            <w:pPr>
              <w:tabs>
                <w:tab w:val="decimal" w:pos="970"/>
              </w:tabs>
              <w:ind w:right="-180" w:firstLine="5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5C44FAFC" w14:textId="450FC0FC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8,459.71 </w:t>
            </w:r>
          </w:p>
        </w:tc>
        <w:tc>
          <w:tcPr>
            <w:tcW w:w="270" w:type="dxa"/>
            <w:gridSpan w:val="2"/>
            <w:vAlign w:val="bottom"/>
          </w:tcPr>
          <w:p w14:paraId="5D5D84F7" w14:textId="77777777" w:rsidR="00490177" w:rsidRPr="00E11762" w:rsidRDefault="00490177" w:rsidP="00593F9F">
            <w:pPr>
              <w:ind w:firstLine="39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7C2D564" w14:textId="63C1EFD1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881391E" w14:textId="7777777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078FAEE" w14:textId="4B207599" w:rsidR="00490177" w:rsidRPr="00E11762" w:rsidRDefault="003F62CA" w:rsidP="003F6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40" w:lineRule="auto"/>
              <w:ind w:right="-101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</w:t>
            </w:r>
            <w:r w:rsidR="00490177" w:rsidRPr="00E11762">
              <w:rPr>
                <w:rFonts w:ascii="Angsana New" w:hAnsi="Angsana New"/>
                <w:sz w:val="22"/>
                <w:szCs w:val="22"/>
              </w:rPr>
              <w:t xml:space="preserve"> 8,717.77 </w:t>
            </w:r>
          </w:p>
        </w:tc>
        <w:tc>
          <w:tcPr>
            <w:tcW w:w="252" w:type="dxa"/>
            <w:vAlign w:val="bottom"/>
          </w:tcPr>
          <w:p w14:paraId="4C3F5DCB" w14:textId="7777777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35FE0CB6" w14:textId="5C57BF7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8,717.77 </w:t>
            </w:r>
          </w:p>
        </w:tc>
      </w:tr>
      <w:tr w:rsidR="00490177" w:rsidRPr="00E11762" w14:paraId="745B29B6" w14:textId="77777777" w:rsidTr="00593F9F">
        <w:trPr>
          <w:trHeight w:val="20"/>
        </w:trPr>
        <w:tc>
          <w:tcPr>
            <w:tcW w:w="4527" w:type="dxa"/>
            <w:shd w:val="clear" w:color="auto" w:fill="auto"/>
          </w:tcPr>
          <w:p w14:paraId="561C6761" w14:textId="0EF90F3E" w:rsidR="00490177" w:rsidRPr="00E11762" w:rsidRDefault="00490177" w:rsidP="00593F9F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  <w:cs/>
              </w:rPr>
              <w:t>ภาษีเงินได้</w:t>
            </w:r>
            <w:r w:rsidR="006A68A3">
              <w:rPr>
                <w:rFonts w:ascii="Angsana New" w:hAnsi="Angsana New" w:hint="cs"/>
                <w:sz w:val="22"/>
                <w:szCs w:val="22"/>
                <w:cs/>
              </w:rPr>
              <w:t>นิติบุคคล</w:t>
            </w:r>
            <w:r w:rsidRPr="00E11762">
              <w:rPr>
                <w:rFonts w:ascii="Angsana New" w:hAnsi="Angsana New"/>
                <w:sz w:val="22"/>
                <w:szCs w:val="22"/>
                <w:cs/>
              </w:rPr>
              <w:t>ค้างจ่าย</w:t>
            </w:r>
          </w:p>
        </w:tc>
        <w:tc>
          <w:tcPr>
            <w:tcW w:w="239" w:type="dxa"/>
          </w:tcPr>
          <w:p w14:paraId="1AB6DF77" w14:textId="77777777" w:rsidR="00490177" w:rsidRPr="00E11762" w:rsidRDefault="00490177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4A788EE" w14:textId="77777777" w:rsidR="00490177" w:rsidRPr="00E11762" w:rsidRDefault="00490177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</w:tcPr>
          <w:p w14:paraId="5A3D1536" w14:textId="208A3D43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55"/>
                <w:tab w:val="left" w:pos="1041"/>
              </w:tabs>
              <w:ind w:right="-628" w:firstLine="675"/>
              <w:rPr>
                <w:rFonts w:asciiTheme="majorBidi" w:hAnsiTheme="majorBidi" w:cstheme="majorBidi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 10.46 </w:t>
            </w:r>
          </w:p>
        </w:tc>
        <w:tc>
          <w:tcPr>
            <w:tcW w:w="270" w:type="dxa"/>
          </w:tcPr>
          <w:p w14:paraId="7463911B" w14:textId="77777777" w:rsidR="00490177" w:rsidRPr="00E11762" w:rsidRDefault="00490177" w:rsidP="00593F9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</w:tcPr>
          <w:p w14:paraId="2AC2A681" w14:textId="086B578C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0.04 </w:t>
            </w:r>
          </w:p>
        </w:tc>
        <w:tc>
          <w:tcPr>
            <w:tcW w:w="270" w:type="dxa"/>
          </w:tcPr>
          <w:p w14:paraId="087A79B5" w14:textId="77777777" w:rsidR="00490177" w:rsidRPr="00E11762" w:rsidRDefault="00490177" w:rsidP="00593F9F">
            <w:pPr>
              <w:tabs>
                <w:tab w:val="decimal" w:pos="970"/>
              </w:tabs>
              <w:ind w:right="-180" w:firstLine="5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5D9BDC3C" w14:textId="190A3ABA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10.50 </w:t>
            </w:r>
          </w:p>
        </w:tc>
        <w:tc>
          <w:tcPr>
            <w:tcW w:w="270" w:type="dxa"/>
            <w:gridSpan w:val="2"/>
          </w:tcPr>
          <w:p w14:paraId="3F5CCE93" w14:textId="77777777" w:rsidR="00490177" w:rsidRPr="00E11762" w:rsidRDefault="00490177" w:rsidP="00593F9F">
            <w:pPr>
              <w:ind w:firstLine="39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66DC301" w14:textId="0A8E0579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>1.56</w:t>
            </w:r>
          </w:p>
        </w:tc>
        <w:tc>
          <w:tcPr>
            <w:tcW w:w="270" w:type="dxa"/>
          </w:tcPr>
          <w:p w14:paraId="1BDEE2E5" w14:textId="7777777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0B32363" w14:textId="0574B3D9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7" w:firstLine="531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0.30 </w:t>
            </w:r>
          </w:p>
        </w:tc>
        <w:tc>
          <w:tcPr>
            <w:tcW w:w="252" w:type="dxa"/>
          </w:tcPr>
          <w:p w14:paraId="03616FA6" w14:textId="7777777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4C04EF3F" w14:textId="69244AD8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1.86 </w:t>
            </w:r>
          </w:p>
        </w:tc>
      </w:tr>
      <w:tr w:rsidR="00490177" w:rsidRPr="00E11762" w14:paraId="28A5CDC4" w14:textId="77777777" w:rsidTr="00593F9F">
        <w:trPr>
          <w:trHeight w:val="20"/>
        </w:trPr>
        <w:tc>
          <w:tcPr>
            <w:tcW w:w="4527" w:type="dxa"/>
            <w:shd w:val="clear" w:color="auto" w:fill="auto"/>
          </w:tcPr>
          <w:p w14:paraId="685C258C" w14:textId="0DDF46BB" w:rsidR="00490177" w:rsidRPr="00E11762" w:rsidRDefault="00490177" w:rsidP="00593F9F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239" w:type="dxa"/>
          </w:tcPr>
          <w:p w14:paraId="32196492" w14:textId="77777777" w:rsidR="00490177" w:rsidRPr="00E11762" w:rsidRDefault="00490177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1334006C" w14:textId="77777777" w:rsidR="00490177" w:rsidRPr="00E11762" w:rsidRDefault="00490177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</w:tcPr>
          <w:p w14:paraId="4D00D85F" w14:textId="7268A213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2"/>
              </w:tabs>
              <w:ind w:right="-628" w:firstLine="585"/>
              <w:rPr>
                <w:rFonts w:asciiTheme="majorBidi" w:hAnsiTheme="majorBidi" w:cstheme="majorBidi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  265.35 </w:t>
            </w:r>
          </w:p>
        </w:tc>
        <w:tc>
          <w:tcPr>
            <w:tcW w:w="270" w:type="dxa"/>
          </w:tcPr>
          <w:p w14:paraId="347983A3" w14:textId="77777777" w:rsidR="00490177" w:rsidRPr="00E11762" w:rsidRDefault="00490177" w:rsidP="00593F9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</w:tcPr>
          <w:p w14:paraId="34BBD6DD" w14:textId="387BB322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32.06 </w:t>
            </w:r>
          </w:p>
        </w:tc>
        <w:tc>
          <w:tcPr>
            <w:tcW w:w="270" w:type="dxa"/>
          </w:tcPr>
          <w:p w14:paraId="252E9D2D" w14:textId="77777777" w:rsidR="00490177" w:rsidRPr="00E11762" w:rsidRDefault="00490177" w:rsidP="00593F9F">
            <w:pPr>
              <w:tabs>
                <w:tab w:val="decimal" w:pos="970"/>
              </w:tabs>
              <w:ind w:right="-180" w:firstLine="5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0850865E" w14:textId="7C93F6B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297.41 </w:t>
            </w:r>
          </w:p>
        </w:tc>
        <w:tc>
          <w:tcPr>
            <w:tcW w:w="270" w:type="dxa"/>
            <w:gridSpan w:val="2"/>
          </w:tcPr>
          <w:p w14:paraId="143F6E69" w14:textId="77777777" w:rsidR="00490177" w:rsidRPr="00E11762" w:rsidRDefault="00490177" w:rsidP="00593F9F">
            <w:pPr>
              <w:ind w:firstLine="39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07B76B4" w14:textId="1B3DB1CF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>149.00</w:t>
            </w:r>
          </w:p>
        </w:tc>
        <w:tc>
          <w:tcPr>
            <w:tcW w:w="270" w:type="dxa"/>
          </w:tcPr>
          <w:p w14:paraId="7B85B8F2" w14:textId="7777777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41508C9" w14:textId="28DB1FAD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17.45 </w:t>
            </w:r>
          </w:p>
        </w:tc>
        <w:tc>
          <w:tcPr>
            <w:tcW w:w="252" w:type="dxa"/>
          </w:tcPr>
          <w:p w14:paraId="45FEDE03" w14:textId="7777777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5D97EE82" w14:textId="795B02A4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166.45 </w:t>
            </w:r>
          </w:p>
        </w:tc>
      </w:tr>
      <w:tr w:rsidR="00490177" w:rsidRPr="00E11762" w14:paraId="2A5E2B32" w14:textId="77777777" w:rsidTr="00593F9F">
        <w:trPr>
          <w:trHeight w:val="20"/>
        </w:trPr>
        <w:tc>
          <w:tcPr>
            <w:tcW w:w="4527" w:type="dxa"/>
            <w:shd w:val="clear" w:color="auto" w:fill="auto"/>
          </w:tcPr>
          <w:p w14:paraId="2888EF54" w14:textId="77777777" w:rsidR="00490177" w:rsidRPr="00E11762" w:rsidRDefault="00490177" w:rsidP="00593F9F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1176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รวมหนี้สินหมุนเวียน</w:t>
            </w:r>
          </w:p>
        </w:tc>
        <w:tc>
          <w:tcPr>
            <w:tcW w:w="239" w:type="dxa"/>
          </w:tcPr>
          <w:p w14:paraId="2852284F" w14:textId="77777777" w:rsidR="00490177" w:rsidRPr="00E11762" w:rsidRDefault="00490177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2E11A6A" w14:textId="77777777" w:rsidR="00490177" w:rsidRPr="00E11762" w:rsidRDefault="00490177" w:rsidP="00593F9F">
            <w:pPr>
              <w:tabs>
                <w:tab w:val="decimal" w:pos="648"/>
              </w:tabs>
              <w:ind w:right="-1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14:paraId="40BF4BCB" w14:textId="1270CAC4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53"/>
              </w:tabs>
              <w:ind w:right="-180" w:firstLine="50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762">
              <w:rPr>
                <w:rFonts w:ascii="Angsana New" w:hAnsi="Angsana New"/>
                <w:b/>
                <w:bCs/>
                <w:sz w:val="22"/>
                <w:szCs w:val="22"/>
              </w:rPr>
              <w:t>22,716.07</w:t>
            </w:r>
          </w:p>
        </w:tc>
        <w:tc>
          <w:tcPr>
            <w:tcW w:w="270" w:type="dxa"/>
          </w:tcPr>
          <w:p w14:paraId="05CB8B2F" w14:textId="77777777" w:rsidR="00490177" w:rsidRPr="00E11762" w:rsidRDefault="00490177" w:rsidP="00593F9F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6CA734C8" w14:textId="536CC2BD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1176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9,020.92 </w:t>
            </w:r>
          </w:p>
        </w:tc>
        <w:tc>
          <w:tcPr>
            <w:tcW w:w="270" w:type="dxa"/>
          </w:tcPr>
          <w:p w14:paraId="65A0CB06" w14:textId="77777777" w:rsidR="00490177" w:rsidRPr="00E11762" w:rsidRDefault="00490177" w:rsidP="00593F9F">
            <w:pPr>
              <w:tabs>
                <w:tab w:val="decimal" w:pos="970"/>
              </w:tabs>
              <w:ind w:right="-180" w:firstLine="58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999472" w14:textId="0E77BB08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1176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31,736.99 </w:t>
            </w:r>
          </w:p>
        </w:tc>
        <w:tc>
          <w:tcPr>
            <w:tcW w:w="270" w:type="dxa"/>
            <w:gridSpan w:val="2"/>
          </w:tcPr>
          <w:p w14:paraId="72E0CF80" w14:textId="77777777" w:rsidR="00490177" w:rsidRPr="00E11762" w:rsidRDefault="00490177" w:rsidP="00593F9F">
            <w:pPr>
              <w:tabs>
                <w:tab w:val="decimal" w:pos="648"/>
              </w:tabs>
              <w:ind w:right="-180" w:firstLine="3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854588" w14:textId="338142C4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11762">
              <w:rPr>
                <w:rFonts w:ascii="Angsana New" w:hAnsi="Angsana New"/>
                <w:b/>
                <w:bCs/>
                <w:sz w:val="22"/>
                <w:szCs w:val="22"/>
              </w:rPr>
              <w:t>2,163.80</w:t>
            </w:r>
          </w:p>
        </w:tc>
        <w:tc>
          <w:tcPr>
            <w:tcW w:w="270" w:type="dxa"/>
          </w:tcPr>
          <w:p w14:paraId="54C938C3" w14:textId="7777777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693802F" w14:textId="00EB3658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1176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9,196.88 </w:t>
            </w:r>
          </w:p>
        </w:tc>
        <w:tc>
          <w:tcPr>
            <w:tcW w:w="252" w:type="dxa"/>
          </w:tcPr>
          <w:p w14:paraId="23A961C5" w14:textId="7777777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187C1D" w14:textId="5A9078FA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11762">
              <w:rPr>
                <w:rFonts w:ascii="Angsana New" w:hAnsi="Angsana New"/>
                <w:b/>
                <w:bCs/>
                <w:sz w:val="22"/>
                <w:szCs w:val="22"/>
              </w:rPr>
              <w:t>11,360.68</w:t>
            </w:r>
          </w:p>
        </w:tc>
      </w:tr>
      <w:tr w:rsidR="00490177" w:rsidRPr="00E11762" w14:paraId="64D54002" w14:textId="77777777" w:rsidTr="00593F9F">
        <w:trPr>
          <w:trHeight w:val="359"/>
        </w:trPr>
        <w:tc>
          <w:tcPr>
            <w:tcW w:w="4527" w:type="dxa"/>
            <w:shd w:val="clear" w:color="auto" w:fill="auto"/>
          </w:tcPr>
          <w:p w14:paraId="0386047A" w14:textId="04E182A6" w:rsidR="00490177" w:rsidRPr="00E11762" w:rsidRDefault="00490177" w:rsidP="00593F9F">
            <w:pPr>
              <w:spacing w:line="240" w:lineRule="auto"/>
              <w:ind w:left="144" w:right="-108" w:hanging="144"/>
              <w:jc w:val="both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</w:p>
        </w:tc>
        <w:tc>
          <w:tcPr>
            <w:tcW w:w="239" w:type="dxa"/>
          </w:tcPr>
          <w:p w14:paraId="47666575" w14:textId="77777777" w:rsidR="00490177" w:rsidRPr="00E11762" w:rsidRDefault="00490177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E4F08A1" w14:textId="77777777" w:rsidR="00490177" w:rsidRPr="00E11762" w:rsidRDefault="00490177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790ADB22" w14:textId="77777777" w:rsidR="00490177" w:rsidRPr="00E11762" w:rsidRDefault="00490177" w:rsidP="00593F9F">
            <w:pPr>
              <w:tabs>
                <w:tab w:val="decimal" w:pos="880"/>
              </w:tabs>
              <w:ind w:right="-1350" w:firstLine="4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0858E9B" w14:textId="77777777" w:rsidR="00490177" w:rsidRPr="00E11762" w:rsidRDefault="00490177" w:rsidP="00593F9F">
            <w:pPr>
              <w:ind w:right="-1350" w:firstLine="4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0EBC8F7A" w14:textId="77777777" w:rsidR="00490177" w:rsidRPr="00E11762" w:rsidRDefault="00490177" w:rsidP="00593F9F">
            <w:pPr>
              <w:tabs>
                <w:tab w:val="decimal" w:pos="79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2D8F384" w14:textId="77777777" w:rsidR="00490177" w:rsidRPr="00E11762" w:rsidRDefault="00490177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802F1A3" w14:textId="77777777" w:rsidR="00490177" w:rsidRPr="00E11762" w:rsidRDefault="00490177" w:rsidP="00593F9F">
            <w:pPr>
              <w:tabs>
                <w:tab w:val="decimal" w:pos="79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3FCB63B" w14:textId="77777777" w:rsidR="00490177" w:rsidRPr="00E11762" w:rsidRDefault="00490177" w:rsidP="00593F9F">
            <w:pPr>
              <w:shd w:val="clear" w:color="auto" w:fill="FFFFFF"/>
              <w:tabs>
                <w:tab w:val="clear" w:pos="680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0E7E23B" w14:textId="77777777" w:rsidR="00490177" w:rsidRPr="00E11762" w:rsidRDefault="00490177" w:rsidP="00593F9F">
            <w:pPr>
              <w:tabs>
                <w:tab w:val="decimal" w:pos="97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ADEC162" w14:textId="77777777" w:rsidR="00490177" w:rsidRPr="00E11762" w:rsidRDefault="00490177" w:rsidP="00593F9F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EAD9F2C" w14:textId="77777777" w:rsidR="00490177" w:rsidRPr="00E11762" w:rsidRDefault="00490177" w:rsidP="00593F9F">
            <w:pPr>
              <w:tabs>
                <w:tab w:val="decimal" w:pos="970"/>
              </w:tabs>
              <w:ind w:right="-180" w:firstLine="5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vAlign w:val="bottom"/>
          </w:tcPr>
          <w:p w14:paraId="15C03B45" w14:textId="77777777" w:rsidR="00490177" w:rsidRPr="00E11762" w:rsidRDefault="00490177" w:rsidP="00593F9F">
            <w:pPr>
              <w:shd w:val="clear" w:color="auto" w:fill="FFFFFF"/>
              <w:tabs>
                <w:tab w:val="decimal" w:pos="970"/>
                <w:tab w:val="left" w:pos="1332"/>
              </w:tabs>
              <w:spacing w:line="240" w:lineRule="auto"/>
              <w:ind w:left="-79" w:right="-180" w:firstLine="5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0AAE8948" w14:textId="77777777" w:rsidR="00490177" w:rsidRPr="00E11762" w:rsidRDefault="00490177" w:rsidP="00593F9F">
            <w:pPr>
              <w:tabs>
                <w:tab w:val="decimal" w:pos="970"/>
              </w:tabs>
              <w:ind w:right="-180" w:firstLine="58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90177" w:rsidRPr="00E11762" w14:paraId="2A420ED8" w14:textId="77777777" w:rsidTr="00593F9F">
        <w:trPr>
          <w:trHeight w:val="63"/>
        </w:trPr>
        <w:tc>
          <w:tcPr>
            <w:tcW w:w="4527" w:type="dxa"/>
            <w:shd w:val="clear" w:color="auto" w:fill="auto"/>
          </w:tcPr>
          <w:p w14:paraId="6405770C" w14:textId="77777777" w:rsidR="00490177" w:rsidRPr="00E11762" w:rsidRDefault="00490177" w:rsidP="00593F9F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239" w:type="dxa"/>
          </w:tcPr>
          <w:p w14:paraId="40B4FDE5" w14:textId="77777777" w:rsidR="00490177" w:rsidRPr="00E11762" w:rsidRDefault="00490177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A7D21AA" w14:textId="77777777" w:rsidR="00490177" w:rsidRPr="00E11762" w:rsidRDefault="00490177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2D81710B" w14:textId="77777777" w:rsidR="00490177" w:rsidRPr="00E11762" w:rsidRDefault="00490177" w:rsidP="00593F9F">
            <w:pPr>
              <w:tabs>
                <w:tab w:val="decimal" w:pos="880"/>
              </w:tabs>
              <w:ind w:right="-1350" w:firstLine="4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9DA7741" w14:textId="77777777" w:rsidR="00490177" w:rsidRPr="00E11762" w:rsidRDefault="00490177" w:rsidP="00593F9F">
            <w:pPr>
              <w:ind w:right="-1350" w:firstLine="4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2D1DE4A9" w14:textId="77777777" w:rsidR="00490177" w:rsidRPr="00E11762" w:rsidRDefault="00490177" w:rsidP="00593F9F">
            <w:pPr>
              <w:tabs>
                <w:tab w:val="decimal" w:pos="79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ED9FE62" w14:textId="77777777" w:rsidR="00490177" w:rsidRPr="00E11762" w:rsidRDefault="00490177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C00F162" w14:textId="77777777" w:rsidR="00490177" w:rsidRPr="00E11762" w:rsidRDefault="00490177" w:rsidP="00593F9F">
            <w:pPr>
              <w:tabs>
                <w:tab w:val="decimal" w:pos="79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B391924" w14:textId="77777777" w:rsidR="00490177" w:rsidRPr="00E11762" w:rsidRDefault="00490177" w:rsidP="00593F9F">
            <w:pPr>
              <w:shd w:val="clear" w:color="auto" w:fill="FFFFFF"/>
              <w:tabs>
                <w:tab w:val="clear" w:pos="680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8863A12" w14:textId="77777777" w:rsidR="00490177" w:rsidRPr="00E11762" w:rsidRDefault="00490177" w:rsidP="00593F9F">
            <w:pPr>
              <w:tabs>
                <w:tab w:val="decimal" w:pos="97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06E7CA9" w14:textId="77777777" w:rsidR="00490177" w:rsidRPr="00E11762" w:rsidRDefault="00490177" w:rsidP="00593F9F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9B13B1B" w14:textId="77777777" w:rsidR="00490177" w:rsidRPr="00E11762" w:rsidRDefault="00490177" w:rsidP="00593F9F">
            <w:pPr>
              <w:tabs>
                <w:tab w:val="decimal" w:pos="970"/>
              </w:tabs>
              <w:ind w:right="-180" w:firstLine="5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vAlign w:val="bottom"/>
          </w:tcPr>
          <w:p w14:paraId="4F35613C" w14:textId="77777777" w:rsidR="00490177" w:rsidRPr="00E11762" w:rsidRDefault="00490177" w:rsidP="00593F9F">
            <w:pPr>
              <w:shd w:val="clear" w:color="auto" w:fill="FFFFFF"/>
              <w:tabs>
                <w:tab w:val="decimal" w:pos="970"/>
                <w:tab w:val="left" w:pos="1332"/>
              </w:tabs>
              <w:spacing w:line="240" w:lineRule="auto"/>
              <w:ind w:left="-79" w:right="-180" w:firstLine="5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4DE02040" w14:textId="77777777" w:rsidR="00490177" w:rsidRPr="00E11762" w:rsidRDefault="00490177" w:rsidP="00593F9F">
            <w:pPr>
              <w:tabs>
                <w:tab w:val="decimal" w:pos="970"/>
              </w:tabs>
              <w:ind w:right="-180" w:firstLine="58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90177" w:rsidRPr="00E11762" w14:paraId="291FDC12" w14:textId="77777777" w:rsidTr="00593F9F">
        <w:trPr>
          <w:trHeight w:val="189"/>
        </w:trPr>
        <w:tc>
          <w:tcPr>
            <w:tcW w:w="4527" w:type="dxa"/>
            <w:shd w:val="clear" w:color="auto" w:fill="auto"/>
          </w:tcPr>
          <w:p w14:paraId="434034E8" w14:textId="2D22401C" w:rsidR="00490177" w:rsidRPr="00E11762" w:rsidRDefault="00490177" w:rsidP="00593F9F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239" w:type="dxa"/>
          </w:tcPr>
          <w:p w14:paraId="113A8A37" w14:textId="77777777" w:rsidR="00490177" w:rsidRPr="00E11762" w:rsidRDefault="00490177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DD522F8" w14:textId="77777777" w:rsidR="00490177" w:rsidRPr="00E11762" w:rsidRDefault="00490177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</w:tcPr>
          <w:p w14:paraId="44AB4668" w14:textId="30C2E6BE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42,794.05 </w:t>
            </w:r>
          </w:p>
        </w:tc>
        <w:tc>
          <w:tcPr>
            <w:tcW w:w="270" w:type="dxa"/>
          </w:tcPr>
          <w:p w14:paraId="79B8D41A" w14:textId="7777777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</w:tcPr>
          <w:p w14:paraId="42ADDEDC" w14:textId="67909B45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34B69AD" w14:textId="7777777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1F21DDD4" w14:textId="48901D6A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42,794.05 </w:t>
            </w:r>
          </w:p>
        </w:tc>
        <w:tc>
          <w:tcPr>
            <w:tcW w:w="270" w:type="dxa"/>
            <w:gridSpan w:val="2"/>
          </w:tcPr>
          <w:p w14:paraId="7147C888" w14:textId="77777777" w:rsidR="00490177" w:rsidRPr="00E11762" w:rsidRDefault="00490177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9E50449" w14:textId="11B4B5BC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>28,000.00</w:t>
            </w:r>
          </w:p>
        </w:tc>
        <w:tc>
          <w:tcPr>
            <w:tcW w:w="270" w:type="dxa"/>
          </w:tcPr>
          <w:p w14:paraId="11E26087" w14:textId="7777777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49DE61F" w14:textId="5CAC9635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7" w:firstLine="403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-   </w:t>
            </w:r>
          </w:p>
        </w:tc>
        <w:tc>
          <w:tcPr>
            <w:tcW w:w="252" w:type="dxa"/>
          </w:tcPr>
          <w:p w14:paraId="28920D41" w14:textId="7777777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06132FDD" w14:textId="640B4FD6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28,000.00 </w:t>
            </w:r>
          </w:p>
        </w:tc>
      </w:tr>
      <w:tr w:rsidR="00490177" w:rsidRPr="00E11762" w14:paraId="7F2E0959" w14:textId="77777777" w:rsidTr="00593F9F">
        <w:trPr>
          <w:trHeight w:val="234"/>
        </w:trPr>
        <w:tc>
          <w:tcPr>
            <w:tcW w:w="4527" w:type="dxa"/>
            <w:shd w:val="clear" w:color="auto" w:fill="auto"/>
          </w:tcPr>
          <w:p w14:paraId="464A6D83" w14:textId="6AF5D86D" w:rsidR="00490177" w:rsidRPr="00E11762" w:rsidRDefault="00490177" w:rsidP="00593F9F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  <w:cs/>
              </w:rPr>
              <w:t>ประมาณการหนี้สิน</w:t>
            </w:r>
            <w:r w:rsidRPr="00E11762">
              <w:rPr>
                <w:rFonts w:ascii="Angsana New" w:hAnsi="Angsana New" w:hint="cs"/>
                <w:sz w:val="22"/>
                <w:szCs w:val="22"/>
                <w:cs/>
              </w:rPr>
              <w:t>ไม่หมุนเวียน</w:t>
            </w:r>
            <w:r w:rsidRPr="00E11762">
              <w:rPr>
                <w:rFonts w:ascii="Angsana New" w:hAnsi="Angsana New"/>
                <w:sz w:val="22"/>
                <w:szCs w:val="22"/>
                <w:cs/>
              </w:rPr>
              <w:t>สำหรับผลประโยชน์พนักงาน</w:t>
            </w:r>
          </w:p>
        </w:tc>
        <w:tc>
          <w:tcPr>
            <w:tcW w:w="239" w:type="dxa"/>
          </w:tcPr>
          <w:p w14:paraId="305825AA" w14:textId="77777777" w:rsidR="00490177" w:rsidRPr="00E11762" w:rsidRDefault="00490177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0A9B3E3" w14:textId="77777777" w:rsidR="00490177" w:rsidRPr="00E11762" w:rsidRDefault="00490177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</w:tcPr>
          <w:p w14:paraId="4966F018" w14:textId="600F288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215.81 </w:t>
            </w:r>
          </w:p>
        </w:tc>
        <w:tc>
          <w:tcPr>
            <w:tcW w:w="270" w:type="dxa"/>
            <w:vAlign w:val="bottom"/>
          </w:tcPr>
          <w:p w14:paraId="0D15A063" w14:textId="7777777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</w:tcPr>
          <w:p w14:paraId="11B6BD60" w14:textId="5BC553A8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30.71 </w:t>
            </w:r>
          </w:p>
        </w:tc>
        <w:tc>
          <w:tcPr>
            <w:tcW w:w="270" w:type="dxa"/>
            <w:vAlign w:val="bottom"/>
          </w:tcPr>
          <w:p w14:paraId="2A8BC353" w14:textId="7777777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4ED10A83" w14:textId="3C27404E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246.52 </w:t>
            </w:r>
          </w:p>
        </w:tc>
        <w:tc>
          <w:tcPr>
            <w:tcW w:w="270" w:type="dxa"/>
            <w:gridSpan w:val="2"/>
            <w:vAlign w:val="bottom"/>
          </w:tcPr>
          <w:p w14:paraId="448D28BE" w14:textId="77777777" w:rsidR="00490177" w:rsidRPr="00E11762" w:rsidRDefault="00490177" w:rsidP="00593F9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660E31A" w14:textId="7D50E2E0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>279.13</w:t>
            </w:r>
          </w:p>
        </w:tc>
        <w:tc>
          <w:tcPr>
            <w:tcW w:w="270" w:type="dxa"/>
            <w:vAlign w:val="bottom"/>
          </w:tcPr>
          <w:p w14:paraId="7DF553BA" w14:textId="7777777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79A0D5E" w14:textId="1B7F5AA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53.80 </w:t>
            </w:r>
          </w:p>
        </w:tc>
        <w:tc>
          <w:tcPr>
            <w:tcW w:w="252" w:type="dxa"/>
            <w:vAlign w:val="bottom"/>
          </w:tcPr>
          <w:p w14:paraId="7BFFA04B" w14:textId="7777777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18B55296" w14:textId="001431E3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35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332.93 </w:t>
            </w:r>
          </w:p>
        </w:tc>
      </w:tr>
      <w:tr w:rsidR="00490177" w:rsidRPr="00E11762" w14:paraId="2B025799" w14:textId="77777777" w:rsidTr="00593F9F">
        <w:trPr>
          <w:trHeight w:val="20"/>
        </w:trPr>
        <w:tc>
          <w:tcPr>
            <w:tcW w:w="4527" w:type="dxa"/>
            <w:shd w:val="clear" w:color="auto" w:fill="auto"/>
          </w:tcPr>
          <w:p w14:paraId="242998C4" w14:textId="3D5BE725" w:rsidR="00490177" w:rsidRPr="00E11762" w:rsidRDefault="00490177" w:rsidP="00593F9F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  <w:cs/>
              </w:rPr>
              <w:t>เงินมัดจำรับจากผู้เช่า</w:t>
            </w:r>
          </w:p>
        </w:tc>
        <w:tc>
          <w:tcPr>
            <w:tcW w:w="239" w:type="dxa"/>
          </w:tcPr>
          <w:p w14:paraId="6AD64D60" w14:textId="77777777" w:rsidR="00490177" w:rsidRPr="00E11762" w:rsidRDefault="00490177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A63423A" w14:textId="77777777" w:rsidR="00490177" w:rsidRPr="00E11762" w:rsidRDefault="00490177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</w:tcPr>
          <w:p w14:paraId="0CF089B5" w14:textId="55E3C164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906.83 </w:t>
            </w:r>
          </w:p>
        </w:tc>
        <w:tc>
          <w:tcPr>
            <w:tcW w:w="270" w:type="dxa"/>
          </w:tcPr>
          <w:p w14:paraId="02DFA80B" w14:textId="7777777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</w:tcPr>
          <w:p w14:paraId="593E65D1" w14:textId="48DAB5DF" w:rsidR="00490177" w:rsidRPr="00E11762" w:rsidRDefault="00490177" w:rsidP="0050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0"/>
              </w:tabs>
              <w:ind w:right="-628" w:firstLine="750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0.60 </w:t>
            </w:r>
          </w:p>
        </w:tc>
        <w:tc>
          <w:tcPr>
            <w:tcW w:w="270" w:type="dxa"/>
          </w:tcPr>
          <w:p w14:paraId="49D4E921" w14:textId="7777777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08007E8B" w14:textId="097FF512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907.43 </w:t>
            </w:r>
          </w:p>
        </w:tc>
        <w:tc>
          <w:tcPr>
            <w:tcW w:w="270" w:type="dxa"/>
            <w:gridSpan w:val="2"/>
          </w:tcPr>
          <w:p w14:paraId="16034F06" w14:textId="77777777" w:rsidR="00490177" w:rsidRPr="00E11762" w:rsidRDefault="00490177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7FB5952" w14:textId="5886FFEF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>940.42</w:t>
            </w:r>
          </w:p>
        </w:tc>
        <w:tc>
          <w:tcPr>
            <w:tcW w:w="270" w:type="dxa"/>
          </w:tcPr>
          <w:p w14:paraId="209E64D9" w14:textId="7777777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78FAC4D" w14:textId="32F1B048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right="-1274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             (0.17)</w:t>
            </w:r>
          </w:p>
        </w:tc>
        <w:tc>
          <w:tcPr>
            <w:tcW w:w="252" w:type="dxa"/>
          </w:tcPr>
          <w:p w14:paraId="5DD1ED26" w14:textId="7777777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5983A94A" w14:textId="236817E3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940.25  </w:t>
            </w:r>
          </w:p>
        </w:tc>
      </w:tr>
      <w:tr w:rsidR="00490177" w:rsidRPr="00E11762" w14:paraId="7DC32D17" w14:textId="77777777" w:rsidTr="00593F9F">
        <w:trPr>
          <w:trHeight w:val="20"/>
        </w:trPr>
        <w:tc>
          <w:tcPr>
            <w:tcW w:w="4527" w:type="dxa"/>
            <w:shd w:val="clear" w:color="auto" w:fill="auto"/>
          </w:tcPr>
          <w:p w14:paraId="13E748A6" w14:textId="099D612C" w:rsidR="00490177" w:rsidRPr="00E11762" w:rsidRDefault="00490177" w:rsidP="00593F9F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39" w:type="dxa"/>
          </w:tcPr>
          <w:p w14:paraId="2ADAC765" w14:textId="77777777" w:rsidR="00490177" w:rsidRPr="00E11762" w:rsidRDefault="00490177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26204549" w14:textId="77777777" w:rsidR="00490177" w:rsidRPr="00E11762" w:rsidRDefault="00490177" w:rsidP="00593F9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</w:tcPr>
          <w:p w14:paraId="3F0EC1F5" w14:textId="2AB0C561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 1,378.99</w:t>
            </w:r>
          </w:p>
        </w:tc>
        <w:tc>
          <w:tcPr>
            <w:tcW w:w="270" w:type="dxa"/>
          </w:tcPr>
          <w:p w14:paraId="3433B5F0" w14:textId="7777777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</w:tcPr>
          <w:p w14:paraId="3ED77B2C" w14:textId="0CE96AD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1,925.06 </w:t>
            </w:r>
          </w:p>
        </w:tc>
        <w:tc>
          <w:tcPr>
            <w:tcW w:w="270" w:type="dxa"/>
          </w:tcPr>
          <w:p w14:paraId="6B9D2FA8" w14:textId="7777777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083A36B9" w14:textId="71B46F8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3,304.05 </w:t>
            </w:r>
          </w:p>
        </w:tc>
        <w:tc>
          <w:tcPr>
            <w:tcW w:w="270" w:type="dxa"/>
            <w:gridSpan w:val="2"/>
          </w:tcPr>
          <w:p w14:paraId="3C51FFE5" w14:textId="77777777" w:rsidR="00490177" w:rsidRPr="00E11762" w:rsidRDefault="00490177" w:rsidP="00593F9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0D2BFDF" w14:textId="6B6928BE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>1,967.57</w:t>
            </w:r>
          </w:p>
        </w:tc>
        <w:tc>
          <w:tcPr>
            <w:tcW w:w="270" w:type="dxa"/>
          </w:tcPr>
          <w:p w14:paraId="20179306" w14:textId="7777777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3700BD2" w14:textId="3C4CF39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>2,869.53</w:t>
            </w:r>
          </w:p>
        </w:tc>
        <w:tc>
          <w:tcPr>
            <w:tcW w:w="252" w:type="dxa"/>
          </w:tcPr>
          <w:p w14:paraId="3C824B6F" w14:textId="7777777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6D94BA7D" w14:textId="6F29B75A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>4,837.10</w:t>
            </w:r>
          </w:p>
        </w:tc>
      </w:tr>
      <w:tr w:rsidR="00490177" w:rsidRPr="00E11762" w14:paraId="3FA1A474" w14:textId="77777777" w:rsidTr="00593F9F">
        <w:trPr>
          <w:trHeight w:val="20"/>
        </w:trPr>
        <w:tc>
          <w:tcPr>
            <w:tcW w:w="4527" w:type="dxa"/>
            <w:shd w:val="clear" w:color="auto" w:fill="auto"/>
          </w:tcPr>
          <w:p w14:paraId="43A5C9E9" w14:textId="68CA5B8C" w:rsidR="00490177" w:rsidRPr="00E11762" w:rsidRDefault="00490177" w:rsidP="00593F9F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  <w:cs/>
              </w:rPr>
              <w:t>หนี้สินไม่หมุนเวียนอื่น</w:t>
            </w:r>
          </w:p>
        </w:tc>
        <w:tc>
          <w:tcPr>
            <w:tcW w:w="239" w:type="dxa"/>
          </w:tcPr>
          <w:p w14:paraId="4A3FC18A" w14:textId="77777777" w:rsidR="00490177" w:rsidRPr="00E11762" w:rsidRDefault="00490177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0AF0B96E" w14:textId="77777777" w:rsidR="00490177" w:rsidRPr="00E11762" w:rsidRDefault="00490177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500672D2" w14:textId="05667B26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56.86 </w:t>
            </w:r>
          </w:p>
        </w:tc>
        <w:tc>
          <w:tcPr>
            <w:tcW w:w="270" w:type="dxa"/>
          </w:tcPr>
          <w:p w14:paraId="226FD588" w14:textId="7777777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375F83D2" w14:textId="32277B70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38.13 </w:t>
            </w:r>
          </w:p>
        </w:tc>
        <w:tc>
          <w:tcPr>
            <w:tcW w:w="270" w:type="dxa"/>
          </w:tcPr>
          <w:p w14:paraId="6650D8B7" w14:textId="7777777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4696E4FB" w14:textId="2FB75905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94.99 </w:t>
            </w:r>
          </w:p>
        </w:tc>
        <w:tc>
          <w:tcPr>
            <w:tcW w:w="270" w:type="dxa"/>
            <w:gridSpan w:val="2"/>
          </w:tcPr>
          <w:p w14:paraId="25DB5EBB" w14:textId="77777777" w:rsidR="00490177" w:rsidRPr="00E11762" w:rsidRDefault="00490177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CDF4D6" w14:textId="2E6BED2F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>145.28</w:t>
            </w:r>
          </w:p>
        </w:tc>
        <w:tc>
          <w:tcPr>
            <w:tcW w:w="270" w:type="dxa"/>
          </w:tcPr>
          <w:p w14:paraId="5736ABD4" w14:textId="7777777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6AC80B" w14:textId="7D76F6B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70.68 </w:t>
            </w:r>
          </w:p>
        </w:tc>
        <w:tc>
          <w:tcPr>
            <w:tcW w:w="252" w:type="dxa"/>
          </w:tcPr>
          <w:p w14:paraId="06893AA5" w14:textId="7777777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599B8DF4" w14:textId="57E3D818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215.96 </w:t>
            </w:r>
          </w:p>
        </w:tc>
      </w:tr>
      <w:tr w:rsidR="00490177" w:rsidRPr="00E11762" w14:paraId="0C246D5C" w14:textId="77777777" w:rsidTr="00593F9F">
        <w:trPr>
          <w:trHeight w:val="20"/>
        </w:trPr>
        <w:tc>
          <w:tcPr>
            <w:tcW w:w="4527" w:type="dxa"/>
            <w:shd w:val="clear" w:color="auto" w:fill="auto"/>
          </w:tcPr>
          <w:p w14:paraId="372ED5AD" w14:textId="77777777" w:rsidR="00490177" w:rsidRPr="00E11762" w:rsidRDefault="00490177" w:rsidP="00593F9F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1176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รวมหนี้สินไม่หมุนเวียน</w:t>
            </w:r>
          </w:p>
        </w:tc>
        <w:tc>
          <w:tcPr>
            <w:tcW w:w="239" w:type="dxa"/>
          </w:tcPr>
          <w:p w14:paraId="1AC81807" w14:textId="77777777" w:rsidR="00490177" w:rsidRPr="00E11762" w:rsidRDefault="00490177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094E97A4" w14:textId="77777777" w:rsidR="00490177" w:rsidRPr="00E11762" w:rsidRDefault="00490177" w:rsidP="00593F9F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14:paraId="271C32EA" w14:textId="57DE9642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1176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45,352.54</w:t>
            </w:r>
          </w:p>
        </w:tc>
        <w:tc>
          <w:tcPr>
            <w:tcW w:w="270" w:type="dxa"/>
          </w:tcPr>
          <w:p w14:paraId="7FDA07A8" w14:textId="7777777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6A64B143" w14:textId="27DEECC9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1176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1,994.50 </w:t>
            </w:r>
          </w:p>
        </w:tc>
        <w:tc>
          <w:tcPr>
            <w:tcW w:w="270" w:type="dxa"/>
          </w:tcPr>
          <w:p w14:paraId="33F153A6" w14:textId="7777777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22C7E4" w14:textId="2E2E97F0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1176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47,347.04 </w:t>
            </w:r>
          </w:p>
        </w:tc>
        <w:tc>
          <w:tcPr>
            <w:tcW w:w="270" w:type="dxa"/>
            <w:gridSpan w:val="2"/>
          </w:tcPr>
          <w:p w14:paraId="6D5B65B2" w14:textId="77777777" w:rsidR="00490177" w:rsidRPr="00E11762" w:rsidRDefault="00490177" w:rsidP="00593F9F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593EC5" w14:textId="5AE5F63F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11762">
              <w:rPr>
                <w:rFonts w:ascii="Angsana New" w:hAnsi="Angsana New"/>
                <w:b/>
                <w:bCs/>
                <w:sz w:val="22"/>
                <w:szCs w:val="22"/>
              </w:rPr>
              <w:t>31,332.40</w:t>
            </w:r>
          </w:p>
        </w:tc>
        <w:tc>
          <w:tcPr>
            <w:tcW w:w="270" w:type="dxa"/>
          </w:tcPr>
          <w:p w14:paraId="08C9F4FF" w14:textId="7777777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87D8E" w14:textId="4324AD72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1176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2,993.84 </w:t>
            </w:r>
          </w:p>
        </w:tc>
        <w:tc>
          <w:tcPr>
            <w:tcW w:w="252" w:type="dxa"/>
          </w:tcPr>
          <w:p w14:paraId="14857CCA" w14:textId="7777777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1120CE" w14:textId="711ED118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1176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34,326.24 </w:t>
            </w:r>
          </w:p>
        </w:tc>
      </w:tr>
      <w:tr w:rsidR="00490177" w:rsidRPr="00E11762" w14:paraId="097F0D1B" w14:textId="77777777" w:rsidTr="00593F9F">
        <w:trPr>
          <w:trHeight w:val="20"/>
        </w:trPr>
        <w:tc>
          <w:tcPr>
            <w:tcW w:w="4527" w:type="dxa"/>
            <w:shd w:val="clear" w:color="auto" w:fill="auto"/>
          </w:tcPr>
          <w:p w14:paraId="6C8412D3" w14:textId="77777777" w:rsidR="00490177" w:rsidRPr="00E11762" w:rsidRDefault="00490177" w:rsidP="00593F9F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239" w:type="dxa"/>
          </w:tcPr>
          <w:p w14:paraId="21D30F88" w14:textId="77777777" w:rsidR="00490177" w:rsidRPr="00E11762" w:rsidRDefault="00490177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9079705" w14:textId="77777777" w:rsidR="00490177" w:rsidRPr="00E11762" w:rsidRDefault="00490177" w:rsidP="00593F9F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14:paraId="733960A6" w14:textId="0F381004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1176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68,068.61 </w:t>
            </w:r>
          </w:p>
        </w:tc>
        <w:tc>
          <w:tcPr>
            <w:tcW w:w="270" w:type="dxa"/>
          </w:tcPr>
          <w:p w14:paraId="7B3DA53B" w14:textId="7777777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06F8BC0D" w14:textId="4C879F83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1176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11,015.42 </w:t>
            </w:r>
          </w:p>
        </w:tc>
        <w:tc>
          <w:tcPr>
            <w:tcW w:w="270" w:type="dxa"/>
          </w:tcPr>
          <w:p w14:paraId="0F52FCB1" w14:textId="7777777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B4CE17" w14:textId="09FF4FD1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1176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79,084.03 </w:t>
            </w:r>
          </w:p>
        </w:tc>
        <w:tc>
          <w:tcPr>
            <w:tcW w:w="270" w:type="dxa"/>
            <w:gridSpan w:val="2"/>
          </w:tcPr>
          <w:p w14:paraId="1C53469D" w14:textId="77777777" w:rsidR="00490177" w:rsidRPr="00E11762" w:rsidRDefault="00490177" w:rsidP="00593F9F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1C8AB0F" w14:textId="46486806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11762">
              <w:rPr>
                <w:rFonts w:ascii="Angsana New" w:hAnsi="Angsana New"/>
                <w:b/>
                <w:bCs/>
                <w:sz w:val="22"/>
                <w:szCs w:val="22"/>
              </w:rPr>
              <w:t>33,496.20</w:t>
            </w:r>
          </w:p>
        </w:tc>
        <w:tc>
          <w:tcPr>
            <w:tcW w:w="270" w:type="dxa"/>
          </w:tcPr>
          <w:p w14:paraId="4A5736DD" w14:textId="7777777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0A304" w14:textId="62CB9401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1176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12,190.72 </w:t>
            </w:r>
          </w:p>
        </w:tc>
        <w:tc>
          <w:tcPr>
            <w:tcW w:w="252" w:type="dxa"/>
          </w:tcPr>
          <w:p w14:paraId="5ADA850D" w14:textId="77777777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2F3132" w14:textId="36F9E4CC" w:rsidR="00490177" w:rsidRPr="00E11762" w:rsidRDefault="00490177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1176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45,686.92 </w:t>
            </w:r>
          </w:p>
        </w:tc>
      </w:tr>
      <w:tr w:rsidR="00D94646" w:rsidRPr="00E11762" w14:paraId="5D7E9113" w14:textId="77777777" w:rsidTr="00593F9F">
        <w:trPr>
          <w:trHeight w:val="20"/>
        </w:trPr>
        <w:tc>
          <w:tcPr>
            <w:tcW w:w="4527" w:type="dxa"/>
            <w:shd w:val="clear" w:color="auto" w:fill="auto"/>
          </w:tcPr>
          <w:p w14:paraId="6A26724A" w14:textId="77777777" w:rsidR="00D94646" w:rsidRPr="00E11762" w:rsidRDefault="00D94646" w:rsidP="00593F9F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9" w:type="dxa"/>
          </w:tcPr>
          <w:p w14:paraId="5FFB6489" w14:textId="77777777" w:rsidR="00D94646" w:rsidRPr="00E11762" w:rsidRDefault="00D94646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4A4CCBF0" w14:textId="77777777" w:rsidR="00D94646" w:rsidRPr="00E11762" w:rsidRDefault="00D94646" w:rsidP="00593F9F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7F388CCD" w14:textId="77777777" w:rsidR="00D94646" w:rsidRPr="00E11762" w:rsidRDefault="00D94646" w:rsidP="00593F9F">
            <w:pPr>
              <w:tabs>
                <w:tab w:val="decimal" w:pos="880"/>
              </w:tabs>
              <w:ind w:right="-1350" w:firstLine="4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77E93C7" w14:textId="77777777" w:rsidR="00D94646" w:rsidRPr="00E11762" w:rsidRDefault="00D94646" w:rsidP="00593F9F">
            <w:pPr>
              <w:ind w:right="-1350" w:firstLine="4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0DF80426" w14:textId="77777777" w:rsidR="00D94646" w:rsidRPr="00E11762" w:rsidRDefault="00D94646" w:rsidP="00593F9F">
            <w:pPr>
              <w:tabs>
                <w:tab w:val="decimal" w:pos="790"/>
              </w:tabs>
              <w:ind w:right="-1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EC3EAE3" w14:textId="77777777" w:rsidR="00D94646" w:rsidRPr="00E11762" w:rsidRDefault="00D94646" w:rsidP="00593F9F">
            <w:pPr>
              <w:tabs>
                <w:tab w:val="decimal" w:pos="648"/>
              </w:tabs>
              <w:ind w:right="-18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3D16F270" w14:textId="77777777" w:rsidR="00D94646" w:rsidRPr="00E11762" w:rsidRDefault="00D94646" w:rsidP="00593F9F">
            <w:pPr>
              <w:tabs>
                <w:tab w:val="decimal" w:pos="790"/>
              </w:tabs>
              <w:ind w:right="-1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345F82C9" w14:textId="77777777" w:rsidR="00D94646" w:rsidRPr="00E11762" w:rsidRDefault="00D94646" w:rsidP="00593F9F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293987" w14:textId="77777777" w:rsidR="00D94646" w:rsidRPr="00E11762" w:rsidRDefault="00D94646" w:rsidP="00593F9F">
            <w:pPr>
              <w:tabs>
                <w:tab w:val="decimal" w:pos="970"/>
              </w:tabs>
              <w:ind w:right="-1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B90C815" w14:textId="77777777" w:rsidR="00D94646" w:rsidRPr="00E11762" w:rsidRDefault="00D94646" w:rsidP="00593F9F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C58B7E0" w14:textId="77777777" w:rsidR="00D94646" w:rsidRPr="00E11762" w:rsidRDefault="00D94646" w:rsidP="00593F9F">
            <w:pPr>
              <w:tabs>
                <w:tab w:val="decimal" w:pos="648"/>
              </w:tabs>
              <w:ind w:right="-1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2" w:type="dxa"/>
          </w:tcPr>
          <w:p w14:paraId="7292FC17" w14:textId="77777777" w:rsidR="00D94646" w:rsidRPr="00E11762" w:rsidRDefault="00D94646" w:rsidP="00593F9F">
            <w:pPr>
              <w:tabs>
                <w:tab w:val="decimal" w:pos="648"/>
              </w:tabs>
              <w:ind w:right="-18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14:paraId="0BDDF7F8" w14:textId="77777777" w:rsidR="00D94646" w:rsidRPr="00E11762" w:rsidRDefault="00D94646" w:rsidP="00593F9F">
            <w:pPr>
              <w:tabs>
                <w:tab w:val="clear" w:pos="680"/>
                <w:tab w:val="decimal" w:pos="700"/>
              </w:tabs>
              <w:ind w:right="-1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D94646" w:rsidRPr="00E11762" w14:paraId="56956D0B" w14:textId="77777777" w:rsidTr="00593F9F">
        <w:trPr>
          <w:trHeight w:val="20"/>
        </w:trPr>
        <w:tc>
          <w:tcPr>
            <w:tcW w:w="4527" w:type="dxa"/>
            <w:shd w:val="clear" w:color="auto" w:fill="auto"/>
          </w:tcPr>
          <w:p w14:paraId="145FADD6" w14:textId="77777777" w:rsidR="00D94646" w:rsidRPr="00E11762" w:rsidRDefault="00D94646" w:rsidP="00593F9F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39" w:type="dxa"/>
          </w:tcPr>
          <w:p w14:paraId="359CA2DD" w14:textId="77777777" w:rsidR="00D94646" w:rsidRPr="00E11762" w:rsidRDefault="00D94646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1"/>
                <w:szCs w:val="21"/>
              </w:rPr>
            </w:pPr>
          </w:p>
        </w:tc>
        <w:tc>
          <w:tcPr>
            <w:tcW w:w="236" w:type="dxa"/>
          </w:tcPr>
          <w:p w14:paraId="5520D3FF" w14:textId="77777777" w:rsidR="00D94646" w:rsidRPr="00E11762" w:rsidRDefault="00D94646" w:rsidP="00593F9F">
            <w:pPr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345" w:type="dxa"/>
          </w:tcPr>
          <w:p w14:paraId="6771C410" w14:textId="77777777" w:rsidR="00D94646" w:rsidRPr="00E11762" w:rsidRDefault="00D94646" w:rsidP="00593F9F">
            <w:pPr>
              <w:tabs>
                <w:tab w:val="decimal" w:pos="880"/>
              </w:tabs>
              <w:ind w:right="-1350" w:firstLine="41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127B7F45" w14:textId="77777777" w:rsidR="00D94646" w:rsidRPr="00E11762" w:rsidRDefault="00D94646" w:rsidP="00593F9F">
            <w:pPr>
              <w:ind w:right="-1350" w:firstLine="41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32" w:type="dxa"/>
          </w:tcPr>
          <w:p w14:paraId="26CE2B4C" w14:textId="77777777" w:rsidR="00D94646" w:rsidRPr="00E11762" w:rsidRDefault="00D94646" w:rsidP="00593F9F">
            <w:pPr>
              <w:tabs>
                <w:tab w:val="decimal" w:pos="790"/>
              </w:tabs>
              <w:ind w:right="-18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</w:tcPr>
          <w:p w14:paraId="4E5FC30C" w14:textId="77777777" w:rsidR="00D94646" w:rsidRPr="00E11762" w:rsidRDefault="00D94646" w:rsidP="00593F9F">
            <w:pPr>
              <w:tabs>
                <w:tab w:val="decimal" w:pos="648"/>
              </w:tabs>
              <w:ind w:right="-180"/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260" w:type="dxa"/>
            <w:gridSpan w:val="2"/>
          </w:tcPr>
          <w:p w14:paraId="4ACA854A" w14:textId="77777777" w:rsidR="00D94646" w:rsidRPr="00E11762" w:rsidRDefault="00D94646" w:rsidP="00593F9F">
            <w:pPr>
              <w:tabs>
                <w:tab w:val="decimal" w:pos="790"/>
              </w:tabs>
              <w:ind w:right="-18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  <w:gridSpan w:val="2"/>
          </w:tcPr>
          <w:p w14:paraId="5668513B" w14:textId="77777777" w:rsidR="00D94646" w:rsidRPr="00E11762" w:rsidRDefault="00D94646" w:rsidP="00593F9F">
            <w:pPr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440" w:type="dxa"/>
          </w:tcPr>
          <w:p w14:paraId="7B012D1B" w14:textId="77777777" w:rsidR="00D94646" w:rsidRPr="00E11762" w:rsidRDefault="00D94646" w:rsidP="00593F9F">
            <w:pPr>
              <w:tabs>
                <w:tab w:val="decimal" w:pos="970"/>
              </w:tabs>
              <w:ind w:right="-18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</w:tcPr>
          <w:p w14:paraId="772C5B7E" w14:textId="77777777" w:rsidR="00D94646" w:rsidRPr="00E11762" w:rsidRDefault="00D94646" w:rsidP="00593F9F">
            <w:pPr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080" w:type="dxa"/>
          </w:tcPr>
          <w:p w14:paraId="7BBEE62F" w14:textId="77777777" w:rsidR="00D94646" w:rsidRPr="00E11762" w:rsidRDefault="00D94646" w:rsidP="00593F9F">
            <w:pPr>
              <w:tabs>
                <w:tab w:val="decimal" w:pos="648"/>
              </w:tabs>
              <w:ind w:right="-18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52" w:type="dxa"/>
          </w:tcPr>
          <w:p w14:paraId="65918B30" w14:textId="77777777" w:rsidR="00D94646" w:rsidRPr="00E11762" w:rsidRDefault="00D94646" w:rsidP="00593F9F">
            <w:pPr>
              <w:tabs>
                <w:tab w:val="decimal" w:pos="648"/>
              </w:tabs>
              <w:ind w:right="-180"/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278" w:type="dxa"/>
            <w:gridSpan w:val="2"/>
          </w:tcPr>
          <w:p w14:paraId="1B95A2DB" w14:textId="77777777" w:rsidR="00D94646" w:rsidRPr="00E11762" w:rsidRDefault="00D94646" w:rsidP="00593F9F">
            <w:pPr>
              <w:tabs>
                <w:tab w:val="clear" w:pos="680"/>
                <w:tab w:val="decimal" w:pos="700"/>
              </w:tabs>
              <w:ind w:right="-18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</w:tr>
      <w:tr w:rsidR="00D94646" w:rsidRPr="00E11762" w14:paraId="2C20FA01" w14:textId="77777777" w:rsidTr="00593F9F">
        <w:trPr>
          <w:trHeight w:val="20"/>
        </w:trPr>
        <w:tc>
          <w:tcPr>
            <w:tcW w:w="4527" w:type="dxa"/>
            <w:shd w:val="clear" w:color="auto" w:fill="auto"/>
          </w:tcPr>
          <w:p w14:paraId="3F296253" w14:textId="77777777" w:rsidR="00D94646" w:rsidRPr="00E11762" w:rsidRDefault="00D94646" w:rsidP="00593F9F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39" w:type="dxa"/>
          </w:tcPr>
          <w:p w14:paraId="31ADD575" w14:textId="77777777" w:rsidR="00D94646" w:rsidRPr="00E11762" w:rsidRDefault="00D94646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1"/>
                <w:szCs w:val="21"/>
              </w:rPr>
            </w:pPr>
          </w:p>
        </w:tc>
        <w:tc>
          <w:tcPr>
            <w:tcW w:w="236" w:type="dxa"/>
          </w:tcPr>
          <w:p w14:paraId="74E2B208" w14:textId="77777777" w:rsidR="00D94646" w:rsidRPr="00E11762" w:rsidRDefault="00D94646" w:rsidP="00593F9F">
            <w:pPr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345" w:type="dxa"/>
          </w:tcPr>
          <w:p w14:paraId="37D4D684" w14:textId="77777777" w:rsidR="00D94646" w:rsidRPr="00E11762" w:rsidRDefault="00D94646" w:rsidP="00593F9F">
            <w:pPr>
              <w:tabs>
                <w:tab w:val="decimal" w:pos="880"/>
              </w:tabs>
              <w:ind w:right="-1350" w:firstLine="41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7B36584C" w14:textId="77777777" w:rsidR="00D94646" w:rsidRPr="00E11762" w:rsidRDefault="00D94646" w:rsidP="00593F9F">
            <w:pPr>
              <w:ind w:right="-1350" w:firstLine="41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32" w:type="dxa"/>
          </w:tcPr>
          <w:p w14:paraId="6EE64D59" w14:textId="77777777" w:rsidR="00D94646" w:rsidRPr="00E11762" w:rsidRDefault="00D94646" w:rsidP="00593F9F">
            <w:pPr>
              <w:tabs>
                <w:tab w:val="decimal" w:pos="790"/>
              </w:tabs>
              <w:ind w:right="-18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</w:tcPr>
          <w:p w14:paraId="14324559" w14:textId="77777777" w:rsidR="00D94646" w:rsidRPr="00E11762" w:rsidRDefault="00D94646" w:rsidP="00593F9F">
            <w:pPr>
              <w:tabs>
                <w:tab w:val="decimal" w:pos="648"/>
              </w:tabs>
              <w:ind w:right="-180"/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260" w:type="dxa"/>
            <w:gridSpan w:val="2"/>
          </w:tcPr>
          <w:p w14:paraId="679B1E1A" w14:textId="77777777" w:rsidR="00D94646" w:rsidRPr="00E11762" w:rsidRDefault="00D94646" w:rsidP="00593F9F">
            <w:pPr>
              <w:tabs>
                <w:tab w:val="decimal" w:pos="790"/>
              </w:tabs>
              <w:ind w:right="-18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  <w:gridSpan w:val="2"/>
          </w:tcPr>
          <w:p w14:paraId="44DEC32E" w14:textId="77777777" w:rsidR="00D94646" w:rsidRPr="00E11762" w:rsidRDefault="00D94646" w:rsidP="00593F9F">
            <w:pPr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440" w:type="dxa"/>
          </w:tcPr>
          <w:p w14:paraId="30F29F97" w14:textId="77777777" w:rsidR="00D94646" w:rsidRPr="00E11762" w:rsidRDefault="00D94646" w:rsidP="00593F9F">
            <w:pPr>
              <w:tabs>
                <w:tab w:val="decimal" w:pos="970"/>
              </w:tabs>
              <w:ind w:right="-18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</w:tcPr>
          <w:p w14:paraId="66E14290" w14:textId="77777777" w:rsidR="00D94646" w:rsidRPr="00E11762" w:rsidRDefault="00D94646" w:rsidP="00593F9F">
            <w:pPr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080" w:type="dxa"/>
          </w:tcPr>
          <w:p w14:paraId="6AC37EED" w14:textId="77777777" w:rsidR="00D94646" w:rsidRPr="00E11762" w:rsidRDefault="00D94646" w:rsidP="00593F9F">
            <w:pPr>
              <w:tabs>
                <w:tab w:val="decimal" w:pos="648"/>
              </w:tabs>
              <w:ind w:right="-18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52" w:type="dxa"/>
          </w:tcPr>
          <w:p w14:paraId="68E94A86" w14:textId="77777777" w:rsidR="00D94646" w:rsidRPr="00E11762" w:rsidRDefault="00D94646" w:rsidP="00593F9F">
            <w:pPr>
              <w:tabs>
                <w:tab w:val="decimal" w:pos="648"/>
              </w:tabs>
              <w:ind w:right="-180"/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278" w:type="dxa"/>
            <w:gridSpan w:val="2"/>
          </w:tcPr>
          <w:p w14:paraId="58DCDD41" w14:textId="77777777" w:rsidR="00D94646" w:rsidRPr="00E11762" w:rsidRDefault="00D94646" w:rsidP="00593F9F">
            <w:pPr>
              <w:tabs>
                <w:tab w:val="clear" w:pos="680"/>
                <w:tab w:val="decimal" w:pos="700"/>
              </w:tabs>
              <w:ind w:right="-18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</w:tr>
      <w:tr w:rsidR="00D94646" w:rsidRPr="00E11762" w14:paraId="0ED334C4" w14:textId="77777777" w:rsidTr="00593F9F">
        <w:trPr>
          <w:trHeight w:val="20"/>
        </w:trPr>
        <w:tc>
          <w:tcPr>
            <w:tcW w:w="4527" w:type="dxa"/>
            <w:shd w:val="clear" w:color="auto" w:fill="auto"/>
          </w:tcPr>
          <w:p w14:paraId="7E6D0DBE" w14:textId="77777777" w:rsidR="00D94646" w:rsidRPr="00E11762" w:rsidRDefault="00D94646" w:rsidP="00593F9F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  <w:p w14:paraId="1241A5D9" w14:textId="2A2C3EAC" w:rsidR="00EE5446" w:rsidRPr="00E11762" w:rsidRDefault="00EE5446" w:rsidP="00593F9F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39" w:type="dxa"/>
          </w:tcPr>
          <w:p w14:paraId="7B84390A" w14:textId="77777777" w:rsidR="00D94646" w:rsidRPr="00E11762" w:rsidRDefault="00D94646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1"/>
                <w:szCs w:val="21"/>
              </w:rPr>
            </w:pPr>
          </w:p>
        </w:tc>
        <w:tc>
          <w:tcPr>
            <w:tcW w:w="236" w:type="dxa"/>
          </w:tcPr>
          <w:p w14:paraId="1A8D3237" w14:textId="77777777" w:rsidR="00D94646" w:rsidRPr="00E11762" w:rsidRDefault="00D94646" w:rsidP="00593F9F">
            <w:pPr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345" w:type="dxa"/>
          </w:tcPr>
          <w:p w14:paraId="35CC2BF1" w14:textId="77777777" w:rsidR="00D94646" w:rsidRPr="00E11762" w:rsidRDefault="00D94646" w:rsidP="00593F9F">
            <w:pPr>
              <w:tabs>
                <w:tab w:val="decimal" w:pos="880"/>
              </w:tabs>
              <w:ind w:right="-1350" w:firstLine="41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74BE8CB9" w14:textId="77777777" w:rsidR="00D94646" w:rsidRPr="00E11762" w:rsidRDefault="00D94646" w:rsidP="00593F9F">
            <w:pPr>
              <w:ind w:right="-1350" w:firstLine="41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32" w:type="dxa"/>
          </w:tcPr>
          <w:p w14:paraId="4D297CAF" w14:textId="77777777" w:rsidR="00D94646" w:rsidRPr="00E11762" w:rsidRDefault="00D94646" w:rsidP="00593F9F">
            <w:pPr>
              <w:tabs>
                <w:tab w:val="decimal" w:pos="790"/>
              </w:tabs>
              <w:ind w:right="-18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</w:tcPr>
          <w:p w14:paraId="4BA11992" w14:textId="77777777" w:rsidR="00D94646" w:rsidRPr="00E11762" w:rsidRDefault="00D94646" w:rsidP="00593F9F">
            <w:pPr>
              <w:tabs>
                <w:tab w:val="decimal" w:pos="648"/>
              </w:tabs>
              <w:ind w:right="-180"/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260" w:type="dxa"/>
            <w:gridSpan w:val="2"/>
          </w:tcPr>
          <w:p w14:paraId="7E5EC143" w14:textId="77777777" w:rsidR="00D94646" w:rsidRPr="00E11762" w:rsidRDefault="00D94646" w:rsidP="00593F9F">
            <w:pPr>
              <w:tabs>
                <w:tab w:val="decimal" w:pos="790"/>
              </w:tabs>
              <w:ind w:right="-18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  <w:gridSpan w:val="2"/>
          </w:tcPr>
          <w:p w14:paraId="142935A2" w14:textId="77777777" w:rsidR="00D94646" w:rsidRPr="00E11762" w:rsidRDefault="00D94646" w:rsidP="00593F9F">
            <w:pPr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440" w:type="dxa"/>
          </w:tcPr>
          <w:p w14:paraId="0BFB38EF" w14:textId="77777777" w:rsidR="00D94646" w:rsidRPr="00E11762" w:rsidRDefault="00D94646" w:rsidP="00593F9F">
            <w:pPr>
              <w:tabs>
                <w:tab w:val="decimal" w:pos="970"/>
              </w:tabs>
              <w:ind w:right="-18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</w:tcPr>
          <w:p w14:paraId="3FC3DB54" w14:textId="77777777" w:rsidR="00D94646" w:rsidRPr="00E11762" w:rsidRDefault="00D94646" w:rsidP="00593F9F">
            <w:pPr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080" w:type="dxa"/>
          </w:tcPr>
          <w:p w14:paraId="57C1E953" w14:textId="77777777" w:rsidR="00D94646" w:rsidRPr="00E11762" w:rsidRDefault="00D94646" w:rsidP="00593F9F">
            <w:pPr>
              <w:tabs>
                <w:tab w:val="decimal" w:pos="648"/>
              </w:tabs>
              <w:ind w:right="-18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52" w:type="dxa"/>
          </w:tcPr>
          <w:p w14:paraId="4520FDC1" w14:textId="77777777" w:rsidR="00D94646" w:rsidRPr="00E11762" w:rsidRDefault="00D94646" w:rsidP="00593F9F">
            <w:pPr>
              <w:tabs>
                <w:tab w:val="decimal" w:pos="648"/>
              </w:tabs>
              <w:ind w:right="-180"/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278" w:type="dxa"/>
            <w:gridSpan w:val="2"/>
          </w:tcPr>
          <w:p w14:paraId="1DB39E78" w14:textId="77777777" w:rsidR="00D94646" w:rsidRPr="00E11762" w:rsidRDefault="00D94646" w:rsidP="00593F9F">
            <w:pPr>
              <w:tabs>
                <w:tab w:val="clear" w:pos="680"/>
                <w:tab w:val="decimal" w:pos="700"/>
              </w:tabs>
              <w:ind w:right="-18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</w:tr>
      <w:tr w:rsidR="0023367E" w:rsidRPr="00E11762" w14:paraId="7BC97DAB" w14:textId="77777777" w:rsidTr="00593F9F">
        <w:trPr>
          <w:trHeight w:val="20"/>
        </w:trPr>
        <w:tc>
          <w:tcPr>
            <w:tcW w:w="4527" w:type="dxa"/>
            <w:shd w:val="clear" w:color="auto" w:fill="auto"/>
          </w:tcPr>
          <w:p w14:paraId="1FBEBDF7" w14:textId="77777777" w:rsidR="0023367E" w:rsidRPr="00E11762" w:rsidRDefault="0023367E" w:rsidP="00593F9F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39" w:type="dxa"/>
          </w:tcPr>
          <w:p w14:paraId="738A81EC" w14:textId="77777777" w:rsidR="0023367E" w:rsidRPr="00E11762" w:rsidRDefault="0023367E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1"/>
                <w:szCs w:val="21"/>
              </w:rPr>
            </w:pPr>
          </w:p>
        </w:tc>
        <w:tc>
          <w:tcPr>
            <w:tcW w:w="236" w:type="dxa"/>
          </w:tcPr>
          <w:p w14:paraId="23A728BB" w14:textId="77777777" w:rsidR="0023367E" w:rsidRPr="00E11762" w:rsidRDefault="0023367E" w:rsidP="00593F9F">
            <w:pPr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345" w:type="dxa"/>
          </w:tcPr>
          <w:p w14:paraId="5ED25A49" w14:textId="77777777" w:rsidR="0023367E" w:rsidRPr="00E11762" w:rsidRDefault="0023367E" w:rsidP="00593F9F">
            <w:pPr>
              <w:tabs>
                <w:tab w:val="decimal" w:pos="880"/>
              </w:tabs>
              <w:ind w:right="-1350" w:firstLine="41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46DE7FE1" w14:textId="77777777" w:rsidR="0023367E" w:rsidRPr="00E11762" w:rsidRDefault="0023367E" w:rsidP="00593F9F">
            <w:pPr>
              <w:ind w:right="-1350" w:firstLine="41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32" w:type="dxa"/>
          </w:tcPr>
          <w:p w14:paraId="60DCC104" w14:textId="77777777" w:rsidR="0023367E" w:rsidRPr="00E11762" w:rsidRDefault="0023367E" w:rsidP="00593F9F">
            <w:pPr>
              <w:tabs>
                <w:tab w:val="decimal" w:pos="790"/>
              </w:tabs>
              <w:ind w:right="-18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</w:tcPr>
          <w:p w14:paraId="0FE58DF9" w14:textId="77777777" w:rsidR="0023367E" w:rsidRPr="00E11762" w:rsidRDefault="0023367E" w:rsidP="00593F9F">
            <w:pPr>
              <w:tabs>
                <w:tab w:val="decimal" w:pos="648"/>
              </w:tabs>
              <w:ind w:right="-180"/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260" w:type="dxa"/>
            <w:gridSpan w:val="2"/>
          </w:tcPr>
          <w:p w14:paraId="748442ED" w14:textId="77777777" w:rsidR="0023367E" w:rsidRPr="00E11762" w:rsidRDefault="0023367E" w:rsidP="00593F9F">
            <w:pPr>
              <w:tabs>
                <w:tab w:val="decimal" w:pos="790"/>
              </w:tabs>
              <w:ind w:right="-18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  <w:gridSpan w:val="2"/>
          </w:tcPr>
          <w:p w14:paraId="11086427" w14:textId="77777777" w:rsidR="0023367E" w:rsidRPr="00E11762" w:rsidRDefault="0023367E" w:rsidP="00593F9F">
            <w:pPr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440" w:type="dxa"/>
          </w:tcPr>
          <w:p w14:paraId="09F6EEEF" w14:textId="77777777" w:rsidR="0023367E" w:rsidRPr="00E11762" w:rsidRDefault="0023367E" w:rsidP="00593F9F">
            <w:pPr>
              <w:tabs>
                <w:tab w:val="decimal" w:pos="970"/>
              </w:tabs>
              <w:ind w:right="-18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</w:tcPr>
          <w:p w14:paraId="6138F43B" w14:textId="77777777" w:rsidR="0023367E" w:rsidRPr="00E11762" w:rsidRDefault="0023367E" w:rsidP="00593F9F">
            <w:pPr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080" w:type="dxa"/>
          </w:tcPr>
          <w:p w14:paraId="60FE581E" w14:textId="77777777" w:rsidR="0023367E" w:rsidRPr="00E11762" w:rsidRDefault="0023367E" w:rsidP="00593F9F">
            <w:pPr>
              <w:tabs>
                <w:tab w:val="decimal" w:pos="648"/>
              </w:tabs>
              <w:ind w:right="-18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52" w:type="dxa"/>
          </w:tcPr>
          <w:p w14:paraId="18876B31" w14:textId="77777777" w:rsidR="0023367E" w:rsidRPr="00E11762" w:rsidRDefault="0023367E" w:rsidP="00593F9F">
            <w:pPr>
              <w:tabs>
                <w:tab w:val="decimal" w:pos="648"/>
              </w:tabs>
              <w:ind w:right="-180"/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278" w:type="dxa"/>
            <w:gridSpan w:val="2"/>
          </w:tcPr>
          <w:p w14:paraId="1E27E6AF" w14:textId="77777777" w:rsidR="0023367E" w:rsidRPr="00E11762" w:rsidRDefault="0023367E" w:rsidP="00593F9F">
            <w:pPr>
              <w:tabs>
                <w:tab w:val="clear" w:pos="680"/>
                <w:tab w:val="decimal" w:pos="700"/>
              </w:tabs>
              <w:ind w:right="-18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</w:tr>
      <w:tr w:rsidR="00593F9F" w:rsidRPr="00E11762" w14:paraId="5C90FE16" w14:textId="77777777" w:rsidTr="0018378A">
        <w:trPr>
          <w:gridAfter w:val="1"/>
          <w:wAfter w:w="6" w:type="dxa"/>
          <w:trHeight w:val="20"/>
          <w:tblHeader/>
        </w:trPr>
        <w:tc>
          <w:tcPr>
            <w:tcW w:w="4527" w:type="dxa"/>
            <w:shd w:val="clear" w:color="auto" w:fill="auto"/>
          </w:tcPr>
          <w:p w14:paraId="57FBC7F0" w14:textId="77777777" w:rsidR="00593F9F" w:rsidRPr="00E11762" w:rsidRDefault="00593F9F" w:rsidP="00593F9F">
            <w:pPr>
              <w:shd w:val="clear" w:color="auto" w:fill="FFFFFF"/>
              <w:tabs>
                <w:tab w:val="left" w:pos="4014"/>
              </w:tabs>
              <w:spacing w:line="240" w:lineRule="auto"/>
              <w:ind w:left="72" w:right="-108" w:hanging="72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9" w:type="dxa"/>
          </w:tcPr>
          <w:p w14:paraId="71321FB2" w14:textId="77777777" w:rsidR="00593F9F" w:rsidRPr="00E11762" w:rsidRDefault="00593F9F" w:rsidP="00593F9F">
            <w:pPr>
              <w:shd w:val="clear" w:color="auto" w:fill="FFFFFF"/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9297" w:type="dxa"/>
            <w:gridSpan w:val="14"/>
            <w:vAlign w:val="bottom"/>
          </w:tcPr>
          <w:p w14:paraId="2AF6E3E1" w14:textId="77777777" w:rsidR="00593F9F" w:rsidRPr="00E11762" w:rsidRDefault="00593F9F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E1176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93F9F" w:rsidRPr="00E11762" w14:paraId="22800914" w14:textId="77777777" w:rsidTr="0018378A">
        <w:trPr>
          <w:gridAfter w:val="1"/>
          <w:wAfter w:w="6" w:type="dxa"/>
          <w:trHeight w:val="20"/>
          <w:tblHeader/>
        </w:trPr>
        <w:tc>
          <w:tcPr>
            <w:tcW w:w="4527" w:type="dxa"/>
            <w:shd w:val="clear" w:color="auto" w:fill="auto"/>
          </w:tcPr>
          <w:p w14:paraId="4170798B" w14:textId="77777777" w:rsidR="00593F9F" w:rsidRPr="00E11762" w:rsidRDefault="00593F9F" w:rsidP="00593F9F">
            <w:pPr>
              <w:tabs>
                <w:tab w:val="left" w:pos="401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E11762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งบแสดงฐานะการเงิน ณ วันที่</w:t>
            </w:r>
          </w:p>
        </w:tc>
        <w:tc>
          <w:tcPr>
            <w:tcW w:w="239" w:type="dxa"/>
          </w:tcPr>
          <w:p w14:paraId="12F3A463" w14:textId="77777777" w:rsidR="00593F9F" w:rsidRPr="00E11762" w:rsidRDefault="00593F9F" w:rsidP="00593F9F">
            <w:pPr>
              <w:shd w:val="clear" w:color="auto" w:fill="FFFFFF"/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4707" w:type="dxa"/>
            <w:gridSpan w:val="6"/>
            <w:vAlign w:val="bottom"/>
          </w:tcPr>
          <w:p w14:paraId="27F62A1B" w14:textId="77777777" w:rsidR="00593F9F" w:rsidRPr="00E11762" w:rsidRDefault="00593F9F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E11762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E11762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70" w:type="dxa"/>
            <w:gridSpan w:val="2"/>
          </w:tcPr>
          <w:p w14:paraId="29BA13DE" w14:textId="77777777" w:rsidR="00593F9F" w:rsidRPr="00E11762" w:rsidRDefault="00593F9F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320" w:type="dxa"/>
            <w:gridSpan w:val="6"/>
            <w:vAlign w:val="bottom"/>
          </w:tcPr>
          <w:p w14:paraId="6298FF1E" w14:textId="77777777" w:rsidR="00593F9F" w:rsidRPr="00E11762" w:rsidRDefault="00593F9F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E11762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593F9F" w:rsidRPr="00E11762" w14:paraId="2C7AC76E" w14:textId="77777777" w:rsidTr="0018378A">
        <w:trPr>
          <w:trHeight w:val="20"/>
          <w:tblHeader/>
        </w:trPr>
        <w:tc>
          <w:tcPr>
            <w:tcW w:w="4527" w:type="dxa"/>
            <w:shd w:val="clear" w:color="auto" w:fill="auto"/>
          </w:tcPr>
          <w:p w14:paraId="24E8FC50" w14:textId="77777777" w:rsidR="00593F9F" w:rsidRPr="00E11762" w:rsidRDefault="00593F9F" w:rsidP="00593F9F">
            <w:pPr>
              <w:shd w:val="clear" w:color="auto" w:fill="FFFFFF"/>
              <w:tabs>
                <w:tab w:val="left" w:pos="4014"/>
              </w:tabs>
              <w:spacing w:line="240" w:lineRule="auto"/>
              <w:ind w:right="-115" w:firstLine="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19245DCF" w14:textId="77777777" w:rsidR="00593F9F" w:rsidRPr="00E11762" w:rsidRDefault="00593F9F" w:rsidP="00593F9F">
            <w:pPr>
              <w:shd w:val="clear" w:color="auto" w:fill="FFFFFF"/>
              <w:spacing w:line="240" w:lineRule="auto"/>
              <w:ind w:left="-79" w:right="-115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32F9263" w14:textId="77777777" w:rsidR="00593F9F" w:rsidRPr="00E11762" w:rsidRDefault="00593F9F" w:rsidP="00593F9F">
            <w:pPr>
              <w:shd w:val="clear" w:color="auto" w:fill="FFFFFF"/>
              <w:spacing w:line="240" w:lineRule="auto"/>
              <w:ind w:left="-79" w:right="-11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5" w:type="dxa"/>
            <w:vAlign w:val="bottom"/>
          </w:tcPr>
          <w:p w14:paraId="730F9EAD" w14:textId="77777777" w:rsidR="00593F9F" w:rsidRPr="00E11762" w:rsidRDefault="00593F9F" w:rsidP="00593F9F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E11762">
              <w:rPr>
                <w:rFonts w:ascii="Angsana New" w:hAnsi="Angsana New" w:cs="Angsana New"/>
                <w:szCs w:val="22"/>
                <w:cs/>
                <w:lang w:bidi="th-TH"/>
              </w:rPr>
              <w:t>ที่รายงานไว้เดิม</w:t>
            </w:r>
          </w:p>
        </w:tc>
        <w:tc>
          <w:tcPr>
            <w:tcW w:w="270" w:type="dxa"/>
            <w:vAlign w:val="bottom"/>
          </w:tcPr>
          <w:p w14:paraId="39475453" w14:textId="77777777" w:rsidR="00593F9F" w:rsidRPr="00E11762" w:rsidRDefault="00593F9F" w:rsidP="00593F9F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007AC933" w14:textId="77777777" w:rsidR="00593F9F" w:rsidRPr="00E11762" w:rsidRDefault="00593F9F" w:rsidP="00593F9F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E11762">
              <w:rPr>
                <w:rFonts w:ascii="Angsana New" w:hAnsi="Angsana New" w:cs="Angsana New"/>
                <w:szCs w:val="22"/>
                <w:cs/>
                <w:lang w:bidi="th-TH"/>
              </w:rPr>
              <w:t>รายการปรับปรุง</w:t>
            </w:r>
          </w:p>
        </w:tc>
        <w:tc>
          <w:tcPr>
            <w:tcW w:w="270" w:type="dxa"/>
            <w:vAlign w:val="bottom"/>
          </w:tcPr>
          <w:p w14:paraId="0185633A" w14:textId="77777777" w:rsidR="00593F9F" w:rsidRPr="00E11762" w:rsidRDefault="00593F9F" w:rsidP="00593F9F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53C564D" w14:textId="77777777" w:rsidR="00593F9F" w:rsidRPr="00E11762" w:rsidRDefault="00593F9F" w:rsidP="00593F9F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E11762">
              <w:rPr>
                <w:rFonts w:ascii="Angsana New" w:hAnsi="Angsana New" w:cs="Angsana New"/>
                <w:szCs w:val="22"/>
                <w:cs/>
                <w:lang w:bidi="th-TH"/>
              </w:rPr>
              <w:t>ปรับปรุงใหม่</w:t>
            </w:r>
          </w:p>
        </w:tc>
        <w:tc>
          <w:tcPr>
            <w:tcW w:w="270" w:type="dxa"/>
            <w:gridSpan w:val="2"/>
          </w:tcPr>
          <w:p w14:paraId="26C7B016" w14:textId="77777777" w:rsidR="00593F9F" w:rsidRPr="00E11762" w:rsidRDefault="00593F9F" w:rsidP="00593F9F">
            <w:pPr>
              <w:shd w:val="clear" w:color="auto" w:fill="FFFFFF"/>
              <w:spacing w:line="240" w:lineRule="auto"/>
              <w:ind w:left="-79" w:right="-11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55BAFAB5" w14:textId="77777777" w:rsidR="00593F9F" w:rsidRPr="00E11762" w:rsidRDefault="00593F9F" w:rsidP="00593F9F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E11762">
              <w:rPr>
                <w:rFonts w:ascii="Angsana New" w:hAnsi="Angsana New" w:cs="Angsana New"/>
                <w:szCs w:val="22"/>
                <w:cs/>
                <w:lang w:bidi="th-TH"/>
              </w:rPr>
              <w:t>ที่รายงานไว้เดิม</w:t>
            </w:r>
          </w:p>
        </w:tc>
        <w:tc>
          <w:tcPr>
            <w:tcW w:w="270" w:type="dxa"/>
            <w:vAlign w:val="bottom"/>
          </w:tcPr>
          <w:p w14:paraId="0130CCDF" w14:textId="77777777" w:rsidR="00593F9F" w:rsidRPr="00E11762" w:rsidRDefault="00593F9F" w:rsidP="00593F9F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83035B1" w14:textId="77777777" w:rsidR="00593F9F" w:rsidRPr="00E11762" w:rsidRDefault="00593F9F" w:rsidP="00593F9F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E11762">
              <w:rPr>
                <w:rFonts w:ascii="Angsana New" w:hAnsi="Angsana New" w:cs="Angsana New"/>
                <w:szCs w:val="22"/>
                <w:cs/>
                <w:lang w:bidi="th-TH"/>
              </w:rPr>
              <w:t>รายการปรับปรุง</w:t>
            </w:r>
          </w:p>
        </w:tc>
        <w:tc>
          <w:tcPr>
            <w:tcW w:w="252" w:type="dxa"/>
            <w:vAlign w:val="bottom"/>
          </w:tcPr>
          <w:p w14:paraId="7C88A75B" w14:textId="77777777" w:rsidR="00593F9F" w:rsidRPr="00E11762" w:rsidRDefault="00593F9F" w:rsidP="00593F9F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2189547B" w14:textId="77777777" w:rsidR="00593F9F" w:rsidRPr="00E11762" w:rsidRDefault="00593F9F" w:rsidP="00593F9F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E11762">
              <w:rPr>
                <w:rFonts w:ascii="Angsana New" w:hAnsi="Angsana New" w:cs="Angsana New"/>
                <w:szCs w:val="22"/>
                <w:cs/>
                <w:lang w:bidi="th-TH"/>
              </w:rPr>
              <w:t>ปรับปรุงใหม่</w:t>
            </w:r>
          </w:p>
        </w:tc>
      </w:tr>
      <w:tr w:rsidR="00593F9F" w:rsidRPr="00E11762" w14:paraId="756E594F" w14:textId="77777777" w:rsidTr="0018378A">
        <w:trPr>
          <w:gridAfter w:val="1"/>
          <w:wAfter w:w="6" w:type="dxa"/>
          <w:trHeight w:val="333"/>
          <w:tblHeader/>
        </w:trPr>
        <w:tc>
          <w:tcPr>
            <w:tcW w:w="4527" w:type="dxa"/>
            <w:shd w:val="clear" w:color="auto" w:fill="auto"/>
          </w:tcPr>
          <w:p w14:paraId="7D418B24" w14:textId="77777777" w:rsidR="00593F9F" w:rsidRPr="00E11762" w:rsidRDefault="00593F9F" w:rsidP="00593F9F">
            <w:pPr>
              <w:shd w:val="clear" w:color="auto" w:fill="FFFFFF"/>
              <w:spacing w:line="240" w:lineRule="auto"/>
              <w:ind w:left="144" w:right="-108" w:hanging="144"/>
              <w:jc w:val="both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39" w:type="dxa"/>
          </w:tcPr>
          <w:p w14:paraId="5683EF85" w14:textId="77777777" w:rsidR="00593F9F" w:rsidRPr="00E11762" w:rsidRDefault="00593F9F" w:rsidP="00593F9F">
            <w:pPr>
              <w:shd w:val="clear" w:color="auto" w:fill="FFFFFF"/>
              <w:tabs>
                <w:tab w:val="left" w:pos="133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1E889C82" w14:textId="77777777" w:rsidR="00593F9F" w:rsidRPr="00E11762" w:rsidRDefault="00593F9F" w:rsidP="00593F9F">
            <w:pPr>
              <w:shd w:val="clear" w:color="auto" w:fill="FFFFFF"/>
              <w:tabs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61" w:type="dxa"/>
            <w:gridSpan w:val="13"/>
            <w:vAlign w:val="bottom"/>
          </w:tcPr>
          <w:p w14:paraId="79E8DCDF" w14:textId="77777777" w:rsidR="00593F9F" w:rsidRPr="00E11762" w:rsidRDefault="00593F9F" w:rsidP="00593F9F">
            <w:pPr>
              <w:shd w:val="clear" w:color="auto" w:fill="FFFFFF"/>
              <w:tabs>
                <w:tab w:val="decimal" w:pos="61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D94646" w:rsidRPr="00E11762" w14:paraId="0BDBEC18" w14:textId="77777777" w:rsidTr="00593F9F">
        <w:trPr>
          <w:trHeight w:val="20"/>
        </w:trPr>
        <w:tc>
          <w:tcPr>
            <w:tcW w:w="4527" w:type="dxa"/>
            <w:shd w:val="clear" w:color="auto" w:fill="auto"/>
          </w:tcPr>
          <w:p w14:paraId="5D54BCEE" w14:textId="77777777" w:rsidR="00D94646" w:rsidRPr="00E11762" w:rsidRDefault="00D94646" w:rsidP="00593F9F">
            <w:pPr>
              <w:shd w:val="clear" w:color="auto" w:fill="FFFFFF"/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eastAsia="Calibri" w:hAnsi="Angsana New" w:hint="cs"/>
                <w:b/>
                <w:bCs/>
                <w:color w:val="000000"/>
                <w:sz w:val="22"/>
                <w:szCs w:val="22"/>
                <w:cs/>
              </w:rPr>
              <w:t>ส่วนของผู้ถือหุ้น</w:t>
            </w:r>
          </w:p>
        </w:tc>
        <w:tc>
          <w:tcPr>
            <w:tcW w:w="239" w:type="dxa"/>
          </w:tcPr>
          <w:p w14:paraId="16E0DACB" w14:textId="77777777" w:rsidR="00D94646" w:rsidRPr="00E11762" w:rsidRDefault="00D94646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4B36598A" w14:textId="77777777" w:rsidR="00D94646" w:rsidRPr="00E11762" w:rsidRDefault="00D94646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7F15DB05" w14:textId="77777777" w:rsidR="00D94646" w:rsidRPr="00E11762" w:rsidRDefault="00D94646" w:rsidP="00593F9F">
            <w:pPr>
              <w:tabs>
                <w:tab w:val="decimal" w:pos="88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480517F" w14:textId="77777777" w:rsidR="00D94646" w:rsidRPr="00E11762" w:rsidRDefault="00D94646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49C32038" w14:textId="77777777" w:rsidR="00D94646" w:rsidRPr="00E11762" w:rsidRDefault="00D94646" w:rsidP="00593F9F">
            <w:pPr>
              <w:tabs>
                <w:tab w:val="decimal" w:pos="79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DB7EF31" w14:textId="77777777" w:rsidR="00D94646" w:rsidRPr="00E11762" w:rsidRDefault="00D94646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4600563" w14:textId="77777777" w:rsidR="00D94646" w:rsidRPr="00E11762" w:rsidRDefault="00D94646" w:rsidP="00593F9F">
            <w:pPr>
              <w:tabs>
                <w:tab w:val="decimal" w:pos="79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2BB97F5" w14:textId="77777777" w:rsidR="00D94646" w:rsidRPr="00E11762" w:rsidRDefault="00D94646" w:rsidP="00593F9F">
            <w:pPr>
              <w:shd w:val="clear" w:color="auto" w:fill="FFFFFF"/>
              <w:tabs>
                <w:tab w:val="clear" w:pos="680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1C1688D" w14:textId="77777777" w:rsidR="00D94646" w:rsidRPr="00E11762" w:rsidRDefault="00D94646" w:rsidP="00593F9F">
            <w:pPr>
              <w:tabs>
                <w:tab w:val="clear" w:pos="680"/>
                <w:tab w:val="decimal" w:pos="70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3D494D5" w14:textId="77777777" w:rsidR="00D94646" w:rsidRPr="00E11762" w:rsidRDefault="00D94646" w:rsidP="00593F9F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D5E7E47" w14:textId="77777777" w:rsidR="00D94646" w:rsidRPr="00E11762" w:rsidRDefault="00D94646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vAlign w:val="bottom"/>
          </w:tcPr>
          <w:p w14:paraId="3D1F4DE6" w14:textId="77777777" w:rsidR="00D94646" w:rsidRPr="00E11762" w:rsidRDefault="00D94646" w:rsidP="00593F9F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 w:firstLine="3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74FC3DCE" w14:textId="77777777" w:rsidR="00D94646" w:rsidRPr="00E11762" w:rsidRDefault="00D94646" w:rsidP="00593F9F">
            <w:pPr>
              <w:tabs>
                <w:tab w:val="clear" w:pos="680"/>
                <w:tab w:val="decimal" w:pos="70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94646" w:rsidRPr="00E11762" w14:paraId="4B5C15CE" w14:textId="77777777" w:rsidTr="00593F9F">
        <w:trPr>
          <w:trHeight w:val="20"/>
        </w:trPr>
        <w:tc>
          <w:tcPr>
            <w:tcW w:w="4527" w:type="dxa"/>
            <w:shd w:val="clear" w:color="auto" w:fill="auto"/>
          </w:tcPr>
          <w:p w14:paraId="203CAB26" w14:textId="21D8CF69" w:rsidR="00D94646" w:rsidRPr="00E11762" w:rsidRDefault="00D94646" w:rsidP="00593F9F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11762">
              <w:rPr>
                <w:rFonts w:ascii="Angsana New" w:hAnsi="Angsana New"/>
                <w:sz w:val="22"/>
                <w:szCs w:val="22"/>
                <w:cs/>
              </w:rPr>
              <w:t>ทุนเรือนหุ้น</w:t>
            </w:r>
          </w:p>
        </w:tc>
        <w:tc>
          <w:tcPr>
            <w:tcW w:w="239" w:type="dxa"/>
          </w:tcPr>
          <w:p w14:paraId="527E8B79" w14:textId="77777777" w:rsidR="00D94646" w:rsidRPr="00E11762" w:rsidRDefault="00D94646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BB98369" w14:textId="77777777" w:rsidR="00D94646" w:rsidRPr="00E11762" w:rsidRDefault="00D94646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76F346E8" w14:textId="77777777" w:rsidR="00D94646" w:rsidRPr="00E11762" w:rsidRDefault="00D94646" w:rsidP="00593F9F">
            <w:pPr>
              <w:tabs>
                <w:tab w:val="decimal" w:pos="880"/>
              </w:tabs>
              <w:ind w:right="-1350" w:firstLine="6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DF42478" w14:textId="77777777" w:rsidR="00D94646" w:rsidRPr="00E11762" w:rsidRDefault="00D94646" w:rsidP="00593F9F">
            <w:pPr>
              <w:ind w:right="-1350" w:firstLine="4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4A2808E7" w14:textId="77777777" w:rsidR="00D94646" w:rsidRPr="00E11762" w:rsidRDefault="00D94646" w:rsidP="00593F9F">
            <w:pPr>
              <w:tabs>
                <w:tab w:val="decimal" w:pos="880"/>
              </w:tabs>
              <w:ind w:right="-1350" w:firstLine="6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CEA62C0" w14:textId="77777777" w:rsidR="00D94646" w:rsidRPr="00E11762" w:rsidRDefault="00D94646" w:rsidP="00593F9F">
            <w:pPr>
              <w:tabs>
                <w:tab w:val="decimal" w:pos="648"/>
                <w:tab w:val="decimal" w:pos="880"/>
              </w:tabs>
              <w:ind w:right="-1350" w:firstLine="6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6DB61FA" w14:textId="77777777" w:rsidR="00D94646" w:rsidRPr="00E11762" w:rsidRDefault="00D94646" w:rsidP="00593F9F">
            <w:pPr>
              <w:tabs>
                <w:tab w:val="decimal" w:pos="880"/>
              </w:tabs>
              <w:ind w:right="-1350" w:firstLine="70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94A81F8" w14:textId="77777777" w:rsidR="00D94646" w:rsidRPr="00E11762" w:rsidRDefault="00D94646" w:rsidP="00593F9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A68F23D" w14:textId="77777777" w:rsidR="00D94646" w:rsidRPr="00E11762" w:rsidRDefault="00D94646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722049F" w14:textId="77777777" w:rsidR="00D94646" w:rsidRPr="00E11762" w:rsidRDefault="00D94646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F182845" w14:textId="77777777" w:rsidR="00D94646" w:rsidRPr="00E11762" w:rsidRDefault="00D94646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2" w:type="dxa"/>
            <w:vAlign w:val="bottom"/>
          </w:tcPr>
          <w:p w14:paraId="6CCDB71B" w14:textId="77777777" w:rsidR="00D94646" w:rsidRPr="00E11762" w:rsidRDefault="00D94646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2AF6710F" w14:textId="77777777" w:rsidR="00D94646" w:rsidRPr="00E11762" w:rsidRDefault="00D94646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6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81A02" w:rsidRPr="00E11762" w14:paraId="67D75E77" w14:textId="77777777" w:rsidTr="00593F9F">
        <w:trPr>
          <w:trHeight w:val="324"/>
        </w:trPr>
        <w:tc>
          <w:tcPr>
            <w:tcW w:w="4527" w:type="dxa"/>
            <w:shd w:val="clear" w:color="auto" w:fill="auto"/>
          </w:tcPr>
          <w:p w14:paraId="0EFD09B2" w14:textId="51A9D2C9" w:rsidR="00D81A02" w:rsidRPr="00E11762" w:rsidRDefault="00D81A02" w:rsidP="00593F9F">
            <w:pPr>
              <w:spacing w:line="240" w:lineRule="auto"/>
              <w:ind w:left="191" w:right="-108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11762">
              <w:rPr>
                <w:rFonts w:ascii="Angsana New" w:hAnsi="Angsana New" w:hint="cs"/>
                <w:sz w:val="22"/>
                <w:szCs w:val="22"/>
                <w:cs/>
              </w:rPr>
              <w:t>ทุนที่ออกและชำระแล้ว</w:t>
            </w:r>
          </w:p>
        </w:tc>
        <w:tc>
          <w:tcPr>
            <w:tcW w:w="239" w:type="dxa"/>
          </w:tcPr>
          <w:p w14:paraId="1C69B540" w14:textId="77777777" w:rsidR="00D81A02" w:rsidRPr="00E11762" w:rsidRDefault="00D81A02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E5B2BF3" w14:textId="77777777" w:rsidR="00D81A02" w:rsidRPr="00E11762" w:rsidRDefault="00D81A02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</w:tcPr>
          <w:p w14:paraId="2AB1B8A2" w14:textId="2C0EDE23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24,000.00 </w:t>
            </w:r>
          </w:p>
        </w:tc>
        <w:tc>
          <w:tcPr>
            <w:tcW w:w="270" w:type="dxa"/>
            <w:vAlign w:val="bottom"/>
          </w:tcPr>
          <w:p w14:paraId="7F04F0E5" w14:textId="77777777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</w:tcPr>
          <w:p w14:paraId="7B9A7D6B" w14:textId="13942C18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270" w:type="dxa"/>
            <w:vAlign w:val="bottom"/>
          </w:tcPr>
          <w:p w14:paraId="70CA785D" w14:textId="77777777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227889CA" w14:textId="366C4799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24,000.00 </w:t>
            </w:r>
          </w:p>
        </w:tc>
        <w:tc>
          <w:tcPr>
            <w:tcW w:w="270" w:type="dxa"/>
            <w:gridSpan w:val="2"/>
            <w:vAlign w:val="bottom"/>
          </w:tcPr>
          <w:p w14:paraId="054AC38F" w14:textId="77777777" w:rsidR="00D81A02" w:rsidRPr="00E11762" w:rsidRDefault="00D81A02" w:rsidP="00593F9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03CE8C4" w14:textId="5A7BB3C7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>32,000.00</w:t>
            </w:r>
          </w:p>
        </w:tc>
        <w:tc>
          <w:tcPr>
            <w:tcW w:w="270" w:type="dxa"/>
            <w:vAlign w:val="bottom"/>
          </w:tcPr>
          <w:p w14:paraId="5BBA7A4C" w14:textId="77777777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BF2A04F" w14:textId="56ACB99D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240" w:lineRule="auto"/>
              <w:ind w:right="-378"/>
              <w:rPr>
                <w:rFonts w:asciiTheme="majorBidi" w:hAnsiTheme="majorBidi" w:cstheme="majorBidi"/>
                <w:sz w:val="22"/>
                <w:szCs w:val="22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2" w:type="dxa"/>
            <w:vAlign w:val="bottom"/>
          </w:tcPr>
          <w:p w14:paraId="45FCC35A" w14:textId="77777777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0CDF2692" w14:textId="3B5995CD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32,000.00 </w:t>
            </w:r>
          </w:p>
        </w:tc>
      </w:tr>
      <w:tr w:rsidR="00D81A02" w:rsidRPr="00E11762" w14:paraId="7F83BD3E" w14:textId="77777777" w:rsidTr="00593F9F">
        <w:trPr>
          <w:trHeight w:val="20"/>
        </w:trPr>
        <w:tc>
          <w:tcPr>
            <w:tcW w:w="4527" w:type="dxa"/>
            <w:shd w:val="clear" w:color="auto" w:fill="auto"/>
          </w:tcPr>
          <w:p w14:paraId="4C4FFA9C" w14:textId="4C978176" w:rsidR="00D81A02" w:rsidRPr="00E11762" w:rsidRDefault="00D81A02" w:rsidP="00593F9F">
            <w:pPr>
              <w:spacing w:line="240" w:lineRule="auto"/>
              <w:ind w:left="144" w:right="-108" w:hanging="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  <w:cs/>
              </w:rPr>
              <w:t>ทุนเรือนหุ้นที่ออกและชำระแล้ว</w:t>
            </w:r>
            <w:r w:rsidRPr="00E11762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E11762">
              <w:rPr>
                <w:rFonts w:asciiTheme="majorBidi" w:hAnsiTheme="majorBidi" w:cstheme="majorBidi"/>
                <w:sz w:val="22"/>
                <w:szCs w:val="22"/>
                <w:cs/>
              </w:rPr>
              <w:t>ก่อนการจัดโครงสร้างธุรกิจ</w:t>
            </w:r>
          </w:p>
        </w:tc>
        <w:tc>
          <w:tcPr>
            <w:tcW w:w="239" w:type="dxa"/>
          </w:tcPr>
          <w:p w14:paraId="334E046B" w14:textId="77777777" w:rsidR="00D81A02" w:rsidRPr="00E11762" w:rsidRDefault="00D81A02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30C5D3A" w14:textId="77777777" w:rsidR="00D81A02" w:rsidRPr="00E11762" w:rsidRDefault="00D81A02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</w:tcPr>
          <w:p w14:paraId="51F1551D" w14:textId="77777777" w:rsidR="00D81A02" w:rsidRPr="00E11762" w:rsidRDefault="00D81A02" w:rsidP="00593F9F">
            <w:pPr>
              <w:tabs>
                <w:tab w:val="decimal" w:pos="790"/>
              </w:tabs>
              <w:ind w:right="-1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C616A8A" w14:textId="325B18D8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10.10 </w:t>
            </w:r>
          </w:p>
        </w:tc>
        <w:tc>
          <w:tcPr>
            <w:tcW w:w="270" w:type="dxa"/>
            <w:vAlign w:val="bottom"/>
          </w:tcPr>
          <w:p w14:paraId="6040FC42" w14:textId="77777777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</w:tcPr>
          <w:p w14:paraId="730378DE" w14:textId="77777777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81A5ECC" w14:textId="6740D701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7,978.18 </w:t>
            </w:r>
          </w:p>
        </w:tc>
        <w:tc>
          <w:tcPr>
            <w:tcW w:w="270" w:type="dxa"/>
            <w:vAlign w:val="bottom"/>
          </w:tcPr>
          <w:p w14:paraId="66B38462" w14:textId="77777777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3D853308" w14:textId="77777777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FEAA05C" w14:textId="3A038270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7,988.28 </w:t>
            </w:r>
          </w:p>
        </w:tc>
        <w:tc>
          <w:tcPr>
            <w:tcW w:w="270" w:type="dxa"/>
            <w:gridSpan w:val="2"/>
            <w:vAlign w:val="bottom"/>
          </w:tcPr>
          <w:p w14:paraId="3716AD75" w14:textId="77777777" w:rsidR="00D81A02" w:rsidRPr="00E11762" w:rsidRDefault="00D81A02" w:rsidP="00593F9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7FD83D4" w14:textId="77777777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35" w:lineRule="auto"/>
              <w:ind w:right="-64"/>
              <w:rPr>
                <w:rFonts w:ascii="Angsana New" w:hAnsi="Angsana New"/>
                <w:sz w:val="22"/>
                <w:szCs w:val="22"/>
              </w:rPr>
            </w:pPr>
          </w:p>
          <w:p w14:paraId="7C0938A4" w14:textId="33B73AF3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8CEF54D" w14:textId="77777777" w:rsidR="00D81A02" w:rsidRPr="00E11762" w:rsidRDefault="00D81A02" w:rsidP="00593F9F">
            <w:pPr>
              <w:tabs>
                <w:tab w:val="clear" w:pos="454"/>
                <w:tab w:val="clear" w:pos="907"/>
                <w:tab w:val="center" w:pos="458"/>
                <w:tab w:val="decimal" w:pos="880"/>
                <w:tab w:val="right" w:pos="917"/>
              </w:tabs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6A5390F" w14:textId="175D5B70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7,978.10 </w:t>
            </w:r>
          </w:p>
        </w:tc>
        <w:tc>
          <w:tcPr>
            <w:tcW w:w="252" w:type="dxa"/>
            <w:vAlign w:val="bottom"/>
          </w:tcPr>
          <w:p w14:paraId="0B8A9CC4" w14:textId="77777777" w:rsidR="00D81A02" w:rsidRPr="00E11762" w:rsidRDefault="00D81A02" w:rsidP="00593F9F">
            <w:pPr>
              <w:tabs>
                <w:tab w:val="clear" w:pos="454"/>
                <w:tab w:val="clear" w:pos="907"/>
                <w:tab w:val="center" w:pos="459"/>
                <w:tab w:val="decimal" w:pos="648"/>
                <w:tab w:val="decimal" w:pos="880"/>
                <w:tab w:val="right" w:pos="918"/>
              </w:tabs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7389A563" w14:textId="77777777" w:rsidR="00D81A02" w:rsidRPr="00E11762" w:rsidRDefault="00D81A02" w:rsidP="00593F9F">
            <w:pPr>
              <w:tabs>
                <w:tab w:val="decimal" w:pos="876"/>
              </w:tabs>
              <w:spacing w:line="235" w:lineRule="auto"/>
              <w:ind w:right="125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FACB40A" w14:textId="029AAEAB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6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7,978.10 </w:t>
            </w:r>
          </w:p>
        </w:tc>
      </w:tr>
      <w:tr w:rsidR="00D81A02" w:rsidRPr="00E11762" w14:paraId="05D0DF90" w14:textId="77777777" w:rsidTr="00593F9F">
        <w:trPr>
          <w:trHeight w:val="20"/>
        </w:trPr>
        <w:tc>
          <w:tcPr>
            <w:tcW w:w="4527" w:type="dxa"/>
            <w:shd w:val="clear" w:color="auto" w:fill="auto"/>
          </w:tcPr>
          <w:p w14:paraId="4B446FAC" w14:textId="449110BF" w:rsidR="00D81A02" w:rsidRPr="00E11762" w:rsidRDefault="00D81A02" w:rsidP="00593F9F">
            <w:pPr>
              <w:spacing w:line="240" w:lineRule="auto"/>
              <w:ind w:left="10"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1762">
              <w:rPr>
                <w:rFonts w:asciiTheme="majorBidi" w:hAnsiTheme="majorBidi" w:hint="cs"/>
                <w:sz w:val="22"/>
                <w:szCs w:val="22"/>
                <w:cs/>
              </w:rPr>
              <w:t>ส่วนเกินมูลค่าหุ้น</w:t>
            </w:r>
          </w:p>
        </w:tc>
        <w:tc>
          <w:tcPr>
            <w:tcW w:w="239" w:type="dxa"/>
          </w:tcPr>
          <w:p w14:paraId="1B7CF68C" w14:textId="77777777" w:rsidR="00D81A02" w:rsidRPr="00E11762" w:rsidRDefault="00D81A02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40B2344" w14:textId="77777777" w:rsidR="00D81A02" w:rsidRPr="00E11762" w:rsidRDefault="00D81A02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</w:tcPr>
          <w:p w14:paraId="5A54A957" w14:textId="3CA30905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CF14CF0" w14:textId="77777777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</w:tcPr>
          <w:p w14:paraId="50218753" w14:textId="33AFD5EF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270" w:type="dxa"/>
            <w:vAlign w:val="bottom"/>
          </w:tcPr>
          <w:p w14:paraId="315169F9" w14:textId="77777777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1B5B41BD" w14:textId="7BAF0418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270" w:type="dxa"/>
            <w:gridSpan w:val="2"/>
            <w:vAlign w:val="bottom"/>
          </w:tcPr>
          <w:p w14:paraId="16F59FB1" w14:textId="77777777" w:rsidR="00D81A02" w:rsidRPr="00E11762" w:rsidRDefault="00D81A02" w:rsidP="00593F9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7FC0D55" w14:textId="07A9BA0F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35" w:lineRule="auto"/>
              <w:ind w:right="-557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>39,326.51</w:t>
            </w:r>
          </w:p>
        </w:tc>
        <w:tc>
          <w:tcPr>
            <w:tcW w:w="270" w:type="dxa"/>
            <w:vAlign w:val="bottom"/>
          </w:tcPr>
          <w:p w14:paraId="4B987362" w14:textId="77777777" w:rsidR="00D81A02" w:rsidRPr="00E11762" w:rsidRDefault="00D81A02" w:rsidP="00593F9F">
            <w:pPr>
              <w:tabs>
                <w:tab w:val="clear" w:pos="454"/>
                <w:tab w:val="clear" w:pos="907"/>
                <w:tab w:val="center" w:pos="458"/>
                <w:tab w:val="decimal" w:pos="880"/>
                <w:tab w:val="right" w:pos="917"/>
              </w:tabs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28F59F5" w14:textId="15538993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240" w:lineRule="auto"/>
              <w:ind w:right="-378"/>
              <w:rPr>
                <w:rFonts w:asciiTheme="majorBidi" w:hAnsiTheme="majorBidi" w:cstheme="majorBidi"/>
                <w:sz w:val="22"/>
                <w:szCs w:val="22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2" w:type="dxa"/>
            <w:vAlign w:val="bottom"/>
          </w:tcPr>
          <w:p w14:paraId="407AE04C" w14:textId="77777777" w:rsidR="00D81A02" w:rsidRPr="00E11762" w:rsidRDefault="00D81A02" w:rsidP="00593F9F">
            <w:pPr>
              <w:tabs>
                <w:tab w:val="clear" w:pos="454"/>
                <w:tab w:val="clear" w:pos="907"/>
                <w:tab w:val="center" w:pos="459"/>
                <w:tab w:val="decimal" w:pos="648"/>
                <w:tab w:val="decimal" w:pos="880"/>
                <w:tab w:val="right" w:pos="918"/>
              </w:tabs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44FBAAB6" w14:textId="40D181C0" w:rsidR="00D81A02" w:rsidRPr="00E11762" w:rsidRDefault="00D81A02" w:rsidP="00593F9F">
            <w:pPr>
              <w:tabs>
                <w:tab w:val="clear" w:pos="907"/>
                <w:tab w:val="decimal" w:pos="85"/>
              </w:tabs>
              <w:spacing w:line="235" w:lineRule="auto"/>
              <w:ind w:right="7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39,326.51 </w:t>
            </w:r>
          </w:p>
        </w:tc>
      </w:tr>
      <w:tr w:rsidR="00D81A02" w:rsidRPr="00E11762" w14:paraId="6207B716" w14:textId="77777777" w:rsidTr="00593F9F">
        <w:trPr>
          <w:trHeight w:val="20"/>
        </w:trPr>
        <w:tc>
          <w:tcPr>
            <w:tcW w:w="4527" w:type="dxa"/>
            <w:shd w:val="clear" w:color="auto" w:fill="auto"/>
          </w:tcPr>
          <w:p w14:paraId="071AA10B" w14:textId="394CD52F" w:rsidR="00D81A02" w:rsidRPr="00E11762" w:rsidRDefault="00D81A02" w:rsidP="00593F9F">
            <w:pPr>
              <w:spacing w:line="240" w:lineRule="auto"/>
              <w:ind w:left="144" w:right="-108" w:hanging="22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E11762">
              <w:rPr>
                <w:rFonts w:ascii="Angsana New" w:hAnsi="Angsana New" w:hint="cs"/>
                <w:sz w:val="22"/>
                <w:szCs w:val="22"/>
                <w:cs/>
              </w:rPr>
              <w:t>กำไร (ขาดทุน) สะสม</w:t>
            </w:r>
          </w:p>
        </w:tc>
        <w:tc>
          <w:tcPr>
            <w:tcW w:w="239" w:type="dxa"/>
          </w:tcPr>
          <w:p w14:paraId="23A0D98C" w14:textId="77777777" w:rsidR="00D81A02" w:rsidRPr="00E11762" w:rsidRDefault="00D81A02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CC68C53" w14:textId="77777777" w:rsidR="00D81A02" w:rsidRPr="00E11762" w:rsidRDefault="00D81A02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</w:tcPr>
          <w:p w14:paraId="18023C66" w14:textId="5DB98B90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8D3CC6E" w14:textId="77777777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6056545A" w14:textId="56A39C8C" w:rsidR="00D81A02" w:rsidRPr="006619ED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AEEE9F8" w14:textId="77777777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A92B0CC" w14:textId="6110A555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8957CEB" w14:textId="77777777" w:rsidR="00D81A02" w:rsidRPr="00E11762" w:rsidRDefault="00D81A02" w:rsidP="00593F9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9E6120C" w14:textId="2472BEDB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A4F258F" w14:textId="77777777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960B890" w14:textId="6537B049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240" w:lineRule="auto"/>
              <w:ind w:right="-37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2" w:type="dxa"/>
            <w:vAlign w:val="bottom"/>
          </w:tcPr>
          <w:p w14:paraId="6E954F71" w14:textId="77777777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711587CD" w14:textId="1D01B2DE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6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81A02" w:rsidRPr="00E11762" w14:paraId="01FC186D" w14:textId="77777777" w:rsidTr="00593F9F">
        <w:trPr>
          <w:trHeight w:val="20"/>
        </w:trPr>
        <w:tc>
          <w:tcPr>
            <w:tcW w:w="4527" w:type="dxa"/>
            <w:shd w:val="clear" w:color="auto" w:fill="auto"/>
          </w:tcPr>
          <w:p w14:paraId="3A412C76" w14:textId="5A2780D0" w:rsidR="00D81A02" w:rsidRPr="00E11762" w:rsidRDefault="00D81A02" w:rsidP="00593F9F">
            <w:pPr>
              <w:tabs>
                <w:tab w:val="clear" w:pos="227"/>
              </w:tabs>
              <w:spacing w:line="240" w:lineRule="auto"/>
              <w:ind w:left="144" w:right="-108" w:hanging="2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 w:hint="cs"/>
                <w:sz w:val="22"/>
                <w:szCs w:val="22"/>
                <w:cs/>
              </w:rPr>
              <w:t>จัดสรรเป็นทุนสำรองตามกฎหมาย</w:t>
            </w:r>
          </w:p>
        </w:tc>
        <w:tc>
          <w:tcPr>
            <w:tcW w:w="239" w:type="dxa"/>
          </w:tcPr>
          <w:p w14:paraId="71538694" w14:textId="77777777" w:rsidR="00D81A02" w:rsidRPr="00E11762" w:rsidRDefault="00D81A02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C5EC232" w14:textId="77777777" w:rsidR="00D81A02" w:rsidRPr="00E11762" w:rsidRDefault="00D81A02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</w:tcPr>
          <w:p w14:paraId="4A4CB754" w14:textId="6ADD4CD4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26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4.69 </w:t>
            </w:r>
          </w:p>
        </w:tc>
        <w:tc>
          <w:tcPr>
            <w:tcW w:w="270" w:type="dxa"/>
            <w:vAlign w:val="bottom"/>
          </w:tcPr>
          <w:p w14:paraId="7C21F012" w14:textId="77777777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</w:tcPr>
          <w:p w14:paraId="3D03EB95" w14:textId="043CF77F" w:rsidR="00D81A02" w:rsidRPr="006619ED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270" w:type="dxa"/>
            <w:vAlign w:val="bottom"/>
          </w:tcPr>
          <w:p w14:paraId="5A719582" w14:textId="77777777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52818906" w14:textId="31EF7078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4.69 </w:t>
            </w:r>
          </w:p>
        </w:tc>
        <w:tc>
          <w:tcPr>
            <w:tcW w:w="270" w:type="dxa"/>
            <w:gridSpan w:val="2"/>
            <w:vAlign w:val="bottom"/>
          </w:tcPr>
          <w:p w14:paraId="4E727B21" w14:textId="77777777" w:rsidR="00D81A02" w:rsidRPr="00E11762" w:rsidRDefault="00D81A02" w:rsidP="00593F9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8EA7390" w14:textId="7A73E855" w:rsidR="00D81A02" w:rsidRPr="00E11762" w:rsidRDefault="005C7138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58.78</w:t>
            </w:r>
          </w:p>
        </w:tc>
        <w:tc>
          <w:tcPr>
            <w:tcW w:w="270" w:type="dxa"/>
            <w:vAlign w:val="bottom"/>
          </w:tcPr>
          <w:p w14:paraId="7560153B" w14:textId="77777777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21B61F0" w14:textId="2DE5C222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240" w:lineRule="auto"/>
              <w:ind w:right="-378"/>
              <w:rPr>
                <w:rFonts w:asciiTheme="majorBidi" w:hAnsiTheme="majorBidi" w:cstheme="majorBidi"/>
                <w:sz w:val="22"/>
                <w:szCs w:val="22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2" w:type="dxa"/>
            <w:vAlign w:val="bottom"/>
          </w:tcPr>
          <w:p w14:paraId="6F88DE12" w14:textId="77777777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70BC46FC" w14:textId="3EE42621" w:rsidR="00D81A02" w:rsidRPr="00E11762" w:rsidRDefault="005C7138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6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58.78</w:t>
            </w:r>
          </w:p>
        </w:tc>
      </w:tr>
      <w:tr w:rsidR="00D81A02" w:rsidRPr="00E11762" w14:paraId="105E449F" w14:textId="77777777" w:rsidTr="00593F9F">
        <w:trPr>
          <w:trHeight w:val="20"/>
        </w:trPr>
        <w:tc>
          <w:tcPr>
            <w:tcW w:w="4527" w:type="dxa"/>
            <w:shd w:val="clear" w:color="auto" w:fill="auto"/>
          </w:tcPr>
          <w:p w14:paraId="21C4B996" w14:textId="77777777" w:rsidR="00D81A02" w:rsidRPr="00E11762" w:rsidRDefault="00D81A02" w:rsidP="00593F9F">
            <w:pPr>
              <w:tabs>
                <w:tab w:val="clear" w:pos="227"/>
              </w:tabs>
              <w:spacing w:line="240" w:lineRule="auto"/>
              <w:ind w:left="144" w:right="-108" w:hanging="2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 w:hint="cs"/>
                <w:sz w:val="22"/>
                <w:szCs w:val="22"/>
                <w:cs/>
              </w:rPr>
              <w:t>จัดสรรเป็นทุนสำรองตามกฎหมาย</w:t>
            </w:r>
          </w:p>
          <w:p w14:paraId="69DE1AAB" w14:textId="131062D2" w:rsidR="00D81A02" w:rsidRPr="00E11762" w:rsidRDefault="00D81A02" w:rsidP="00593F9F">
            <w:pPr>
              <w:spacing w:line="240" w:lineRule="auto"/>
              <w:ind w:left="144" w:right="-108" w:hanging="1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11762">
              <w:rPr>
                <w:rFonts w:ascii="Angsana New" w:hAnsi="Angsana New" w:hint="cs"/>
                <w:sz w:val="22"/>
                <w:szCs w:val="22"/>
                <w:cs/>
              </w:rPr>
              <w:t xml:space="preserve">      ก่อนการจัดโครงสร้างธุรกิจ</w:t>
            </w:r>
          </w:p>
        </w:tc>
        <w:tc>
          <w:tcPr>
            <w:tcW w:w="239" w:type="dxa"/>
          </w:tcPr>
          <w:p w14:paraId="08B20404" w14:textId="77777777" w:rsidR="00D81A02" w:rsidRPr="00E11762" w:rsidRDefault="00D81A02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050C487" w14:textId="77777777" w:rsidR="00D81A02" w:rsidRPr="00E11762" w:rsidRDefault="00D81A02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</w:tcPr>
          <w:p w14:paraId="1B1D6268" w14:textId="77777777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6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59035ED" w14:textId="515500DA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7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1.00 </w:t>
            </w:r>
          </w:p>
        </w:tc>
        <w:tc>
          <w:tcPr>
            <w:tcW w:w="270" w:type="dxa"/>
            <w:vAlign w:val="bottom"/>
          </w:tcPr>
          <w:p w14:paraId="2871987F" w14:textId="77777777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</w:tcPr>
          <w:p w14:paraId="49BA8150" w14:textId="77777777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8F3F9FC" w14:textId="12FFAC1D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0.38 </w:t>
            </w:r>
          </w:p>
        </w:tc>
        <w:tc>
          <w:tcPr>
            <w:tcW w:w="270" w:type="dxa"/>
            <w:vAlign w:val="bottom"/>
          </w:tcPr>
          <w:p w14:paraId="32C9F4B7" w14:textId="77777777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757A8409" w14:textId="77777777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8BDE4DA" w14:textId="7828539D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1.38 </w:t>
            </w:r>
          </w:p>
        </w:tc>
        <w:tc>
          <w:tcPr>
            <w:tcW w:w="270" w:type="dxa"/>
            <w:gridSpan w:val="2"/>
            <w:vAlign w:val="bottom"/>
          </w:tcPr>
          <w:p w14:paraId="780146E6" w14:textId="77777777" w:rsidR="00D81A02" w:rsidRPr="00E11762" w:rsidRDefault="00D81A02" w:rsidP="00593F9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EA38DD2" w14:textId="77777777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35" w:lineRule="auto"/>
              <w:ind w:right="-64"/>
              <w:rPr>
                <w:rFonts w:ascii="Angsana New" w:hAnsi="Angsana New"/>
                <w:sz w:val="22"/>
                <w:szCs w:val="22"/>
              </w:rPr>
            </w:pPr>
          </w:p>
          <w:p w14:paraId="6409DF3D" w14:textId="63849E75" w:rsidR="00D81A02" w:rsidRPr="006619ED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35" w:lineRule="auto"/>
              <w:ind w:right="-64"/>
              <w:rPr>
                <w:rFonts w:ascii="Angsana New" w:hAnsi="Angsana New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9C60066" w14:textId="77777777" w:rsidR="00D81A02" w:rsidRPr="00E11762" w:rsidRDefault="00D81A02" w:rsidP="00593F9F">
            <w:pPr>
              <w:tabs>
                <w:tab w:val="clear" w:pos="454"/>
                <w:tab w:val="clear" w:pos="907"/>
                <w:tab w:val="center" w:pos="458"/>
                <w:tab w:val="decimal" w:pos="880"/>
                <w:tab w:val="right" w:pos="917"/>
              </w:tabs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1BFE15E" w14:textId="77777777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37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C0A2FB4" w14:textId="6935BE72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548"/>
              <w:rPr>
                <w:rFonts w:asciiTheme="majorBidi" w:hAnsiTheme="majorBidi" w:cstheme="majorBidi"/>
                <w:sz w:val="22"/>
                <w:szCs w:val="22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>0.37</w:t>
            </w:r>
          </w:p>
        </w:tc>
        <w:tc>
          <w:tcPr>
            <w:tcW w:w="252" w:type="dxa"/>
            <w:vAlign w:val="bottom"/>
          </w:tcPr>
          <w:p w14:paraId="5DD506BF" w14:textId="77777777" w:rsidR="00D81A02" w:rsidRPr="00E11762" w:rsidRDefault="00D81A02" w:rsidP="00593F9F">
            <w:pPr>
              <w:tabs>
                <w:tab w:val="clear" w:pos="454"/>
                <w:tab w:val="clear" w:pos="907"/>
                <w:tab w:val="center" w:pos="458"/>
                <w:tab w:val="decimal" w:pos="648"/>
                <w:tab w:val="decimal" w:pos="880"/>
                <w:tab w:val="right" w:pos="917"/>
              </w:tabs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5070BF0D" w14:textId="4DD7F973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64"/>
              <w:rPr>
                <w:rFonts w:asciiTheme="majorBidi" w:hAnsiTheme="majorBidi" w:cstheme="majorBidi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 xml:space="preserve">                             0.37 </w:t>
            </w:r>
          </w:p>
        </w:tc>
      </w:tr>
      <w:tr w:rsidR="00D81A02" w:rsidRPr="00E11762" w14:paraId="79596BBA" w14:textId="77777777" w:rsidTr="00593F9F">
        <w:trPr>
          <w:trHeight w:val="20"/>
        </w:trPr>
        <w:tc>
          <w:tcPr>
            <w:tcW w:w="4527" w:type="dxa"/>
            <w:shd w:val="clear" w:color="auto" w:fill="auto"/>
          </w:tcPr>
          <w:p w14:paraId="109F7037" w14:textId="1C91C00A" w:rsidR="00D81A02" w:rsidRPr="00E11762" w:rsidRDefault="00D81A02" w:rsidP="00593F9F">
            <w:pPr>
              <w:tabs>
                <w:tab w:val="left" w:pos="90"/>
              </w:tabs>
              <w:spacing w:line="240" w:lineRule="auto"/>
              <w:ind w:left="144" w:right="-108" w:hanging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11762">
              <w:rPr>
                <w:rFonts w:asciiTheme="majorBidi" w:hAnsiTheme="majorBidi" w:cstheme="majorBidi" w:hint="cs"/>
                <w:sz w:val="22"/>
                <w:szCs w:val="22"/>
                <w:cs/>
              </w:rPr>
              <w:t>ยังไม่ได้จัดสรร</w:t>
            </w: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E11762">
              <w:rPr>
                <w:rFonts w:asciiTheme="majorBidi" w:hAnsiTheme="majorBidi" w:hint="cs"/>
                <w:sz w:val="22"/>
                <w:szCs w:val="22"/>
                <w:cs/>
              </w:rPr>
              <w:t>ขาดทุนสะสม</w:t>
            </w:r>
            <w:r w:rsidRPr="00E11762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</w:tcPr>
          <w:p w14:paraId="4FA0B264" w14:textId="77777777" w:rsidR="00D81A02" w:rsidRPr="00E11762" w:rsidRDefault="00D81A02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2E879F2" w14:textId="77777777" w:rsidR="00D81A02" w:rsidRPr="00E11762" w:rsidRDefault="00D81A02" w:rsidP="00593F9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</w:tcPr>
          <w:p w14:paraId="0B9B2E08" w14:textId="5C261881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555.78 </w:t>
            </w:r>
          </w:p>
        </w:tc>
        <w:tc>
          <w:tcPr>
            <w:tcW w:w="270" w:type="dxa"/>
            <w:vAlign w:val="center"/>
          </w:tcPr>
          <w:p w14:paraId="5B4198B6" w14:textId="77777777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</w:tcPr>
          <w:p w14:paraId="7E8C539B" w14:textId="48F12372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619ED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</w:p>
        </w:tc>
        <w:tc>
          <w:tcPr>
            <w:tcW w:w="270" w:type="dxa"/>
            <w:vAlign w:val="center"/>
          </w:tcPr>
          <w:p w14:paraId="68706B2D" w14:textId="77777777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3BCC7F94" w14:textId="6B8380DB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555.78 </w:t>
            </w:r>
          </w:p>
        </w:tc>
        <w:tc>
          <w:tcPr>
            <w:tcW w:w="270" w:type="dxa"/>
            <w:gridSpan w:val="2"/>
            <w:vAlign w:val="center"/>
          </w:tcPr>
          <w:p w14:paraId="2F472FA0" w14:textId="77777777" w:rsidR="00D81A02" w:rsidRPr="00E11762" w:rsidRDefault="00D81A02" w:rsidP="00593F9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8FAE550" w14:textId="32959C2A" w:rsidR="00D81A02" w:rsidRPr="00E11762" w:rsidRDefault="00D6426E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1,554.6</w:t>
            </w:r>
            <w:r w:rsidR="003533EA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270" w:type="dxa"/>
            <w:vAlign w:val="center"/>
          </w:tcPr>
          <w:p w14:paraId="2C3C2640" w14:textId="77777777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A942637" w14:textId="445B43C9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378"/>
              <w:rPr>
                <w:rFonts w:asciiTheme="majorBidi" w:hAnsiTheme="majorBidi" w:cstheme="majorBidi"/>
                <w:sz w:val="22"/>
                <w:szCs w:val="22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>(121.94)</w:t>
            </w:r>
          </w:p>
        </w:tc>
        <w:tc>
          <w:tcPr>
            <w:tcW w:w="252" w:type="dxa"/>
            <w:vAlign w:val="center"/>
          </w:tcPr>
          <w:p w14:paraId="408AD1F7" w14:textId="77777777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28A5BD3C" w14:textId="675C34FC" w:rsidR="00D81A02" w:rsidRPr="00E11762" w:rsidRDefault="00D6426E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6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1,432.69</w:t>
            </w:r>
            <w:r w:rsidR="00D81A02" w:rsidRPr="00E11762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</w:tr>
      <w:tr w:rsidR="00D81A02" w:rsidRPr="00E11762" w14:paraId="0F4F75C8" w14:textId="77777777" w:rsidTr="00593F9F">
        <w:trPr>
          <w:trHeight w:val="20"/>
        </w:trPr>
        <w:tc>
          <w:tcPr>
            <w:tcW w:w="4527" w:type="dxa"/>
            <w:shd w:val="clear" w:color="auto" w:fill="auto"/>
          </w:tcPr>
          <w:p w14:paraId="7686C2F7" w14:textId="04891952" w:rsidR="00D81A02" w:rsidRPr="00E11762" w:rsidRDefault="00D81A02" w:rsidP="00593F9F">
            <w:pPr>
              <w:tabs>
                <w:tab w:val="left" w:pos="90"/>
              </w:tabs>
              <w:spacing w:line="240" w:lineRule="auto"/>
              <w:ind w:left="144" w:right="-108" w:hanging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11762">
              <w:rPr>
                <w:rFonts w:asciiTheme="majorBidi" w:hAnsiTheme="majorBidi" w:hint="cs"/>
                <w:sz w:val="22"/>
                <w:szCs w:val="22"/>
                <w:cs/>
              </w:rPr>
              <w:t>ขาดทุนสะสมก่อนการจัดโครงสร้างธุรกิจ</w:t>
            </w:r>
          </w:p>
        </w:tc>
        <w:tc>
          <w:tcPr>
            <w:tcW w:w="239" w:type="dxa"/>
            <w:vAlign w:val="center"/>
          </w:tcPr>
          <w:p w14:paraId="2AF27C70" w14:textId="77777777" w:rsidR="00D81A02" w:rsidRPr="00E11762" w:rsidRDefault="00D81A02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39C8E29" w14:textId="77777777" w:rsidR="00D81A02" w:rsidRPr="00E11762" w:rsidRDefault="00D81A02" w:rsidP="00593F9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5" w:type="dxa"/>
          </w:tcPr>
          <w:p w14:paraId="18067A96" w14:textId="217DB456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E11762">
              <w:rPr>
                <w:rFonts w:asciiTheme="majorBidi" w:hAnsiTheme="majorBidi" w:cstheme="majorBidi" w:hint="cs"/>
                <w:sz w:val="22"/>
                <w:szCs w:val="22"/>
                <w:cs/>
              </w:rPr>
              <w:t>1</w:t>
            </w:r>
            <w:r w:rsidRPr="00E11762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E11762"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E11762">
              <w:rPr>
                <w:rFonts w:asciiTheme="majorBidi" w:hAnsiTheme="majorBidi" w:cstheme="majorBidi"/>
                <w:sz w:val="22"/>
                <w:szCs w:val="22"/>
              </w:rPr>
              <w:t>97)</w:t>
            </w:r>
          </w:p>
        </w:tc>
        <w:tc>
          <w:tcPr>
            <w:tcW w:w="270" w:type="dxa"/>
            <w:vAlign w:val="bottom"/>
          </w:tcPr>
          <w:p w14:paraId="4B998F1A" w14:textId="77777777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</w:tcPr>
          <w:p w14:paraId="5D13C4A4" w14:textId="2EF3415A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(4,035.92)</w:t>
            </w:r>
          </w:p>
        </w:tc>
        <w:tc>
          <w:tcPr>
            <w:tcW w:w="270" w:type="dxa"/>
            <w:vAlign w:val="bottom"/>
          </w:tcPr>
          <w:p w14:paraId="5A6BAC81" w14:textId="77777777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6FC5C466" w14:textId="5690EB82" w:rsidR="00D81A02" w:rsidRPr="00E11762" w:rsidRDefault="00E26B15" w:rsidP="00E2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1" w:firstLine="3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D81A02"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(4,051.89)</w:t>
            </w:r>
          </w:p>
        </w:tc>
        <w:tc>
          <w:tcPr>
            <w:tcW w:w="270" w:type="dxa"/>
            <w:gridSpan w:val="2"/>
            <w:vAlign w:val="bottom"/>
          </w:tcPr>
          <w:p w14:paraId="110C80B5" w14:textId="77777777" w:rsidR="00D81A02" w:rsidRPr="00E11762" w:rsidRDefault="00D81A02" w:rsidP="00593F9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7B258C7" w14:textId="6522AC4C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004868A" w14:textId="77777777" w:rsidR="00D81A02" w:rsidRPr="00E11762" w:rsidRDefault="00D81A02" w:rsidP="00593F9F">
            <w:pPr>
              <w:tabs>
                <w:tab w:val="decimal" w:pos="880"/>
              </w:tabs>
              <w:ind w:right="6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8AA111B" w14:textId="7E38CAD4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378"/>
              <w:rPr>
                <w:rFonts w:asciiTheme="majorBidi" w:hAnsiTheme="majorBidi" w:cstheme="majorBidi"/>
                <w:sz w:val="22"/>
                <w:szCs w:val="22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>(4,307.37)</w:t>
            </w:r>
          </w:p>
        </w:tc>
        <w:tc>
          <w:tcPr>
            <w:tcW w:w="252" w:type="dxa"/>
            <w:vAlign w:val="bottom"/>
          </w:tcPr>
          <w:p w14:paraId="3F5F22C2" w14:textId="77777777" w:rsidR="00D81A02" w:rsidRPr="00E11762" w:rsidRDefault="00D81A02" w:rsidP="00593F9F">
            <w:pPr>
              <w:tabs>
                <w:tab w:val="decimal" w:pos="648"/>
                <w:tab w:val="decimal" w:pos="880"/>
              </w:tabs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3FC54E09" w14:textId="63CA2472" w:rsidR="00D81A02" w:rsidRPr="00E11762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64"/>
              <w:rPr>
                <w:rFonts w:asciiTheme="majorBidi" w:hAnsiTheme="majorBidi" w:cstheme="majorBidi"/>
                <w:sz w:val="22"/>
                <w:szCs w:val="22"/>
              </w:rPr>
            </w:pPr>
            <w:r w:rsidRPr="00E11762">
              <w:rPr>
                <w:rFonts w:ascii="Angsana New" w:hAnsi="Angsana New"/>
                <w:sz w:val="22"/>
                <w:szCs w:val="22"/>
              </w:rPr>
              <w:t>(4,307.37)</w:t>
            </w:r>
          </w:p>
        </w:tc>
      </w:tr>
      <w:tr w:rsidR="00D81A02" w:rsidRPr="00E11762" w14:paraId="7005C1A3" w14:textId="77777777" w:rsidTr="00593F9F">
        <w:trPr>
          <w:trHeight w:val="20"/>
        </w:trPr>
        <w:tc>
          <w:tcPr>
            <w:tcW w:w="4527" w:type="dxa"/>
            <w:shd w:val="clear" w:color="auto" w:fill="auto"/>
          </w:tcPr>
          <w:p w14:paraId="76662A35" w14:textId="4583D3FD" w:rsidR="00D81A02" w:rsidRPr="001D42BC" w:rsidRDefault="00D81A02" w:rsidP="00593F9F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D42BC">
              <w:rPr>
                <w:rFonts w:asciiTheme="majorBidi" w:hAnsiTheme="majorBidi" w:hint="cs"/>
                <w:sz w:val="22"/>
                <w:szCs w:val="22"/>
                <w:cs/>
              </w:rPr>
              <w:t>สำรองการตีราคาที่ดินใหม่</w:t>
            </w:r>
          </w:p>
        </w:tc>
        <w:tc>
          <w:tcPr>
            <w:tcW w:w="239" w:type="dxa"/>
          </w:tcPr>
          <w:p w14:paraId="486E2811" w14:textId="77777777" w:rsidR="00D81A02" w:rsidRPr="001D42BC" w:rsidRDefault="00D81A02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503F4E9" w14:textId="77777777" w:rsidR="00D81A02" w:rsidRPr="001D42BC" w:rsidRDefault="00D81A02" w:rsidP="00593F9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5" w:type="dxa"/>
          </w:tcPr>
          <w:p w14:paraId="43D7553A" w14:textId="281156B4" w:rsidR="00D81A02" w:rsidRPr="001D42BC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1D42BC">
              <w:rPr>
                <w:rFonts w:asciiTheme="majorBidi" w:hAnsiTheme="majorBidi" w:cstheme="majorBidi"/>
                <w:sz w:val="22"/>
                <w:szCs w:val="22"/>
              </w:rPr>
              <w:t>5,030.92</w:t>
            </w:r>
          </w:p>
        </w:tc>
        <w:tc>
          <w:tcPr>
            <w:tcW w:w="270" w:type="dxa"/>
            <w:vAlign w:val="bottom"/>
          </w:tcPr>
          <w:p w14:paraId="36ED6FF5" w14:textId="77777777" w:rsidR="00D81A02" w:rsidRPr="001D42BC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</w:tcPr>
          <w:p w14:paraId="4DECD455" w14:textId="4F7D1FEC" w:rsidR="00D81A02" w:rsidRPr="001D42BC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42BC"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</w:p>
        </w:tc>
        <w:tc>
          <w:tcPr>
            <w:tcW w:w="270" w:type="dxa"/>
            <w:vAlign w:val="bottom"/>
          </w:tcPr>
          <w:p w14:paraId="119AA1EA" w14:textId="77777777" w:rsidR="00D81A02" w:rsidRPr="001D42BC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74424A19" w14:textId="0E3E9002" w:rsidR="00D81A02" w:rsidRPr="001D42BC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1D42BC">
              <w:rPr>
                <w:rFonts w:asciiTheme="majorBidi" w:hAnsiTheme="majorBidi" w:cstheme="majorBidi"/>
                <w:sz w:val="22"/>
                <w:szCs w:val="22"/>
              </w:rPr>
              <w:t xml:space="preserve"> 5,030.92 </w:t>
            </w:r>
          </w:p>
        </w:tc>
        <w:tc>
          <w:tcPr>
            <w:tcW w:w="270" w:type="dxa"/>
            <w:gridSpan w:val="2"/>
            <w:vAlign w:val="bottom"/>
          </w:tcPr>
          <w:p w14:paraId="2E2194D9" w14:textId="77777777" w:rsidR="00D81A02" w:rsidRPr="001D42BC" w:rsidRDefault="00D81A02" w:rsidP="00593F9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95814BC" w14:textId="7412EA52" w:rsidR="00D81A02" w:rsidRPr="001D42BC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1D42BC">
              <w:rPr>
                <w:rFonts w:ascii="Angsana New" w:hAnsi="Angsana New"/>
                <w:sz w:val="22"/>
                <w:szCs w:val="22"/>
              </w:rPr>
              <w:t>7,337.33</w:t>
            </w:r>
          </w:p>
        </w:tc>
        <w:tc>
          <w:tcPr>
            <w:tcW w:w="270" w:type="dxa"/>
            <w:vAlign w:val="bottom"/>
          </w:tcPr>
          <w:p w14:paraId="23204A37" w14:textId="77777777" w:rsidR="00D81A02" w:rsidRPr="001D42BC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8CBD242" w14:textId="14B433CB" w:rsidR="00D81A02" w:rsidRPr="001D42BC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240" w:lineRule="auto"/>
              <w:ind w:right="-378"/>
              <w:rPr>
                <w:rFonts w:asciiTheme="majorBidi" w:hAnsiTheme="majorBidi" w:cstheme="majorBidi"/>
                <w:sz w:val="22"/>
                <w:szCs w:val="22"/>
              </w:rPr>
            </w:pPr>
            <w:r w:rsidRPr="001D42B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2" w:type="dxa"/>
            <w:vAlign w:val="bottom"/>
          </w:tcPr>
          <w:p w14:paraId="2E4E033F" w14:textId="77777777" w:rsidR="00D81A02" w:rsidRPr="001D42BC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01DF567E" w14:textId="6033AAB7" w:rsidR="00D81A02" w:rsidRPr="001D42BC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64"/>
              <w:rPr>
                <w:rFonts w:asciiTheme="majorBidi" w:hAnsiTheme="majorBidi" w:cstheme="majorBidi"/>
                <w:sz w:val="22"/>
                <w:szCs w:val="22"/>
              </w:rPr>
            </w:pPr>
            <w:r w:rsidRPr="001D42BC">
              <w:rPr>
                <w:rFonts w:ascii="Angsana New" w:hAnsi="Angsana New"/>
                <w:sz w:val="22"/>
                <w:szCs w:val="22"/>
              </w:rPr>
              <w:t>7,337.33</w:t>
            </w:r>
          </w:p>
        </w:tc>
      </w:tr>
      <w:tr w:rsidR="00D81A02" w:rsidRPr="00E11762" w14:paraId="7E229631" w14:textId="77777777" w:rsidTr="00593F9F">
        <w:trPr>
          <w:trHeight w:val="20"/>
        </w:trPr>
        <w:tc>
          <w:tcPr>
            <w:tcW w:w="4527" w:type="dxa"/>
            <w:shd w:val="clear" w:color="auto" w:fill="auto"/>
          </w:tcPr>
          <w:p w14:paraId="2E266171" w14:textId="35683EE3" w:rsidR="00D81A02" w:rsidRPr="001D42BC" w:rsidRDefault="00D81A02" w:rsidP="00593F9F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1D42BC">
              <w:rPr>
                <w:rFonts w:asciiTheme="majorBidi" w:hAnsiTheme="majorBidi" w:hint="cs"/>
                <w:sz w:val="22"/>
                <w:szCs w:val="22"/>
                <w:cs/>
              </w:rPr>
              <w:t>สำรองการตีราคาที่ดินใหม่ก่อนการจัดโครงสร้างธุรกิจ</w:t>
            </w:r>
          </w:p>
        </w:tc>
        <w:tc>
          <w:tcPr>
            <w:tcW w:w="239" w:type="dxa"/>
          </w:tcPr>
          <w:p w14:paraId="117509B7" w14:textId="77777777" w:rsidR="00D81A02" w:rsidRPr="001D42BC" w:rsidRDefault="00D81A02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20266E7" w14:textId="77777777" w:rsidR="00D81A02" w:rsidRPr="001D42BC" w:rsidRDefault="00D81A02" w:rsidP="00593F9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5" w:type="dxa"/>
          </w:tcPr>
          <w:p w14:paraId="41329950" w14:textId="00CB565B" w:rsidR="00D81A02" w:rsidRPr="001D42BC" w:rsidRDefault="006619ED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1D42B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D307365" w14:textId="77777777" w:rsidR="00D81A02" w:rsidRPr="001D42BC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</w:tcPr>
          <w:p w14:paraId="56C7C1A8" w14:textId="11274617" w:rsidR="00D81A02" w:rsidRPr="001D42BC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42BC">
              <w:rPr>
                <w:rFonts w:asciiTheme="majorBidi" w:hAnsiTheme="majorBidi" w:cstheme="majorBidi"/>
                <w:sz w:val="22"/>
                <w:szCs w:val="22"/>
              </w:rPr>
              <w:t xml:space="preserve"> 8,054.03 </w:t>
            </w:r>
          </w:p>
        </w:tc>
        <w:tc>
          <w:tcPr>
            <w:tcW w:w="270" w:type="dxa"/>
            <w:vAlign w:val="bottom"/>
          </w:tcPr>
          <w:p w14:paraId="485D2D50" w14:textId="77777777" w:rsidR="00D81A02" w:rsidRPr="001D42BC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39A02364" w14:textId="2AB89E06" w:rsidR="00D81A02" w:rsidRPr="001D42BC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1D42BC">
              <w:rPr>
                <w:rFonts w:asciiTheme="majorBidi" w:hAnsiTheme="majorBidi" w:cstheme="majorBidi"/>
                <w:sz w:val="22"/>
                <w:szCs w:val="22"/>
              </w:rPr>
              <w:t xml:space="preserve"> 8,054.03 </w:t>
            </w:r>
          </w:p>
        </w:tc>
        <w:tc>
          <w:tcPr>
            <w:tcW w:w="270" w:type="dxa"/>
            <w:gridSpan w:val="2"/>
            <w:vAlign w:val="bottom"/>
          </w:tcPr>
          <w:p w14:paraId="4F7A7830" w14:textId="77777777" w:rsidR="00D81A02" w:rsidRPr="001D42BC" w:rsidRDefault="00D81A02" w:rsidP="00593F9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861A082" w14:textId="3929229F" w:rsidR="00D81A02" w:rsidRPr="001D42BC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49" w:right="66"/>
              <w:rPr>
                <w:rFonts w:ascii="Angsana New" w:hAnsi="Angsana New"/>
                <w:sz w:val="22"/>
                <w:szCs w:val="22"/>
              </w:rPr>
            </w:pPr>
            <w:r w:rsidRPr="001D42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4575140" w14:textId="77777777" w:rsidR="00D81A02" w:rsidRPr="001D42BC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4D4DCAA" w14:textId="7A21F610" w:rsidR="00D81A02" w:rsidRPr="001D42BC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378"/>
              <w:rPr>
                <w:rFonts w:asciiTheme="majorBidi" w:hAnsiTheme="majorBidi" w:cstheme="majorBidi"/>
                <w:sz w:val="22"/>
                <w:szCs w:val="22"/>
              </w:rPr>
            </w:pPr>
            <w:r w:rsidRPr="001D42BC">
              <w:rPr>
                <w:rFonts w:asciiTheme="majorBidi" w:hAnsiTheme="majorBidi" w:cstheme="majorBidi"/>
                <w:sz w:val="22"/>
                <w:szCs w:val="22"/>
              </w:rPr>
              <w:t>11,595.58</w:t>
            </w:r>
          </w:p>
        </w:tc>
        <w:tc>
          <w:tcPr>
            <w:tcW w:w="252" w:type="dxa"/>
            <w:vAlign w:val="bottom"/>
          </w:tcPr>
          <w:p w14:paraId="55224C7C" w14:textId="77777777" w:rsidR="00D81A02" w:rsidRPr="001D42BC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1FDD0C03" w14:textId="03E9CEE2" w:rsidR="00D81A02" w:rsidRPr="001D42BC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64"/>
              <w:rPr>
                <w:rFonts w:ascii="Angsana New" w:hAnsi="Angsana New"/>
                <w:sz w:val="22"/>
                <w:szCs w:val="22"/>
              </w:rPr>
            </w:pPr>
            <w:r w:rsidRPr="001D42BC">
              <w:rPr>
                <w:rFonts w:ascii="Angsana New" w:hAnsi="Angsana New"/>
                <w:sz w:val="22"/>
                <w:szCs w:val="22"/>
              </w:rPr>
              <w:t>11,595.58</w:t>
            </w:r>
          </w:p>
        </w:tc>
      </w:tr>
      <w:tr w:rsidR="00D81A02" w:rsidRPr="00E11762" w14:paraId="7135DF20" w14:textId="77777777" w:rsidTr="00593F9F">
        <w:trPr>
          <w:trHeight w:val="20"/>
        </w:trPr>
        <w:tc>
          <w:tcPr>
            <w:tcW w:w="4527" w:type="dxa"/>
            <w:shd w:val="clear" w:color="auto" w:fill="auto"/>
          </w:tcPr>
          <w:p w14:paraId="03E782C3" w14:textId="7EDCC6A6" w:rsidR="00D81A02" w:rsidRPr="001D42BC" w:rsidRDefault="00D81A02" w:rsidP="00593F9F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1D42BC">
              <w:rPr>
                <w:rFonts w:asciiTheme="majorBidi" w:hAnsiTheme="majorBidi" w:hint="cs"/>
                <w:sz w:val="22"/>
                <w:szCs w:val="22"/>
                <w:cs/>
              </w:rPr>
              <w:t>ผลต่างจากการรวมธุรกิจภายใต้การควบคุมเดียวกัน</w:t>
            </w:r>
          </w:p>
        </w:tc>
        <w:tc>
          <w:tcPr>
            <w:tcW w:w="239" w:type="dxa"/>
          </w:tcPr>
          <w:p w14:paraId="63903034" w14:textId="77777777" w:rsidR="00D81A02" w:rsidRPr="001D42BC" w:rsidRDefault="00D81A02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D963207" w14:textId="77777777" w:rsidR="00D81A02" w:rsidRPr="001D42BC" w:rsidRDefault="00D81A02" w:rsidP="00593F9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5" w:type="dxa"/>
          </w:tcPr>
          <w:p w14:paraId="760A0909" w14:textId="752EC298" w:rsidR="00D81A02" w:rsidRPr="001D42BC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1D42BC">
              <w:rPr>
                <w:rFonts w:asciiTheme="majorBidi" w:hAnsiTheme="majorBidi" w:cstheme="majorBidi"/>
                <w:sz w:val="22"/>
                <w:szCs w:val="22"/>
              </w:rPr>
              <w:t>(4,587.97)</w:t>
            </w:r>
          </w:p>
        </w:tc>
        <w:tc>
          <w:tcPr>
            <w:tcW w:w="270" w:type="dxa"/>
            <w:vAlign w:val="bottom"/>
          </w:tcPr>
          <w:p w14:paraId="7A099DF2" w14:textId="77777777" w:rsidR="00D81A02" w:rsidRPr="001D42BC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5DFD3A88" w14:textId="07931277" w:rsidR="00D81A02" w:rsidRPr="001D42BC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42BC"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</w:p>
        </w:tc>
        <w:tc>
          <w:tcPr>
            <w:tcW w:w="270" w:type="dxa"/>
            <w:vAlign w:val="bottom"/>
          </w:tcPr>
          <w:p w14:paraId="56BB69B8" w14:textId="77777777" w:rsidR="00D81A02" w:rsidRPr="001D42BC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ED38A6A" w14:textId="60F30A93" w:rsidR="00D81A02" w:rsidRPr="001D42BC" w:rsidRDefault="00E26B15" w:rsidP="00E2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1" w:firstLine="3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="00D81A02" w:rsidRPr="001D42BC">
              <w:rPr>
                <w:rFonts w:asciiTheme="majorBidi" w:hAnsiTheme="majorBidi" w:cstheme="majorBidi"/>
                <w:sz w:val="22"/>
                <w:szCs w:val="22"/>
              </w:rPr>
              <w:t>(4,587.97)</w:t>
            </w:r>
          </w:p>
        </w:tc>
        <w:tc>
          <w:tcPr>
            <w:tcW w:w="270" w:type="dxa"/>
            <w:gridSpan w:val="2"/>
            <w:vAlign w:val="bottom"/>
          </w:tcPr>
          <w:p w14:paraId="4471E4CA" w14:textId="77777777" w:rsidR="00D81A02" w:rsidRPr="001D42BC" w:rsidRDefault="00D81A02" w:rsidP="00593F9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06302F5" w14:textId="3BB26C60" w:rsidR="00D81A02" w:rsidRPr="001D42BC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1D42BC">
              <w:rPr>
                <w:rFonts w:ascii="Angsana New" w:hAnsi="Angsana New"/>
                <w:sz w:val="22"/>
                <w:szCs w:val="22"/>
              </w:rPr>
              <w:t xml:space="preserve"> (4,615.59)</w:t>
            </w:r>
          </w:p>
        </w:tc>
        <w:tc>
          <w:tcPr>
            <w:tcW w:w="270" w:type="dxa"/>
            <w:vAlign w:val="bottom"/>
          </w:tcPr>
          <w:p w14:paraId="51754838" w14:textId="77777777" w:rsidR="00D81A02" w:rsidRPr="001D42BC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B6076AB" w14:textId="46F46229" w:rsidR="00D81A02" w:rsidRPr="001D42BC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240" w:lineRule="auto"/>
              <w:ind w:right="-378"/>
              <w:rPr>
                <w:rFonts w:asciiTheme="majorBidi" w:hAnsiTheme="majorBidi" w:cstheme="majorBidi"/>
                <w:sz w:val="22"/>
                <w:szCs w:val="22"/>
              </w:rPr>
            </w:pPr>
            <w:r w:rsidRPr="001D42B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2" w:type="dxa"/>
            <w:vAlign w:val="bottom"/>
          </w:tcPr>
          <w:p w14:paraId="5EB54E4B" w14:textId="77777777" w:rsidR="00D81A02" w:rsidRPr="001D42BC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6C897AB8" w14:textId="28669D15" w:rsidR="00D81A02" w:rsidRPr="001D42BC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64"/>
              <w:rPr>
                <w:rFonts w:ascii="Angsana New" w:hAnsi="Angsana New"/>
                <w:sz w:val="22"/>
                <w:szCs w:val="22"/>
              </w:rPr>
            </w:pPr>
            <w:r w:rsidRPr="001D42BC">
              <w:rPr>
                <w:rFonts w:ascii="Angsana New" w:hAnsi="Angsana New"/>
                <w:sz w:val="22"/>
                <w:szCs w:val="22"/>
              </w:rPr>
              <w:t>(4,615.59)</w:t>
            </w:r>
          </w:p>
        </w:tc>
      </w:tr>
      <w:tr w:rsidR="00D81A02" w:rsidRPr="00E11762" w14:paraId="7886F163" w14:textId="77777777" w:rsidTr="00593F9F">
        <w:trPr>
          <w:trHeight w:val="20"/>
        </w:trPr>
        <w:tc>
          <w:tcPr>
            <w:tcW w:w="4527" w:type="dxa"/>
            <w:shd w:val="clear" w:color="auto" w:fill="auto"/>
          </w:tcPr>
          <w:p w14:paraId="4FE5F5EC" w14:textId="0D535785" w:rsidR="00D81A02" w:rsidRPr="001D42BC" w:rsidRDefault="00D81A02" w:rsidP="00593F9F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D42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รวมส่วนของ</w:t>
            </w:r>
            <w:r w:rsidR="002D632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บริษัทใหญ่</w:t>
            </w:r>
          </w:p>
        </w:tc>
        <w:tc>
          <w:tcPr>
            <w:tcW w:w="239" w:type="dxa"/>
          </w:tcPr>
          <w:p w14:paraId="44184DEE" w14:textId="77777777" w:rsidR="00D81A02" w:rsidRPr="001D42BC" w:rsidRDefault="00D81A02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3726C37" w14:textId="77777777" w:rsidR="00D81A02" w:rsidRPr="001D42BC" w:rsidRDefault="00D81A02" w:rsidP="00593F9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14:paraId="07AE6222" w14:textId="218AB196" w:rsidR="00D81A02" w:rsidRPr="001D42BC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D42B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24,998.55</w:t>
            </w:r>
          </w:p>
        </w:tc>
        <w:tc>
          <w:tcPr>
            <w:tcW w:w="270" w:type="dxa"/>
          </w:tcPr>
          <w:p w14:paraId="47F77869" w14:textId="77777777" w:rsidR="00D81A02" w:rsidRPr="001D42BC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D3279C" w14:textId="74602255" w:rsidR="00D81A02" w:rsidRPr="001D42BC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1D42B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11,996.67</w:t>
            </w:r>
          </w:p>
        </w:tc>
        <w:tc>
          <w:tcPr>
            <w:tcW w:w="270" w:type="dxa"/>
          </w:tcPr>
          <w:p w14:paraId="6EA39935" w14:textId="77777777" w:rsidR="00D81A02" w:rsidRPr="001D42BC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398B1B" w14:textId="27121CC7" w:rsidR="00D81A02" w:rsidRPr="001D42BC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D42B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36,995.22</w:t>
            </w:r>
          </w:p>
        </w:tc>
        <w:tc>
          <w:tcPr>
            <w:tcW w:w="270" w:type="dxa"/>
            <w:gridSpan w:val="2"/>
          </w:tcPr>
          <w:p w14:paraId="5B9A403B" w14:textId="77777777" w:rsidR="00D81A02" w:rsidRPr="001D42BC" w:rsidRDefault="00D81A02" w:rsidP="00661016">
            <w:pPr>
              <w:pStyle w:val="ListParagraph"/>
              <w:numPr>
                <w:ilvl w:val="0"/>
                <w:numId w:val="37"/>
              </w:numPr>
              <w:jc w:val="right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F04D4" w14:textId="0AD76107" w:rsidR="00D81A02" w:rsidRPr="001D42BC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D42B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    75,661.66</w:t>
            </w:r>
          </w:p>
        </w:tc>
        <w:tc>
          <w:tcPr>
            <w:tcW w:w="270" w:type="dxa"/>
            <w:vAlign w:val="bottom"/>
          </w:tcPr>
          <w:p w14:paraId="3A891A59" w14:textId="77777777" w:rsidR="00D81A02" w:rsidRPr="001D42BC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8C4A04C" w14:textId="245DD8B7" w:rsidR="00D81A02" w:rsidRPr="001D42BC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1D42BC">
              <w:rPr>
                <w:rFonts w:ascii="Angsana New" w:hAnsi="Angsana New"/>
                <w:b/>
                <w:bCs/>
                <w:sz w:val="22"/>
                <w:szCs w:val="22"/>
              </w:rPr>
              <w:t>15,144.74</w:t>
            </w:r>
          </w:p>
        </w:tc>
        <w:tc>
          <w:tcPr>
            <w:tcW w:w="252" w:type="dxa"/>
          </w:tcPr>
          <w:p w14:paraId="6A4666E3" w14:textId="77777777" w:rsidR="00D81A02" w:rsidRPr="001D42BC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E60628" w14:textId="3F4F9A34" w:rsidR="00D81A02" w:rsidRPr="001D42BC" w:rsidRDefault="00D81A02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6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D42BC">
              <w:rPr>
                <w:rFonts w:ascii="Angsana New" w:hAnsi="Angsana New"/>
                <w:b/>
                <w:bCs/>
                <w:sz w:val="22"/>
                <w:szCs w:val="22"/>
              </w:rPr>
              <w:t>90,806.40</w:t>
            </w:r>
          </w:p>
        </w:tc>
      </w:tr>
      <w:tr w:rsidR="0023367E" w:rsidRPr="00E11762" w14:paraId="0E50FF04" w14:textId="77777777" w:rsidTr="00593F9F">
        <w:trPr>
          <w:trHeight w:val="20"/>
        </w:trPr>
        <w:tc>
          <w:tcPr>
            <w:tcW w:w="4527" w:type="dxa"/>
            <w:shd w:val="clear" w:color="auto" w:fill="auto"/>
          </w:tcPr>
          <w:p w14:paraId="425E2312" w14:textId="52869F13" w:rsidR="0023367E" w:rsidRPr="00DF6454" w:rsidRDefault="0023367E" w:rsidP="00593F9F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454">
              <w:rPr>
                <w:rFonts w:asciiTheme="majorBidi" w:hAnsiTheme="majorBidi" w:cstheme="majorBidi" w:hint="cs"/>
                <w:sz w:val="22"/>
                <w:szCs w:val="22"/>
                <w:cs/>
              </w:rPr>
              <w:t>ส่วนได้เสียที่ไม่มีอำนาจควบคุม</w:t>
            </w:r>
          </w:p>
        </w:tc>
        <w:tc>
          <w:tcPr>
            <w:tcW w:w="239" w:type="dxa"/>
          </w:tcPr>
          <w:p w14:paraId="30744DA5" w14:textId="77777777" w:rsidR="0023367E" w:rsidRPr="001D42BC" w:rsidRDefault="0023367E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8D38030" w14:textId="77777777" w:rsidR="0023367E" w:rsidRPr="001D42BC" w:rsidRDefault="0023367E" w:rsidP="00593F9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14:paraId="64E9BC0E" w14:textId="71EF64A7" w:rsidR="0023367E" w:rsidRPr="00A445B9" w:rsidRDefault="0023367E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A445B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5E0406C" w14:textId="77777777" w:rsidR="0023367E" w:rsidRPr="00A445B9" w:rsidRDefault="0023367E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14592F" w14:textId="4D09D5AD" w:rsidR="0023367E" w:rsidRPr="00A445B9" w:rsidRDefault="0023367E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445B9">
              <w:rPr>
                <w:rFonts w:asciiTheme="majorBidi" w:hAnsiTheme="majorBidi" w:cstheme="majorBidi"/>
                <w:sz w:val="22"/>
                <w:szCs w:val="22"/>
              </w:rPr>
              <w:t>0.29</w:t>
            </w:r>
          </w:p>
        </w:tc>
        <w:tc>
          <w:tcPr>
            <w:tcW w:w="270" w:type="dxa"/>
          </w:tcPr>
          <w:p w14:paraId="22AE33EC" w14:textId="77777777" w:rsidR="0023367E" w:rsidRPr="00A445B9" w:rsidRDefault="0023367E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AA207" w14:textId="2F21F91D" w:rsidR="0023367E" w:rsidRPr="00A445B9" w:rsidRDefault="0023367E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A445B9">
              <w:rPr>
                <w:rFonts w:asciiTheme="majorBidi" w:hAnsiTheme="majorBidi" w:cstheme="majorBidi"/>
                <w:sz w:val="22"/>
                <w:szCs w:val="22"/>
              </w:rPr>
              <w:t>0.29</w:t>
            </w:r>
          </w:p>
        </w:tc>
        <w:tc>
          <w:tcPr>
            <w:tcW w:w="270" w:type="dxa"/>
            <w:gridSpan w:val="2"/>
          </w:tcPr>
          <w:p w14:paraId="02F6B05A" w14:textId="77777777" w:rsidR="0023367E" w:rsidRPr="00A445B9" w:rsidRDefault="0023367E" w:rsidP="00661016">
            <w:pPr>
              <w:pStyle w:val="ListParagraph"/>
              <w:numPr>
                <w:ilvl w:val="0"/>
                <w:numId w:val="37"/>
              </w:numPr>
              <w:jc w:val="right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81CF3" w14:textId="5321A012" w:rsidR="0023367E" w:rsidRPr="00A445B9" w:rsidRDefault="0023367E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49"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A445B9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-</w:t>
            </w:r>
          </w:p>
        </w:tc>
        <w:tc>
          <w:tcPr>
            <w:tcW w:w="270" w:type="dxa"/>
            <w:vAlign w:val="bottom"/>
          </w:tcPr>
          <w:p w14:paraId="19DB6F39" w14:textId="77777777" w:rsidR="0023367E" w:rsidRPr="00A445B9" w:rsidRDefault="0023367E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2469921" w14:textId="71E6D0F0" w:rsidR="0023367E" w:rsidRPr="00A445B9" w:rsidRDefault="0023367E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240" w:lineRule="auto"/>
              <w:ind w:right="-378"/>
              <w:rPr>
                <w:rFonts w:ascii="Angsana New" w:hAnsi="Angsana New"/>
                <w:sz w:val="22"/>
                <w:szCs w:val="22"/>
              </w:rPr>
            </w:pPr>
            <w:r w:rsidRPr="00A445B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2" w:type="dxa"/>
          </w:tcPr>
          <w:p w14:paraId="396D3C0A" w14:textId="77777777" w:rsidR="0023367E" w:rsidRPr="00A445B9" w:rsidRDefault="0023367E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51630" w14:textId="3EEA6932" w:rsidR="0023367E" w:rsidRPr="00A445B9" w:rsidRDefault="0023367E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A445B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3367E" w:rsidRPr="00E11762" w14:paraId="1D8EF3C9" w14:textId="77777777" w:rsidTr="00593F9F">
        <w:trPr>
          <w:trHeight w:val="20"/>
        </w:trPr>
        <w:tc>
          <w:tcPr>
            <w:tcW w:w="4527" w:type="dxa"/>
            <w:shd w:val="clear" w:color="auto" w:fill="auto"/>
          </w:tcPr>
          <w:p w14:paraId="02A240A6" w14:textId="44EC83C7" w:rsidR="0023367E" w:rsidRPr="001D42BC" w:rsidRDefault="0023367E" w:rsidP="00593F9F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D42B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รวมส่วนผู้ถือหุ้น</w:t>
            </w:r>
          </w:p>
        </w:tc>
        <w:tc>
          <w:tcPr>
            <w:tcW w:w="239" w:type="dxa"/>
          </w:tcPr>
          <w:p w14:paraId="2596DFC5" w14:textId="77777777" w:rsidR="0023367E" w:rsidRPr="001D42BC" w:rsidRDefault="0023367E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28135CA4" w14:textId="77777777" w:rsidR="0023367E" w:rsidRPr="001D42BC" w:rsidRDefault="0023367E" w:rsidP="00593F9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14:paraId="09D5C26B" w14:textId="2C9F0F1F" w:rsidR="0023367E" w:rsidRPr="001D42BC" w:rsidRDefault="0023367E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D42B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24,998.55</w:t>
            </w:r>
          </w:p>
        </w:tc>
        <w:tc>
          <w:tcPr>
            <w:tcW w:w="270" w:type="dxa"/>
          </w:tcPr>
          <w:p w14:paraId="6890373E" w14:textId="77777777" w:rsidR="0023367E" w:rsidRPr="001D42BC" w:rsidRDefault="0023367E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A44473" w14:textId="33E09F1C" w:rsidR="0023367E" w:rsidRPr="001D42BC" w:rsidRDefault="0023367E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D42B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11,996.96</w:t>
            </w:r>
          </w:p>
        </w:tc>
        <w:tc>
          <w:tcPr>
            <w:tcW w:w="270" w:type="dxa"/>
          </w:tcPr>
          <w:p w14:paraId="5BE2E470" w14:textId="77777777" w:rsidR="0023367E" w:rsidRPr="001D42BC" w:rsidRDefault="0023367E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295D9" w14:textId="2EBB0556" w:rsidR="0023367E" w:rsidRPr="001D42BC" w:rsidRDefault="0023367E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D42B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36,995.51</w:t>
            </w:r>
          </w:p>
        </w:tc>
        <w:tc>
          <w:tcPr>
            <w:tcW w:w="270" w:type="dxa"/>
            <w:gridSpan w:val="2"/>
          </w:tcPr>
          <w:p w14:paraId="231B74A9" w14:textId="77777777" w:rsidR="0023367E" w:rsidRPr="001D42BC" w:rsidRDefault="0023367E" w:rsidP="00661016">
            <w:pPr>
              <w:pStyle w:val="ListParagraph"/>
              <w:numPr>
                <w:ilvl w:val="0"/>
                <w:numId w:val="37"/>
              </w:numPr>
              <w:jc w:val="right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72E2A" w14:textId="230F1F1F" w:rsidR="0023367E" w:rsidRPr="001D42BC" w:rsidRDefault="0023367E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D42B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    75,661.66</w:t>
            </w:r>
          </w:p>
        </w:tc>
        <w:tc>
          <w:tcPr>
            <w:tcW w:w="270" w:type="dxa"/>
            <w:vAlign w:val="bottom"/>
          </w:tcPr>
          <w:p w14:paraId="7E92F8FD" w14:textId="77777777" w:rsidR="0023367E" w:rsidRPr="001D42BC" w:rsidRDefault="0023367E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7670C4D" w14:textId="599E0169" w:rsidR="0023367E" w:rsidRPr="001D42BC" w:rsidRDefault="0023367E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D42BC">
              <w:rPr>
                <w:rFonts w:ascii="Angsana New" w:hAnsi="Angsana New"/>
                <w:b/>
                <w:bCs/>
                <w:sz w:val="22"/>
                <w:szCs w:val="22"/>
              </w:rPr>
              <w:t>15,144.74</w:t>
            </w:r>
          </w:p>
        </w:tc>
        <w:tc>
          <w:tcPr>
            <w:tcW w:w="252" w:type="dxa"/>
          </w:tcPr>
          <w:p w14:paraId="774FD2B1" w14:textId="77777777" w:rsidR="0023367E" w:rsidRPr="001D42BC" w:rsidRDefault="0023367E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2BFA5" w14:textId="7880DC8E" w:rsidR="0023367E" w:rsidRPr="001D42BC" w:rsidRDefault="0023367E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64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D42BC">
              <w:rPr>
                <w:rFonts w:ascii="Angsana New" w:hAnsi="Angsana New"/>
                <w:b/>
                <w:bCs/>
                <w:sz w:val="22"/>
                <w:szCs w:val="22"/>
              </w:rPr>
              <w:t>90,806.40</w:t>
            </w:r>
          </w:p>
        </w:tc>
      </w:tr>
      <w:tr w:rsidR="0023367E" w:rsidRPr="00E11762" w14:paraId="77AAA390" w14:textId="77777777" w:rsidTr="00EA0924">
        <w:trPr>
          <w:trHeight w:val="321"/>
        </w:trPr>
        <w:tc>
          <w:tcPr>
            <w:tcW w:w="4527" w:type="dxa"/>
            <w:shd w:val="clear" w:color="auto" w:fill="auto"/>
          </w:tcPr>
          <w:p w14:paraId="6BE76064" w14:textId="77777777" w:rsidR="0023367E" w:rsidRPr="001D42BC" w:rsidRDefault="0023367E" w:rsidP="00593F9F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D42B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รวมหนี้สินและส่วนของผู้ถือหุ้น</w:t>
            </w:r>
          </w:p>
        </w:tc>
        <w:tc>
          <w:tcPr>
            <w:tcW w:w="239" w:type="dxa"/>
          </w:tcPr>
          <w:p w14:paraId="2669DF3B" w14:textId="77777777" w:rsidR="0023367E" w:rsidRPr="001D42BC" w:rsidRDefault="0023367E" w:rsidP="00593F9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46A59A7F" w14:textId="77777777" w:rsidR="0023367E" w:rsidRPr="001D42BC" w:rsidRDefault="0023367E" w:rsidP="00593F9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5A24DF97" w14:textId="7AA37D78" w:rsidR="0023367E" w:rsidRPr="001D42BC" w:rsidRDefault="0023367E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D42B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93,067.16</w:t>
            </w:r>
          </w:p>
        </w:tc>
        <w:tc>
          <w:tcPr>
            <w:tcW w:w="270" w:type="dxa"/>
          </w:tcPr>
          <w:p w14:paraId="53A27B72" w14:textId="77777777" w:rsidR="0023367E" w:rsidRPr="001D42BC" w:rsidRDefault="0023367E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6AB38" w14:textId="18A16233" w:rsidR="0023367E" w:rsidRPr="001D42BC" w:rsidRDefault="0023367E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1D42B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23,012.38</w:t>
            </w:r>
          </w:p>
        </w:tc>
        <w:tc>
          <w:tcPr>
            <w:tcW w:w="270" w:type="dxa"/>
          </w:tcPr>
          <w:p w14:paraId="4CC33EE9" w14:textId="77777777" w:rsidR="0023367E" w:rsidRPr="001D42BC" w:rsidRDefault="0023367E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5159FE" w14:textId="5021A860" w:rsidR="0023367E" w:rsidRPr="001D42BC" w:rsidRDefault="0023367E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D42B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116,079.54</w:t>
            </w:r>
          </w:p>
        </w:tc>
        <w:tc>
          <w:tcPr>
            <w:tcW w:w="270" w:type="dxa"/>
            <w:gridSpan w:val="2"/>
          </w:tcPr>
          <w:p w14:paraId="40F64DF3" w14:textId="77777777" w:rsidR="0023367E" w:rsidRPr="001D42BC" w:rsidRDefault="0023367E" w:rsidP="00593F9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41933AD" w14:textId="03B20291" w:rsidR="0023367E" w:rsidRPr="001D42BC" w:rsidRDefault="0023367E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6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D42B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  109,157.86</w:t>
            </w:r>
          </w:p>
        </w:tc>
        <w:tc>
          <w:tcPr>
            <w:tcW w:w="270" w:type="dxa"/>
          </w:tcPr>
          <w:p w14:paraId="15E049DE" w14:textId="77777777" w:rsidR="0023367E" w:rsidRPr="001D42BC" w:rsidRDefault="0023367E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7E9134" w14:textId="23E1B068" w:rsidR="0023367E" w:rsidRPr="001D42BC" w:rsidRDefault="0023367E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1D42BC">
              <w:rPr>
                <w:rFonts w:ascii="Angsana New" w:hAnsi="Angsana New"/>
                <w:b/>
                <w:bCs/>
                <w:sz w:val="22"/>
                <w:szCs w:val="22"/>
              </w:rPr>
              <w:t>27,335.46</w:t>
            </w:r>
          </w:p>
        </w:tc>
        <w:tc>
          <w:tcPr>
            <w:tcW w:w="252" w:type="dxa"/>
          </w:tcPr>
          <w:p w14:paraId="0A9563A4" w14:textId="77777777" w:rsidR="0023367E" w:rsidRPr="001D42BC" w:rsidRDefault="0023367E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01C45B3" w14:textId="24395A4E" w:rsidR="0023367E" w:rsidRPr="001D42BC" w:rsidRDefault="0023367E" w:rsidP="0059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6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D42BC">
              <w:rPr>
                <w:rFonts w:ascii="Angsana New" w:hAnsi="Angsana New"/>
                <w:b/>
                <w:bCs/>
                <w:sz w:val="22"/>
                <w:szCs w:val="22"/>
              </w:rPr>
              <w:t>136,493.32</w:t>
            </w:r>
          </w:p>
        </w:tc>
      </w:tr>
    </w:tbl>
    <w:p w14:paraId="6D450CA1" w14:textId="77777777" w:rsidR="0023367E" w:rsidRDefault="0023367E" w:rsidP="00622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61FE478F" w14:textId="31BAFB3C" w:rsidR="00622182" w:rsidRDefault="0023367E" w:rsidP="00622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textWrapping" w:clear="all"/>
      </w:r>
    </w:p>
    <w:p w14:paraId="6851CCB6" w14:textId="0EB8C8DC" w:rsidR="0023367E" w:rsidRPr="00E11762" w:rsidRDefault="0023367E" w:rsidP="00622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  <w:sectPr w:rsidR="0023367E" w:rsidRPr="00E11762" w:rsidSect="00EB2AE7">
          <w:headerReference w:type="default" r:id="rId10"/>
          <w:footerReference w:type="default" r:id="rId11"/>
          <w:pgSz w:w="16834" w:h="11909" w:orient="landscape" w:code="9"/>
          <w:pgMar w:top="1152" w:right="691" w:bottom="900" w:left="576" w:header="720" w:footer="720" w:gutter="0"/>
          <w:cols w:space="720"/>
          <w:docGrid w:linePitch="245"/>
        </w:sectPr>
      </w:pPr>
    </w:p>
    <w:tbl>
      <w:tblPr>
        <w:tblW w:w="96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87"/>
        <w:gridCol w:w="708"/>
        <w:gridCol w:w="1134"/>
        <w:gridCol w:w="284"/>
        <w:gridCol w:w="1077"/>
        <w:gridCol w:w="236"/>
        <w:gridCol w:w="1008"/>
      </w:tblGrid>
      <w:tr w:rsidR="000E7457" w:rsidRPr="00E11762" w14:paraId="579CC250" w14:textId="77777777" w:rsidTr="00176810">
        <w:trPr>
          <w:trHeight w:val="20"/>
          <w:tblHeader/>
        </w:trPr>
        <w:tc>
          <w:tcPr>
            <w:tcW w:w="5895" w:type="dxa"/>
            <w:gridSpan w:val="2"/>
            <w:shd w:val="clear" w:color="auto" w:fill="auto"/>
          </w:tcPr>
          <w:p w14:paraId="252756A2" w14:textId="77777777" w:rsidR="000E7457" w:rsidRPr="00E11762" w:rsidRDefault="000E7457" w:rsidP="0017681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3739" w:type="dxa"/>
            <w:gridSpan w:val="5"/>
            <w:vAlign w:val="bottom"/>
          </w:tcPr>
          <w:p w14:paraId="713349A2" w14:textId="77777777" w:rsidR="000E7457" w:rsidRPr="00E11762" w:rsidRDefault="000E7457" w:rsidP="0017681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1176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</w:tr>
      <w:tr w:rsidR="000E7457" w:rsidRPr="00E11762" w14:paraId="07BCE042" w14:textId="77777777" w:rsidTr="00176810">
        <w:trPr>
          <w:trHeight w:val="20"/>
          <w:tblHeader/>
        </w:trPr>
        <w:tc>
          <w:tcPr>
            <w:tcW w:w="5187" w:type="dxa"/>
            <w:shd w:val="clear" w:color="auto" w:fill="auto"/>
            <w:vAlign w:val="bottom"/>
          </w:tcPr>
          <w:p w14:paraId="33D757A5" w14:textId="65E1161B" w:rsidR="000E7457" w:rsidRPr="00E11762" w:rsidRDefault="000E7457" w:rsidP="00176810">
            <w:pPr>
              <w:shd w:val="clear" w:color="auto" w:fill="FFFFFF"/>
              <w:tabs>
                <w:tab w:val="left" w:pos="4014"/>
              </w:tabs>
              <w:spacing w:line="240" w:lineRule="auto"/>
              <w:ind w:right="-115" w:hanging="18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E117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งบกำไรขาดทุนเบ็ดเสร็จสำหรับปีสิ้นสุดวันที่</w:t>
            </w:r>
            <w:r w:rsidRPr="00E117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31</w:t>
            </w:r>
            <w:r w:rsidRPr="00E117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E117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0B28B7" w:rsidRPr="00E117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674A33F3" w14:textId="77777777" w:rsidR="000E7457" w:rsidRPr="00E11762" w:rsidRDefault="000E7457" w:rsidP="0017681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</w:p>
          <w:p w14:paraId="24B7D768" w14:textId="77777777" w:rsidR="000E7457" w:rsidRPr="00E11762" w:rsidRDefault="000E7457" w:rsidP="0017681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3BCF7A5D" w14:textId="77777777" w:rsidR="000E7457" w:rsidRPr="00E11762" w:rsidRDefault="000E7457" w:rsidP="0017681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11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ที่รายงาน</w:t>
            </w:r>
            <w:r w:rsidRPr="00E11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br/>
              <w:t>ไว้เดิม</w:t>
            </w:r>
          </w:p>
        </w:tc>
        <w:tc>
          <w:tcPr>
            <w:tcW w:w="284" w:type="dxa"/>
            <w:vAlign w:val="bottom"/>
          </w:tcPr>
          <w:p w14:paraId="21960380" w14:textId="77777777" w:rsidR="000E7457" w:rsidRPr="00E11762" w:rsidRDefault="000E7457" w:rsidP="0017681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13110471" w14:textId="77777777" w:rsidR="000E7457" w:rsidRPr="00E11762" w:rsidRDefault="000E7457" w:rsidP="0017681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11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รายการปรับปรุง</w:t>
            </w:r>
          </w:p>
        </w:tc>
        <w:tc>
          <w:tcPr>
            <w:tcW w:w="236" w:type="dxa"/>
            <w:vAlign w:val="bottom"/>
          </w:tcPr>
          <w:p w14:paraId="0EE42CB5" w14:textId="77777777" w:rsidR="000E7457" w:rsidRPr="00E11762" w:rsidRDefault="000E7457" w:rsidP="0017681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6293E46F" w14:textId="77777777" w:rsidR="000E7457" w:rsidRPr="00E11762" w:rsidRDefault="000E7457" w:rsidP="00176810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11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ปรับปรุง</w:t>
            </w:r>
          </w:p>
          <w:p w14:paraId="5EAF5781" w14:textId="77777777" w:rsidR="000E7457" w:rsidRPr="00E11762" w:rsidRDefault="000E7457" w:rsidP="0017681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117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ใหม่</w:t>
            </w:r>
          </w:p>
        </w:tc>
      </w:tr>
      <w:tr w:rsidR="000E7457" w:rsidRPr="00E11762" w14:paraId="223F6089" w14:textId="77777777" w:rsidTr="00176810">
        <w:trPr>
          <w:trHeight w:val="20"/>
          <w:tblHeader/>
        </w:trPr>
        <w:tc>
          <w:tcPr>
            <w:tcW w:w="5187" w:type="dxa"/>
            <w:shd w:val="clear" w:color="auto" w:fill="auto"/>
          </w:tcPr>
          <w:p w14:paraId="73F40922" w14:textId="77777777" w:rsidR="000E7457" w:rsidRPr="00E11762" w:rsidRDefault="000E7457" w:rsidP="00176810">
            <w:pPr>
              <w:shd w:val="clear" w:color="auto" w:fill="FFFFFF"/>
              <w:tabs>
                <w:tab w:val="left" w:pos="4014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740F504A" w14:textId="77777777" w:rsidR="000E7457" w:rsidRPr="00E11762" w:rsidRDefault="000E7457" w:rsidP="0017681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3739" w:type="dxa"/>
            <w:gridSpan w:val="5"/>
            <w:vAlign w:val="bottom"/>
          </w:tcPr>
          <w:p w14:paraId="0A88194D" w14:textId="77777777" w:rsidR="000E7457" w:rsidRPr="00E11762" w:rsidRDefault="000E7457" w:rsidP="0017681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E11762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0E7457" w:rsidRPr="00E11762" w14:paraId="2908ABA6" w14:textId="77777777" w:rsidTr="00176810">
        <w:trPr>
          <w:trHeight w:val="20"/>
        </w:trPr>
        <w:tc>
          <w:tcPr>
            <w:tcW w:w="5187" w:type="dxa"/>
            <w:shd w:val="clear" w:color="auto" w:fill="auto"/>
            <w:vAlign w:val="center"/>
          </w:tcPr>
          <w:p w14:paraId="74673F22" w14:textId="77777777" w:rsidR="000E7457" w:rsidRPr="00E11762" w:rsidRDefault="000E7457" w:rsidP="0017681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Cs/>
                <w:sz w:val="24"/>
                <w:szCs w:val="24"/>
              </w:rPr>
            </w:pPr>
            <w:r w:rsidRPr="00E11762">
              <w:rPr>
                <w:rFonts w:ascii="Angsana New" w:hAnsi="Angsana New"/>
                <w:bCs/>
                <w:iCs/>
                <w:sz w:val="24"/>
                <w:szCs w:val="24"/>
                <w:cs/>
              </w:rPr>
              <w:t>รายได้</w:t>
            </w:r>
          </w:p>
        </w:tc>
        <w:tc>
          <w:tcPr>
            <w:tcW w:w="708" w:type="dxa"/>
            <w:vAlign w:val="center"/>
          </w:tcPr>
          <w:p w14:paraId="37EDF39D" w14:textId="77777777" w:rsidR="000E7457" w:rsidRPr="00E11762" w:rsidRDefault="000E7457" w:rsidP="0017681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  <w:vAlign w:val="center"/>
          </w:tcPr>
          <w:p w14:paraId="3EA7960B" w14:textId="77777777" w:rsidR="000E7457" w:rsidRPr="00E11762" w:rsidRDefault="000E7457" w:rsidP="00176810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4" w:type="dxa"/>
            <w:vAlign w:val="center"/>
          </w:tcPr>
          <w:p w14:paraId="3E33ECD4" w14:textId="77777777" w:rsidR="000E7457" w:rsidRPr="00E11762" w:rsidRDefault="000E7457" w:rsidP="00176810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691149C5" w14:textId="77777777" w:rsidR="000E7457" w:rsidRPr="00E11762" w:rsidRDefault="000E7457" w:rsidP="00176810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747F2B7" w14:textId="77777777" w:rsidR="000E7457" w:rsidRPr="00E11762" w:rsidRDefault="000E7457" w:rsidP="00176810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center"/>
          </w:tcPr>
          <w:p w14:paraId="7E3742C0" w14:textId="77777777" w:rsidR="000E7457" w:rsidRPr="00E11762" w:rsidRDefault="000E7457" w:rsidP="00176810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B60589" w:rsidRPr="00E11762" w14:paraId="0A44838F" w14:textId="77777777" w:rsidTr="0083239F">
        <w:trPr>
          <w:trHeight w:val="20"/>
        </w:trPr>
        <w:tc>
          <w:tcPr>
            <w:tcW w:w="5187" w:type="dxa"/>
            <w:shd w:val="clear" w:color="auto" w:fill="auto"/>
          </w:tcPr>
          <w:p w14:paraId="4CADC85C" w14:textId="77777777" w:rsidR="00B60589" w:rsidRPr="00E11762" w:rsidRDefault="00B60589" w:rsidP="00B6058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</w:rPr>
            </w:pPr>
            <w:r w:rsidRPr="00E11762">
              <w:rPr>
                <w:rFonts w:ascii="Angsana New" w:hAnsi="Angsana New"/>
                <w:sz w:val="24"/>
                <w:szCs w:val="24"/>
                <w:cs/>
              </w:rPr>
              <w:t>รายได้จากการประกอบกิจการโรงแรมและบริการที่เกี่ยวข้อง</w:t>
            </w:r>
          </w:p>
        </w:tc>
        <w:tc>
          <w:tcPr>
            <w:tcW w:w="708" w:type="dxa"/>
            <w:vAlign w:val="center"/>
          </w:tcPr>
          <w:p w14:paraId="41EC4F15" w14:textId="77777777" w:rsidR="00B60589" w:rsidRPr="00E11762" w:rsidRDefault="00B60589" w:rsidP="00B605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</w:tcPr>
          <w:p w14:paraId="21A2B46B" w14:textId="7147A66F" w:rsidR="00B60589" w:rsidRPr="00E11762" w:rsidRDefault="00B60589" w:rsidP="00B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6,661.40 </w:t>
            </w:r>
          </w:p>
        </w:tc>
        <w:tc>
          <w:tcPr>
            <w:tcW w:w="284" w:type="dxa"/>
            <w:vAlign w:val="center"/>
          </w:tcPr>
          <w:p w14:paraId="79F033E6" w14:textId="77777777" w:rsidR="00B60589" w:rsidRPr="00E11762" w:rsidRDefault="00B60589" w:rsidP="00B60589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F040641" w14:textId="64C8EB94" w:rsidR="00B60589" w:rsidRPr="00E11762" w:rsidRDefault="00B60589" w:rsidP="00B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2,030.67 </w:t>
            </w:r>
          </w:p>
        </w:tc>
        <w:tc>
          <w:tcPr>
            <w:tcW w:w="236" w:type="dxa"/>
            <w:vAlign w:val="center"/>
          </w:tcPr>
          <w:p w14:paraId="28709D4B" w14:textId="77777777" w:rsidR="00B60589" w:rsidRPr="00E11762" w:rsidRDefault="00B60589" w:rsidP="00B60589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34F0A23" w14:textId="0B028554" w:rsidR="00B60589" w:rsidRPr="00E11762" w:rsidRDefault="00B60589" w:rsidP="00B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8,692.07 </w:t>
            </w:r>
          </w:p>
        </w:tc>
      </w:tr>
      <w:tr w:rsidR="00B60589" w:rsidRPr="00E11762" w14:paraId="3BC48945" w14:textId="77777777" w:rsidTr="0083239F">
        <w:trPr>
          <w:trHeight w:val="20"/>
        </w:trPr>
        <w:tc>
          <w:tcPr>
            <w:tcW w:w="5187" w:type="dxa"/>
            <w:shd w:val="clear" w:color="auto" w:fill="auto"/>
          </w:tcPr>
          <w:p w14:paraId="0177CA30" w14:textId="77777777" w:rsidR="00B60589" w:rsidRPr="00E11762" w:rsidRDefault="00B60589" w:rsidP="00B6058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</w:rPr>
            </w:pPr>
            <w:r w:rsidRPr="00E11762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รายได้จากการให้เช่าและให้บริการอาคารพาณิชยกรรม</w:t>
            </w:r>
          </w:p>
        </w:tc>
        <w:tc>
          <w:tcPr>
            <w:tcW w:w="708" w:type="dxa"/>
            <w:vAlign w:val="center"/>
          </w:tcPr>
          <w:p w14:paraId="6B94579C" w14:textId="77777777" w:rsidR="00B60589" w:rsidRPr="00E11762" w:rsidRDefault="00B60589" w:rsidP="00B605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</w:tcPr>
          <w:p w14:paraId="34F1F7DC" w14:textId="7AC1A4F4" w:rsidR="00B60589" w:rsidRPr="00E11762" w:rsidRDefault="00B60589" w:rsidP="00B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4,207.82 </w:t>
            </w:r>
          </w:p>
        </w:tc>
        <w:tc>
          <w:tcPr>
            <w:tcW w:w="284" w:type="dxa"/>
            <w:vAlign w:val="bottom"/>
          </w:tcPr>
          <w:p w14:paraId="41BE7888" w14:textId="77777777" w:rsidR="00B60589" w:rsidRPr="00E11762" w:rsidRDefault="00B60589" w:rsidP="00B60589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322C96E" w14:textId="71E222BE" w:rsidR="00B60589" w:rsidRPr="00E11762" w:rsidRDefault="00B60589" w:rsidP="00B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(9.69)</w:t>
            </w:r>
          </w:p>
        </w:tc>
        <w:tc>
          <w:tcPr>
            <w:tcW w:w="236" w:type="dxa"/>
            <w:vAlign w:val="center"/>
          </w:tcPr>
          <w:p w14:paraId="28965A81" w14:textId="77777777" w:rsidR="00B60589" w:rsidRPr="00E11762" w:rsidRDefault="00B60589" w:rsidP="00B60589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B1ABCAA" w14:textId="0B5BC7D7" w:rsidR="00B60589" w:rsidRPr="00E11762" w:rsidRDefault="00B60589" w:rsidP="00B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4,198.13 </w:t>
            </w:r>
          </w:p>
        </w:tc>
      </w:tr>
      <w:tr w:rsidR="00B60589" w:rsidRPr="00E11762" w14:paraId="61689F34" w14:textId="77777777" w:rsidTr="0083239F">
        <w:trPr>
          <w:trHeight w:val="20"/>
        </w:trPr>
        <w:tc>
          <w:tcPr>
            <w:tcW w:w="5187" w:type="dxa"/>
            <w:shd w:val="clear" w:color="auto" w:fill="auto"/>
          </w:tcPr>
          <w:p w14:paraId="7DD2E8CA" w14:textId="77777777" w:rsidR="00B60589" w:rsidRPr="00E11762" w:rsidRDefault="00B60589" w:rsidP="00B6058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11762">
              <w:rPr>
                <w:rFonts w:ascii="Angsana New" w:hAnsi="Angsana New"/>
                <w:sz w:val="24"/>
                <w:szCs w:val="24"/>
                <w:cs/>
              </w:rPr>
              <w:t>รายได้ค่าบริหารงาน</w:t>
            </w:r>
          </w:p>
        </w:tc>
        <w:tc>
          <w:tcPr>
            <w:tcW w:w="708" w:type="dxa"/>
            <w:vAlign w:val="center"/>
          </w:tcPr>
          <w:p w14:paraId="1F398D96" w14:textId="77777777" w:rsidR="00B60589" w:rsidRPr="00E11762" w:rsidRDefault="00B60589" w:rsidP="00B605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</w:tcPr>
          <w:p w14:paraId="7DF9853C" w14:textId="5B0E3D79" w:rsidR="00B60589" w:rsidRPr="00E11762" w:rsidRDefault="00B60589" w:rsidP="00B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544.11 </w:t>
            </w:r>
          </w:p>
        </w:tc>
        <w:tc>
          <w:tcPr>
            <w:tcW w:w="284" w:type="dxa"/>
            <w:vAlign w:val="center"/>
          </w:tcPr>
          <w:p w14:paraId="68795584" w14:textId="77777777" w:rsidR="00B60589" w:rsidRPr="00E11762" w:rsidRDefault="00B60589" w:rsidP="00B6058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1D29993" w14:textId="666D81EB" w:rsidR="00B60589" w:rsidRPr="00AE7A12" w:rsidRDefault="00B60589" w:rsidP="00AE7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Theme="majorBidi" w:hAnsiTheme="majorBidi" w:cstheme="majorBidi"/>
                <w:sz w:val="22"/>
                <w:szCs w:val="22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50D54">
              <w:rPr>
                <w:rFonts w:asciiTheme="majorBidi" w:hAnsiTheme="majorBidi" w:cstheme="majorBidi"/>
                <w:sz w:val="22"/>
                <w:szCs w:val="22"/>
              </w:rPr>
              <w:t xml:space="preserve">         </w:t>
            </w:r>
            <w:r w:rsidRPr="00E1176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E7A12">
              <w:rPr>
                <w:rFonts w:asciiTheme="majorBidi" w:hAnsiTheme="majorBidi" w:cstheme="majorBidi"/>
                <w:sz w:val="22"/>
                <w:szCs w:val="22"/>
              </w:rPr>
              <w:t>259</w:t>
            </w:r>
            <w:r w:rsidRPr="00E11762">
              <w:rPr>
                <w:rFonts w:asciiTheme="majorBidi" w:hAnsiTheme="majorBidi" w:cstheme="majorBidi"/>
                <w:sz w:val="22"/>
                <w:szCs w:val="22"/>
              </w:rPr>
              <w:t>.60)</w:t>
            </w:r>
          </w:p>
        </w:tc>
        <w:tc>
          <w:tcPr>
            <w:tcW w:w="236" w:type="dxa"/>
            <w:vAlign w:val="center"/>
          </w:tcPr>
          <w:p w14:paraId="575A501A" w14:textId="77777777" w:rsidR="00B60589" w:rsidRPr="00E11762" w:rsidRDefault="00B60589" w:rsidP="00B6058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EBFDC06" w14:textId="15C276CE" w:rsidR="00B60589" w:rsidRPr="00E11762" w:rsidRDefault="00B60589" w:rsidP="00B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284.51 </w:t>
            </w:r>
          </w:p>
        </w:tc>
      </w:tr>
      <w:tr w:rsidR="00B60589" w:rsidRPr="00E11762" w14:paraId="24B2AC24" w14:textId="77777777" w:rsidTr="0083239F">
        <w:trPr>
          <w:trHeight w:val="20"/>
        </w:trPr>
        <w:tc>
          <w:tcPr>
            <w:tcW w:w="5187" w:type="dxa"/>
            <w:shd w:val="clear" w:color="auto" w:fill="auto"/>
          </w:tcPr>
          <w:p w14:paraId="05B0839B" w14:textId="76D4790C" w:rsidR="00B60589" w:rsidRPr="00E11762" w:rsidRDefault="00B60589" w:rsidP="00B6058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11762">
              <w:rPr>
                <w:rFonts w:ascii="Angsana New" w:hAnsi="Angsana New" w:hint="cs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708" w:type="dxa"/>
            <w:vAlign w:val="center"/>
          </w:tcPr>
          <w:p w14:paraId="5FB5927F" w14:textId="77777777" w:rsidR="00B60589" w:rsidRPr="00E11762" w:rsidRDefault="00B60589" w:rsidP="00B605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</w:tcPr>
          <w:p w14:paraId="53C1ED06" w14:textId="6054872A" w:rsidR="00B60589" w:rsidRPr="00E11762" w:rsidRDefault="00B60589" w:rsidP="00B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46.87 </w:t>
            </w:r>
          </w:p>
        </w:tc>
        <w:tc>
          <w:tcPr>
            <w:tcW w:w="284" w:type="dxa"/>
            <w:vAlign w:val="center"/>
          </w:tcPr>
          <w:p w14:paraId="51AEE5AE" w14:textId="77777777" w:rsidR="00B60589" w:rsidRPr="00E11762" w:rsidRDefault="00B60589" w:rsidP="00B6058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DAE30A2" w14:textId="25D2374B" w:rsidR="00B60589" w:rsidRPr="00E11762" w:rsidRDefault="00B60589" w:rsidP="00B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0.92 </w:t>
            </w:r>
          </w:p>
        </w:tc>
        <w:tc>
          <w:tcPr>
            <w:tcW w:w="236" w:type="dxa"/>
            <w:vAlign w:val="center"/>
          </w:tcPr>
          <w:p w14:paraId="5E8C8A52" w14:textId="77777777" w:rsidR="00B60589" w:rsidRPr="00E11762" w:rsidRDefault="00B60589" w:rsidP="00B60589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0A352F7" w14:textId="0C9FF458" w:rsidR="00B60589" w:rsidRPr="00E11762" w:rsidRDefault="00B60589" w:rsidP="00B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47.79 </w:t>
            </w:r>
          </w:p>
        </w:tc>
      </w:tr>
      <w:tr w:rsidR="00B60589" w:rsidRPr="00E11762" w14:paraId="7CC1089D" w14:textId="77777777" w:rsidTr="0083239F">
        <w:trPr>
          <w:trHeight w:val="60"/>
        </w:trPr>
        <w:tc>
          <w:tcPr>
            <w:tcW w:w="5187" w:type="dxa"/>
            <w:shd w:val="clear" w:color="auto" w:fill="auto"/>
          </w:tcPr>
          <w:p w14:paraId="7582B5D2" w14:textId="77777777" w:rsidR="00B60589" w:rsidRPr="00E11762" w:rsidRDefault="00B60589" w:rsidP="00B6058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11762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08" w:type="dxa"/>
            <w:vAlign w:val="center"/>
          </w:tcPr>
          <w:p w14:paraId="328623D7" w14:textId="77777777" w:rsidR="00B60589" w:rsidRPr="00E11762" w:rsidRDefault="00B60589" w:rsidP="00B605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F19ADF8" w14:textId="6F6D7B01" w:rsidR="00B60589" w:rsidRPr="00E11762" w:rsidRDefault="00B60589" w:rsidP="00B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61.79 </w:t>
            </w:r>
          </w:p>
        </w:tc>
        <w:tc>
          <w:tcPr>
            <w:tcW w:w="284" w:type="dxa"/>
            <w:vAlign w:val="center"/>
          </w:tcPr>
          <w:p w14:paraId="7733EC24" w14:textId="77777777" w:rsidR="00B60589" w:rsidRPr="00E11762" w:rsidRDefault="00B60589" w:rsidP="00B6058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1DF7143F" w14:textId="5614C78E" w:rsidR="00B60589" w:rsidRPr="00E11762" w:rsidRDefault="00B60589" w:rsidP="00B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2.93 </w:t>
            </w:r>
          </w:p>
        </w:tc>
        <w:tc>
          <w:tcPr>
            <w:tcW w:w="236" w:type="dxa"/>
            <w:vAlign w:val="center"/>
          </w:tcPr>
          <w:p w14:paraId="2AD06F68" w14:textId="77777777" w:rsidR="00B60589" w:rsidRPr="00E11762" w:rsidRDefault="00B60589" w:rsidP="00B60589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94EBD4E" w14:textId="76386587" w:rsidR="00B60589" w:rsidRPr="00E11762" w:rsidRDefault="00B60589" w:rsidP="00B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64.72 </w:t>
            </w:r>
          </w:p>
        </w:tc>
      </w:tr>
      <w:tr w:rsidR="00B60589" w:rsidRPr="00E11762" w14:paraId="0C6A8EDF" w14:textId="77777777" w:rsidTr="0083239F">
        <w:trPr>
          <w:trHeight w:val="20"/>
        </w:trPr>
        <w:tc>
          <w:tcPr>
            <w:tcW w:w="5187" w:type="dxa"/>
            <w:shd w:val="clear" w:color="auto" w:fill="auto"/>
          </w:tcPr>
          <w:p w14:paraId="1474607B" w14:textId="77777777" w:rsidR="00B60589" w:rsidRPr="00E11762" w:rsidRDefault="00B60589" w:rsidP="00B6058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Cs/>
                <w:sz w:val="24"/>
                <w:szCs w:val="24"/>
              </w:rPr>
            </w:pPr>
            <w:r w:rsidRPr="00E11762">
              <w:rPr>
                <w:rFonts w:ascii="Angsana New" w:hAnsi="Angsana New"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08" w:type="dxa"/>
            <w:vAlign w:val="center"/>
          </w:tcPr>
          <w:p w14:paraId="4FA60275" w14:textId="77777777" w:rsidR="00B60589" w:rsidRPr="00E11762" w:rsidRDefault="00B60589" w:rsidP="00B605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EB9300D" w14:textId="6C9BEF2A" w:rsidR="00B60589" w:rsidRPr="00E11762" w:rsidRDefault="00B60589" w:rsidP="00B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11,521.99 </w:t>
            </w:r>
          </w:p>
        </w:tc>
        <w:tc>
          <w:tcPr>
            <w:tcW w:w="284" w:type="dxa"/>
            <w:vAlign w:val="center"/>
          </w:tcPr>
          <w:p w14:paraId="11752BA2" w14:textId="77777777" w:rsidR="00B60589" w:rsidRPr="00E11762" w:rsidRDefault="00B60589" w:rsidP="00B60589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57178F36" w14:textId="353319AA" w:rsidR="00B60589" w:rsidRPr="00E11762" w:rsidRDefault="00B60589" w:rsidP="00B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1,765.23 </w:t>
            </w:r>
          </w:p>
        </w:tc>
        <w:tc>
          <w:tcPr>
            <w:tcW w:w="236" w:type="dxa"/>
            <w:vAlign w:val="center"/>
          </w:tcPr>
          <w:p w14:paraId="3DDDEEA6" w14:textId="77777777" w:rsidR="00B60589" w:rsidRPr="00E11762" w:rsidRDefault="00B60589" w:rsidP="00B60589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6191C97" w14:textId="046C6EE5" w:rsidR="00B60589" w:rsidRPr="00E11762" w:rsidRDefault="00B60589" w:rsidP="00B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13,287.22 </w:t>
            </w:r>
          </w:p>
        </w:tc>
      </w:tr>
      <w:tr w:rsidR="00E61829" w:rsidRPr="008841D8" w14:paraId="40A69991" w14:textId="77777777" w:rsidTr="00176810">
        <w:trPr>
          <w:trHeight w:val="20"/>
        </w:trPr>
        <w:tc>
          <w:tcPr>
            <w:tcW w:w="5187" w:type="dxa"/>
            <w:shd w:val="clear" w:color="auto" w:fill="auto"/>
            <w:vAlign w:val="center"/>
          </w:tcPr>
          <w:p w14:paraId="6EF7B576" w14:textId="77777777" w:rsidR="00E61829" w:rsidRPr="008841D8" w:rsidRDefault="00E61829" w:rsidP="00E61829">
            <w:pPr>
              <w:tabs>
                <w:tab w:val="left" w:pos="342"/>
              </w:tabs>
              <w:spacing w:line="240" w:lineRule="auto"/>
              <w:ind w:left="162" w:right="-108" w:hanging="16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8" w:type="dxa"/>
            <w:vAlign w:val="center"/>
          </w:tcPr>
          <w:p w14:paraId="2FF94F67" w14:textId="77777777" w:rsidR="00E61829" w:rsidRPr="008841D8" w:rsidRDefault="00E61829" w:rsidP="00E61829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34" w:type="dxa"/>
            <w:vAlign w:val="center"/>
          </w:tcPr>
          <w:p w14:paraId="0A67ECAD" w14:textId="77777777" w:rsidR="00E61829" w:rsidRPr="008841D8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84" w:type="dxa"/>
            <w:vAlign w:val="center"/>
          </w:tcPr>
          <w:p w14:paraId="4FEF5C8C" w14:textId="77777777" w:rsidR="00E61829" w:rsidRPr="008841D8" w:rsidRDefault="00E61829" w:rsidP="00E61829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2CBE4D70" w14:textId="77777777" w:rsidR="00E61829" w:rsidRPr="008841D8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vAlign w:val="center"/>
          </w:tcPr>
          <w:p w14:paraId="1BAD8EB7" w14:textId="77777777" w:rsidR="00E61829" w:rsidRPr="008841D8" w:rsidRDefault="00E61829" w:rsidP="00E61829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08" w:type="dxa"/>
            <w:vAlign w:val="center"/>
          </w:tcPr>
          <w:p w14:paraId="6C48D1D4" w14:textId="77777777" w:rsidR="00E61829" w:rsidRPr="008841D8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E61829" w:rsidRPr="00E11762" w14:paraId="3D5C5F3B" w14:textId="77777777" w:rsidTr="00176810">
        <w:trPr>
          <w:trHeight w:val="20"/>
        </w:trPr>
        <w:tc>
          <w:tcPr>
            <w:tcW w:w="5187" w:type="dxa"/>
            <w:shd w:val="clear" w:color="auto" w:fill="auto"/>
          </w:tcPr>
          <w:p w14:paraId="525E2AB6" w14:textId="77777777" w:rsidR="00E61829" w:rsidRPr="00E11762" w:rsidRDefault="00E61829" w:rsidP="00E6182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Cs/>
                <w:iCs/>
                <w:sz w:val="24"/>
                <w:szCs w:val="24"/>
              </w:rPr>
            </w:pPr>
            <w:r w:rsidRPr="00E11762">
              <w:rPr>
                <w:rFonts w:ascii="Angsana New" w:hAnsi="Angsana New"/>
                <w:bCs/>
                <w:iCs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708" w:type="dxa"/>
            <w:vAlign w:val="center"/>
          </w:tcPr>
          <w:p w14:paraId="01997C8F" w14:textId="77777777" w:rsidR="00E61829" w:rsidRPr="00E11762" w:rsidRDefault="00E61829" w:rsidP="00E6182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  <w:vAlign w:val="center"/>
          </w:tcPr>
          <w:p w14:paraId="784C37C3" w14:textId="77777777" w:rsidR="00E61829" w:rsidRPr="00E11762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1F042E6D" w14:textId="77777777" w:rsidR="00E61829" w:rsidRPr="00E11762" w:rsidRDefault="00E61829" w:rsidP="00E61829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7E75D0E7" w14:textId="77777777" w:rsidR="00E61829" w:rsidRPr="00E11762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08DC2ECC" w14:textId="77777777" w:rsidR="00E61829" w:rsidRPr="00E11762" w:rsidRDefault="00E61829" w:rsidP="00E61829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center"/>
          </w:tcPr>
          <w:p w14:paraId="01FC0BC6" w14:textId="77777777" w:rsidR="00E61829" w:rsidRPr="00E11762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60589" w:rsidRPr="00E11762" w14:paraId="04D23307" w14:textId="77777777" w:rsidTr="00EA4158">
        <w:trPr>
          <w:trHeight w:val="20"/>
        </w:trPr>
        <w:tc>
          <w:tcPr>
            <w:tcW w:w="5187" w:type="dxa"/>
            <w:shd w:val="clear" w:color="auto" w:fill="auto"/>
          </w:tcPr>
          <w:p w14:paraId="1BBE2C09" w14:textId="77777777" w:rsidR="00B60589" w:rsidRPr="00E11762" w:rsidRDefault="00B60589" w:rsidP="00B60589">
            <w:pPr>
              <w:tabs>
                <w:tab w:val="left" w:pos="342"/>
              </w:tabs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</w:rPr>
            </w:pPr>
            <w:r w:rsidRPr="00E11762">
              <w:rPr>
                <w:rFonts w:ascii="Angsana New" w:hAnsi="Angsana New"/>
                <w:sz w:val="24"/>
                <w:szCs w:val="24"/>
                <w:cs/>
              </w:rPr>
              <w:t>ต้นทุนจากการประกอบกิจการโรงแรมและบริการที่เกี่ยวข้อง</w:t>
            </w:r>
          </w:p>
        </w:tc>
        <w:tc>
          <w:tcPr>
            <w:tcW w:w="708" w:type="dxa"/>
            <w:vAlign w:val="center"/>
          </w:tcPr>
          <w:p w14:paraId="69AC1854" w14:textId="77777777" w:rsidR="00B60589" w:rsidRPr="00E11762" w:rsidRDefault="00B60589" w:rsidP="00B60589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2E3E2A" w14:textId="5309AEBA" w:rsidR="00B60589" w:rsidRPr="00E11762" w:rsidRDefault="00B60589" w:rsidP="00B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3,276.95 </w:t>
            </w:r>
          </w:p>
        </w:tc>
        <w:tc>
          <w:tcPr>
            <w:tcW w:w="284" w:type="dxa"/>
            <w:vAlign w:val="center"/>
          </w:tcPr>
          <w:p w14:paraId="2B137719" w14:textId="77777777" w:rsidR="00B60589" w:rsidRPr="00E11762" w:rsidRDefault="00B60589" w:rsidP="00B6058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4CCC982" w14:textId="3580E944" w:rsidR="00B60589" w:rsidRPr="00E11762" w:rsidRDefault="00B60589" w:rsidP="0045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1,057.87 </w:t>
            </w:r>
          </w:p>
        </w:tc>
        <w:tc>
          <w:tcPr>
            <w:tcW w:w="236" w:type="dxa"/>
            <w:vAlign w:val="center"/>
          </w:tcPr>
          <w:p w14:paraId="5F5B4862" w14:textId="77777777" w:rsidR="00B60589" w:rsidRPr="00E11762" w:rsidRDefault="00B60589" w:rsidP="00B6058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BF4AE5E" w14:textId="2D81AB6C" w:rsidR="00B60589" w:rsidRPr="00E11762" w:rsidRDefault="00B60589" w:rsidP="00B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4,334.82 </w:t>
            </w:r>
          </w:p>
        </w:tc>
      </w:tr>
      <w:tr w:rsidR="00B60589" w:rsidRPr="00E11762" w14:paraId="064DC210" w14:textId="77777777" w:rsidTr="00EA4158">
        <w:trPr>
          <w:trHeight w:val="20"/>
        </w:trPr>
        <w:tc>
          <w:tcPr>
            <w:tcW w:w="5187" w:type="dxa"/>
            <w:shd w:val="clear" w:color="auto" w:fill="auto"/>
          </w:tcPr>
          <w:p w14:paraId="0EFC5615" w14:textId="77777777" w:rsidR="00B60589" w:rsidRPr="00E11762" w:rsidRDefault="00B60589" w:rsidP="00B6058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11762">
              <w:rPr>
                <w:rFonts w:ascii="Angsana New" w:hAnsi="Angsana New"/>
                <w:sz w:val="24"/>
                <w:szCs w:val="24"/>
                <w:cs/>
              </w:rPr>
              <w:t>ต้นทุนการให้เช่าและให้บริการอาคารพาณิชยกรรม</w:t>
            </w:r>
          </w:p>
        </w:tc>
        <w:tc>
          <w:tcPr>
            <w:tcW w:w="708" w:type="dxa"/>
            <w:vAlign w:val="center"/>
          </w:tcPr>
          <w:p w14:paraId="017F227F" w14:textId="77777777" w:rsidR="00B60589" w:rsidRPr="00E11762" w:rsidRDefault="00B60589" w:rsidP="00B60589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5B24D4" w14:textId="629A2047" w:rsidR="00B60589" w:rsidRPr="00E11762" w:rsidRDefault="00B60589" w:rsidP="00B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1,948.51 </w:t>
            </w:r>
          </w:p>
        </w:tc>
        <w:tc>
          <w:tcPr>
            <w:tcW w:w="284" w:type="dxa"/>
            <w:vAlign w:val="center"/>
          </w:tcPr>
          <w:p w14:paraId="14A07F75" w14:textId="77777777" w:rsidR="00B60589" w:rsidRPr="00E11762" w:rsidRDefault="00B60589" w:rsidP="00B6058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C467171" w14:textId="4DD54006" w:rsidR="00B60589" w:rsidRPr="00450D54" w:rsidRDefault="00B60589" w:rsidP="0045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sz w:val="22"/>
                <w:szCs w:val="22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(0.01)</w:t>
            </w:r>
          </w:p>
        </w:tc>
        <w:tc>
          <w:tcPr>
            <w:tcW w:w="236" w:type="dxa"/>
            <w:vAlign w:val="center"/>
          </w:tcPr>
          <w:p w14:paraId="657AF6FD" w14:textId="77777777" w:rsidR="00B60589" w:rsidRPr="00E11762" w:rsidRDefault="00B60589" w:rsidP="00B6058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9622C64" w14:textId="0906062B" w:rsidR="00B60589" w:rsidRPr="00E11762" w:rsidRDefault="00B60589" w:rsidP="00B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1,948.50 </w:t>
            </w:r>
          </w:p>
        </w:tc>
      </w:tr>
      <w:tr w:rsidR="00B60589" w:rsidRPr="00E11762" w14:paraId="6F0AC0BF" w14:textId="77777777" w:rsidTr="00EA4158">
        <w:trPr>
          <w:trHeight w:val="20"/>
        </w:trPr>
        <w:tc>
          <w:tcPr>
            <w:tcW w:w="5187" w:type="dxa"/>
            <w:shd w:val="clear" w:color="auto" w:fill="auto"/>
          </w:tcPr>
          <w:p w14:paraId="701A8918" w14:textId="77777777" w:rsidR="00B60589" w:rsidRPr="00E11762" w:rsidRDefault="00B60589" w:rsidP="00B6058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11762">
              <w:rPr>
                <w:rFonts w:ascii="Angsana New" w:hAnsi="Angsana New"/>
                <w:sz w:val="24"/>
                <w:szCs w:val="24"/>
                <w:cs/>
              </w:rPr>
              <w:t>ต้นทุนค่าบริหารงาน</w:t>
            </w:r>
          </w:p>
        </w:tc>
        <w:tc>
          <w:tcPr>
            <w:tcW w:w="708" w:type="dxa"/>
            <w:vAlign w:val="center"/>
          </w:tcPr>
          <w:p w14:paraId="450A6125" w14:textId="77777777" w:rsidR="00B60589" w:rsidRPr="00E11762" w:rsidRDefault="00B60589" w:rsidP="00B60589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3D92FF" w14:textId="472746E2" w:rsidR="00B60589" w:rsidRPr="00E11762" w:rsidRDefault="00B60589" w:rsidP="00B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361.36 </w:t>
            </w:r>
          </w:p>
        </w:tc>
        <w:tc>
          <w:tcPr>
            <w:tcW w:w="284" w:type="dxa"/>
            <w:vAlign w:val="center"/>
          </w:tcPr>
          <w:p w14:paraId="673D1035" w14:textId="77777777" w:rsidR="00B60589" w:rsidRPr="00E11762" w:rsidRDefault="00B60589" w:rsidP="00B6058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CA3BDB6" w14:textId="48D72CD5" w:rsidR="00B60589" w:rsidRPr="00450D54" w:rsidRDefault="00B60589" w:rsidP="0045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sz w:val="22"/>
                <w:szCs w:val="22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(157.82)</w:t>
            </w:r>
          </w:p>
        </w:tc>
        <w:tc>
          <w:tcPr>
            <w:tcW w:w="236" w:type="dxa"/>
            <w:vAlign w:val="center"/>
          </w:tcPr>
          <w:p w14:paraId="20B1BDA5" w14:textId="77777777" w:rsidR="00B60589" w:rsidRPr="00E11762" w:rsidRDefault="00B60589" w:rsidP="00B6058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DC52434" w14:textId="01DFD454" w:rsidR="00B60589" w:rsidRPr="00E11762" w:rsidRDefault="00B60589" w:rsidP="00B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203.54 </w:t>
            </w:r>
          </w:p>
        </w:tc>
      </w:tr>
      <w:tr w:rsidR="00B60589" w:rsidRPr="00E11762" w14:paraId="502E7593" w14:textId="77777777" w:rsidTr="00EA4158">
        <w:trPr>
          <w:trHeight w:val="20"/>
        </w:trPr>
        <w:tc>
          <w:tcPr>
            <w:tcW w:w="5187" w:type="dxa"/>
            <w:shd w:val="clear" w:color="auto" w:fill="auto"/>
          </w:tcPr>
          <w:p w14:paraId="0A9141C5" w14:textId="77777777" w:rsidR="00B60589" w:rsidRPr="00E11762" w:rsidRDefault="00B60589" w:rsidP="00B6058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11762">
              <w:rPr>
                <w:rFonts w:ascii="Angsana New" w:hAnsi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708" w:type="dxa"/>
            <w:vAlign w:val="center"/>
          </w:tcPr>
          <w:p w14:paraId="0194E914" w14:textId="77777777" w:rsidR="00B60589" w:rsidRPr="00E11762" w:rsidRDefault="00B60589" w:rsidP="00B60589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BE54D2" w14:textId="02E1520B" w:rsidR="00B60589" w:rsidRPr="00E11762" w:rsidRDefault="00B60589" w:rsidP="00B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572.33 </w:t>
            </w:r>
          </w:p>
        </w:tc>
        <w:tc>
          <w:tcPr>
            <w:tcW w:w="284" w:type="dxa"/>
            <w:vAlign w:val="center"/>
          </w:tcPr>
          <w:p w14:paraId="48C8CABD" w14:textId="77777777" w:rsidR="00B60589" w:rsidRPr="00E11762" w:rsidRDefault="00B60589" w:rsidP="00B6058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A16A0C8" w14:textId="0DF074DE" w:rsidR="00B60589" w:rsidRPr="00E11762" w:rsidRDefault="00B60589" w:rsidP="00B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148.6</w:t>
            </w:r>
            <w:r w:rsidR="007E64A1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36" w:type="dxa"/>
            <w:vAlign w:val="center"/>
          </w:tcPr>
          <w:p w14:paraId="3122F69E" w14:textId="77777777" w:rsidR="00B60589" w:rsidRPr="00E11762" w:rsidRDefault="00B60589" w:rsidP="00B6058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55BDCB3" w14:textId="568AAFBB" w:rsidR="00B60589" w:rsidRPr="00E11762" w:rsidRDefault="00B60589" w:rsidP="00B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721.0</w:t>
            </w:r>
            <w:r w:rsidR="007E64A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B60589" w:rsidRPr="00E11762" w14:paraId="4EDDD727" w14:textId="77777777" w:rsidTr="00EA4158">
        <w:trPr>
          <w:trHeight w:val="20"/>
        </w:trPr>
        <w:tc>
          <w:tcPr>
            <w:tcW w:w="5187" w:type="dxa"/>
            <w:shd w:val="clear" w:color="auto" w:fill="auto"/>
          </w:tcPr>
          <w:p w14:paraId="21616B3C" w14:textId="77777777" w:rsidR="00B60589" w:rsidRPr="00E11762" w:rsidRDefault="00B60589" w:rsidP="00B6058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11762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08" w:type="dxa"/>
            <w:vAlign w:val="center"/>
          </w:tcPr>
          <w:p w14:paraId="315BA6AD" w14:textId="77777777" w:rsidR="00B60589" w:rsidRPr="00E11762" w:rsidRDefault="00B60589" w:rsidP="00B60589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16186F" w14:textId="4F6766D2" w:rsidR="00B60589" w:rsidRPr="00E11762" w:rsidRDefault="00B60589" w:rsidP="00B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2,193.20 </w:t>
            </w:r>
          </w:p>
        </w:tc>
        <w:tc>
          <w:tcPr>
            <w:tcW w:w="284" w:type="dxa"/>
            <w:vAlign w:val="center"/>
          </w:tcPr>
          <w:p w14:paraId="7EB42F24" w14:textId="77777777" w:rsidR="00B60589" w:rsidRPr="00E11762" w:rsidRDefault="00B60589" w:rsidP="00B6058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1816998" w14:textId="4CE05EC7" w:rsidR="00B60589" w:rsidRPr="00E11762" w:rsidRDefault="00B60589" w:rsidP="00B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770.81 </w:t>
            </w:r>
          </w:p>
        </w:tc>
        <w:tc>
          <w:tcPr>
            <w:tcW w:w="236" w:type="dxa"/>
            <w:vAlign w:val="center"/>
          </w:tcPr>
          <w:p w14:paraId="3CBCCD40" w14:textId="77777777" w:rsidR="00B60589" w:rsidRPr="00E11762" w:rsidRDefault="00B60589" w:rsidP="00B6058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21AF2B5" w14:textId="56A0E5FD" w:rsidR="00B60589" w:rsidRPr="00E11762" w:rsidRDefault="00B60589" w:rsidP="00B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2,964.01 </w:t>
            </w:r>
          </w:p>
        </w:tc>
      </w:tr>
      <w:tr w:rsidR="00B60589" w:rsidRPr="00E11762" w14:paraId="09A899DC" w14:textId="77777777" w:rsidTr="003F62CA">
        <w:trPr>
          <w:trHeight w:val="20"/>
        </w:trPr>
        <w:tc>
          <w:tcPr>
            <w:tcW w:w="5187" w:type="dxa"/>
            <w:shd w:val="clear" w:color="auto" w:fill="auto"/>
          </w:tcPr>
          <w:p w14:paraId="009A1EFB" w14:textId="77777777" w:rsidR="00B60589" w:rsidRPr="00E11762" w:rsidRDefault="00B60589" w:rsidP="00B60589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24"/>
                <w:szCs w:val="24"/>
              </w:rPr>
            </w:pPr>
            <w:r w:rsidRPr="00E11762">
              <w:rPr>
                <w:rFonts w:ascii="Angsana New" w:hAnsi="Angsana New"/>
                <w:bCs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708" w:type="dxa"/>
            <w:vAlign w:val="center"/>
          </w:tcPr>
          <w:p w14:paraId="33A33529" w14:textId="77777777" w:rsidR="00B60589" w:rsidRPr="00E11762" w:rsidRDefault="00B60589" w:rsidP="00B60589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73B45A8" w14:textId="62472B90" w:rsidR="00B60589" w:rsidRPr="00E11762" w:rsidRDefault="00B60589" w:rsidP="00B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6776F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8,352.35</w:t>
            </w:r>
            <w:r w:rsidRPr="00E1176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84" w:type="dxa"/>
            <w:vAlign w:val="center"/>
          </w:tcPr>
          <w:p w14:paraId="57EC0241" w14:textId="77777777" w:rsidR="00B60589" w:rsidRPr="00E11762" w:rsidRDefault="00B60589" w:rsidP="00B60589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141F4CFF" w14:textId="084A3333" w:rsidR="00B60589" w:rsidRPr="00E11762" w:rsidRDefault="00B60589" w:rsidP="00B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6776F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1,819.53</w:t>
            </w:r>
            <w:r w:rsidRPr="00E1176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0FD99879" w14:textId="77777777" w:rsidR="00B60589" w:rsidRPr="00E11762" w:rsidRDefault="00B60589" w:rsidP="00B60589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9BB1886" w14:textId="5A87370E" w:rsidR="00B60589" w:rsidRPr="00E11762" w:rsidRDefault="00B60589" w:rsidP="00B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1</w:t>
            </w:r>
            <w:r w:rsidR="006776F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0,171.88</w:t>
            </w:r>
          </w:p>
        </w:tc>
      </w:tr>
      <w:tr w:rsidR="008841D8" w:rsidRPr="008841D8" w14:paraId="536688F3" w14:textId="77777777" w:rsidTr="008841D8">
        <w:trPr>
          <w:trHeight w:val="20"/>
        </w:trPr>
        <w:tc>
          <w:tcPr>
            <w:tcW w:w="5187" w:type="dxa"/>
            <w:shd w:val="clear" w:color="auto" w:fill="auto"/>
          </w:tcPr>
          <w:p w14:paraId="0C780EE3" w14:textId="77777777" w:rsidR="008841D8" w:rsidRPr="008841D8" w:rsidRDefault="008841D8" w:rsidP="00B60589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708" w:type="dxa"/>
            <w:vAlign w:val="center"/>
          </w:tcPr>
          <w:p w14:paraId="74DFD0A3" w14:textId="77777777" w:rsidR="008841D8" w:rsidRPr="008841D8" w:rsidRDefault="008841D8" w:rsidP="00B60589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953E391" w14:textId="77777777" w:rsidR="008841D8" w:rsidRPr="008841D8" w:rsidRDefault="008841D8" w:rsidP="00B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324E1050" w14:textId="77777777" w:rsidR="008841D8" w:rsidRPr="008841D8" w:rsidRDefault="008841D8" w:rsidP="00B60589">
            <w:pPr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7D49058" w14:textId="77777777" w:rsidR="008841D8" w:rsidRPr="008841D8" w:rsidRDefault="008841D8" w:rsidP="00B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30B28485" w14:textId="77777777" w:rsidR="008841D8" w:rsidRPr="008841D8" w:rsidRDefault="008841D8" w:rsidP="00B60589">
            <w:pPr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B92A23B" w14:textId="77777777" w:rsidR="008841D8" w:rsidRPr="008841D8" w:rsidRDefault="008841D8" w:rsidP="00B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841D8" w:rsidRPr="00E11762" w14:paraId="00A87E48" w14:textId="77777777" w:rsidTr="008841D8">
        <w:trPr>
          <w:trHeight w:val="20"/>
        </w:trPr>
        <w:tc>
          <w:tcPr>
            <w:tcW w:w="5187" w:type="dxa"/>
            <w:shd w:val="clear" w:color="auto" w:fill="auto"/>
          </w:tcPr>
          <w:p w14:paraId="5FC26F15" w14:textId="4BD22539" w:rsidR="008841D8" w:rsidRPr="00E11762" w:rsidRDefault="00AE7A12" w:rsidP="00B60589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AE7A12">
              <w:rPr>
                <w:rFonts w:ascii="Angsana New" w:hAnsi="Angsana New" w:hint="cs"/>
                <w:bCs/>
                <w:sz w:val="24"/>
                <w:szCs w:val="24"/>
                <w:cs/>
              </w:rPr>
              <w:t>กำไร</w:t>
            </w:r>
            <w:r w:rsidRPr="00AE7A12">
              <w:rPr>
                <w:rFonts w:ascii="Angsana New" w:hAnsi="Angsana New"/>
                <w:bCs/>
                <w:sz w:val="24"/>
                <w:szCs w:val="24"/>
                <w:cs/>
              </w:rPr>
              <w:t xml:space="preserve"> (</w:t>
            </w:r>
            <w:r w:rsidRPr="00AE7A12">
              <w:rPr>
                <w:rFonts w:ascii="Angsana New" w:hAnsi="Angsana New" w:hint="cs"/>
                <w:bCs/>
                <w:sz w:val="24"/>
                <w:szCs w:val="24"/>
                <w:cs/>
              </w:rPr>
              <w:t>ขาดทุน</w:t>
            </w:r>
            <w:r w:rsidRPr="00AE7A12">
              <w:rPr>
                <w:rFonts w:ascii="Angsana New" w:hAnsi="Angsana New"/>
                <w:bCs/>
                <w:sz w:val="24"/>
                <w:szCs w:val="24"/>
                <w:cs/>
              </w:rPr>
              <w:t xml:space="preserve">) </w:t>
            </w:r>
            <w:r w:rsidRPr="00AE7A12">
              <w:rPr>
                <w:rFonts w:ascii="Angsana New" w:hAnsi="Angsana New" w:hint="cs"/>
                <w:bCs/>
                <w:sz w:val="24"/>
                <w:szCs w:val="24"/>
                <w:cs/>
              </w:rPr>
              <w:t>จากกิจกรรมดำเนินงาน</w:t>
            </w:r>
          </w:p>
        </w:tc>
        <w:tc>
          <w:tcPr>
            <w:tcW w:w="708" w:type="dxa"/>
            <w:vAlign w:val="center"/>
          </w:tcPr>
          <w:p w14:paraId="412C6606" w14:textId="77777777" w:rsidR="008841D8" w:rsidRPr="00E11762" w:rsidRDefault="008841D8" w:rsidP="00B60589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52D583" w14:textId="3F7D8112" w:rsidR="008841D8" w:rsidRPr="00E11762" w:rsidRDefault="00AE7A12" w:rsidP="00B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3,169.64</w:t>
            </w:r>
          </w:p>
        </w:tc>
        <w:tc>
          <w:tcPr>
            <w:tcW w:w="284" w:type="dxa"/>
            <w:vAlign w:val="center"/>
          </w:tcPr>
          <w:p w14:paraId="07D5DA8F" w14:textId="77777777" w:rsidR="008841D8" w:rsidRPr="00E11762" w:rsidRDefault="008841D8" w:rsidP="00B60589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</w:tcPr>
          <w:p w14:paraId="322E5CDE" w14:textId="48202AB1" w:rsidR="008841D8" w:rsidRPr="00E11762" w:rsidRDefault="00AE7A12" w:rsidP="00B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(54.30)</w:t>
            </w:r>
          </w:p>
        </w:tc>
        <w:tc>
          <w:tcPr>
            <w:tcW w:w="236" w:type="dxa"/>
            <w:vAlign w:val="center"/>
          </w:tcPr>
          <w:p w14:paraId="37AD7DFA" w14:textId="77777777" w:rsidR="008841D8" w:rsidRPr="00E11762" w:rsidRDefault="008841D8" w:rsidP="00B60589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15C6A4AF" w14:textId="0E4D8519" w:rsidR="008841D8" w:rsidRPr="00E11762" w:rsidRDefault="00AE7A12" w:rsidP="00B60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3,115</w:t>
            </w:r>
            <w:r w:rsidR="001971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34</w:t>
            </w:r>
          </w:p>
        </w:tc>
      </w:tr>
      <w:tr w:rsidR="009D679D" w:rsidRPr="00E11762" w14:paraId="5FC2797E" w14:textId="77777777" w:rsidTr="008841D8">
        <w:trPr>
          <w:trHeight w:val="20"/>
        </w:trPr>
        <w:tc>
          <w:tcPr>
            <w:tcW w:w="5187" w:type="dxa"/>
            <w:shd w:val="clear" w:color="auto" w:fill="auto"/>
          </w:tcPr>
          <w:p w14:paraId="10B35AE0" w14:textId="2CEF76D1" w:rsidR="009D679D" w:rsidRPr="00E11762" w:rsidRDefault="009D679D" w:rsidP="009D679D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E11762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08" w:type="dxa"/>
            <w:vAlign w:val="center"/>
          </w:tcPr>
          <w:p w14:paraId="4BB1F1FB" w14:textId="77777777" w:rsidR="009D679D" w:rsidRPr="00E11762" w:rsidRDefault="009D679D" w:rsidP="009D679D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9D0347" w14:textId="79ADEC3D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1,846.48 </w:t>
            </w:r>
          </w:p>
        </w:tc>
        <w:tc>
          <w:tcPr>
            <w:tcW w:w="284" w:type="dxa"/>
            <w:vAlign w:val="center"/>
          </w:tcPr>
          <w:p w14:paraId="16936D26" w14:textId="77777777" w:rsidR="009D679D" w:rsidRPr="00E11762" w:rsidRDefault="009D679D" w:rsidP="009D679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</w:tcPr>
          <w:p w14:paraId="30CF00AE" w14:textId="204CE8D5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307.31 </w:t>
            </w:r>
          </w:p>
        </w:tc>
        <w:tc>
          <w:tcPr>
            <w:tcW w:w="236" w:type="dxa"/>
            <w:vAlign w:val="center"/>
          </w:tcPr>
          <w:p w14:paraId="1059DDB1" w14:textId="77777777" w:rsidR="009D679D" w:rsidRPr="00E11762" w:rsidRDefault="009D679D" w:rsidP="009D679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629A97E8" w14:textId="418CF2D8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2,153.79 </w:t>
            </w:r>
          </w:p>
        </w:tc>
      </w:tr>
      <w:tr w:rsidR="009D679D" w:rsidRPr="00E11762" w14:paraId="3E25D99B" w14:textId="77777777" w:rsidTr="006776FB">
        <w:trPr>
          <w:trHeight w:val="20"/>
        </w:trPr>
        <w:tc>
          <w:tcPr>
            <w:tcW w:w="5187" w:type="dxa"/>
            <w:shd w:val="clear" w:color="auto" w:fill="auto"/>
          </w:tcPr>
          <w:p w14:paraId="242343D9" w14:textId="5DB9C0C1" w:rsidR="009D679D" w:rsidRPr="00E11762" w:rsidRDefault="009D679D" w:rsidP="009D679D">
            <w:pPr>
              <w:spacing w:line="240" w:lineRule="auto"/>
              <w:ind w:left="162" w:right="-115" w:hanging="162"/>
              <w:rPr>
                <w:rFonts w:ascii="Angsana New" w:hAnsi="Angsana New"/>
                <w:sz w:val="24"/>
                <w:szCs w:val="24"/>
              </w:rPr>
            </w:pPr>
            <w:r w:rsidRPr="00E11762">
              <w:rPr>
                <w:rFonts w:ascii="Angsana New" w:hAnsi="Angsana New"/>
                <w:sz w:val="24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708" w:type="dxa"/>
            <w:vAlign w:val="center"/>
          </w:tcPr>
          <w:p w14:paraId="77EE94C6" w14:textId="77777777" w:rsidR="009D679D" w:rsidRPr="00E11762" w:rsidRDefault="009D679D" w:rsidP="009D679D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6CE71EF" w14:textId="18AF9A81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center"/>
          </w:tcPr>
          <w:p w14:paraId="08F59700" w14:textId="77777777" w:rsidR="009D679D" w:rsidRPr="00E11762" w:rsidRDefault="009D679D" w:rsidP="009D679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50AE7ED1" w14:textId="33E951DA" w:rsidR="009D679D" w:rsidRPr="007E64A1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Theme="majorBidi" w:hAnsiTheme="majorBidi" w:cstheme="majorBidi"/>
                <w:sz w:val="22"/>
                <w:szCs w:val="22"/>
              </w:rPr>
            </w:pPr>
            <w:r w:rsidRPr="007E64A1">
              <w:rPr>
                <w:rFonts w:asciiTheme="majorBidi" w:hAnsiTheme="majorBidi" w:cstheme="majorBidi"/>
                <w:sz w:val="22"/>
                <w:szCs w:val="22"/>
              </w:rPr>
              <w:t>0.09</w:t>
            </w:r>
          </w:p>
        </w:tc>
        <w:tc>
          <w:tcPr>
            <w:tcW w:w="236" w:type="dxa"/>
            <w:vAlign w:val="center"/>
          </w:tcPr>
          <w:p w14:paraId="5143EB05" w14:textId="77777777" w:rsidR="009D679D" w:rsidRPr="007E64A1" w:rsidRDefault="009D679D" w:rsidP="009D679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359C0984" w14:textId="70A9EDCE" w:rsidR="009D679D" w:rsidRPr="007E64A1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Theme="majorBidi" w:hAnsiTheme="majorBidi" w:cstheme="majorBidi"/>
                <w:sz w:val="22"/>
                <w:szCs w:val="22"/>
              </w:rPr>
            </w:pPr>
            <w:r w:rsidRPr="007E64A1">
              <w:rPr>
                <w:rFonts w:asciiTheme="majorBidi" w:hAnsiTheme="majorBidi" w:cstheme="majorBidi"/>
                <w:sz w:val="22"/>
                <w:szCs w:val="22"/>
              </w:rPr>
              <w:t>0.09</w:t>
            </w:r>
          </w:p>
        </w:tc>
      </w:tr>
      <w:tr w:rsidR="009D679D" w:rsidRPr="00E11762" w14:paraId="105135AD" w14:textId="77777777" w:rsidTr="0083239F">
        <w:trPr>
          <w:trHeight w:val="20"/>
        </w:trPr>
        <w:tc>
          <w:tcPr>
            <w:tcW w:w="5187" w:type="dxa"/>
            <w:shd w:val="clear" w:color="auto" w:fill="auto"/>
          </w:tcPr>
          <w:p w14:paraId="4D19E22E" w14:textId="033A6588" w:rsidR="009D679D" w:rsidRPr="00E11762" w:rsidRDefault="009D679D" w:rsidP="009D679D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24"/>
                <w:szCs w:val="24"/>
              </w:rPr>
            </w:pPr>
            <w:r w:rsidRPr="00E11762">
              <w:rPr>
                <w:rFonts w:ascii="Angsana New" w:hAnsi="Angsana New"/>
                <w:bCs/>
                <w:sz w:val="24"/>
                <w:szCs w:val="24"/>
                <w:cs/>
              </w:rPr>
              <w:t>กำไร</w:t>
            </w:r>
            <w:r w:rsidRPr="00E11762">
              <w:rPr>
                <w:rFonts w:ascii="Angsana New" w:hAnsi="Angsana New"/>
                <w:bCs/>
                <w:sz w:val="24"/>
                <w:szCs w:val="24"/>
              </w:rPr>
              <w:t xml:space="preserve"> (</w:t>
            </w:r>
            <w:r w:rsidRPr="00E11762">
              <w:rPr>
                <w:rFonts w:ascii="Angsana New" w:hAnsi="Angsana New" w:hint="cs"/>
                <w:bCs/>
                <w:sz w:val="24"/>
                <w:szCs w:val="24"/>
                <w:cs/>
              </w:rPr>
              <w:t>ขาดทุน</w:t>
            </w:r>
            <w:r w:rsidRPr="00E11762">
              <w:rPr>
                <w:rFonts w:ascii="Angsana New" w:hAnsi="Angsana New"/>
                <w:bCs/>
                <w:sz w:val="24"/>
                <w:szCs w:val="24"/>
              </w:rPr>
              <w:t xml:space="preserve">) </w:t>
            </w:r>
            <w:r w:rsidRPr="00E11762">
              <w:rPr>
                <w:rFonts w:ascii="Angsana New" w:hAnsi="Angsana New"/>
                <w:bCs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708" w:type="dxa"/>
            <w:vAlign w:val="center"/>
          </w:tcPr>
          <w:p w14:paraId="7506D480" w14:textId="77777777" w:rsidR="009D679D" w:rsidRPr="00E11762" w:rsidRDefault="009D679D" w:rsidP="009D679D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21331E1" w14:textId="5F0777DD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1,323.16 </w:t>
            </w:r>
          </w:p>
        </w:tc>
        <w:tc>
          <w:tcPr>
            <w:tcW w:w="284" w:type="dxa"/>
            <w:vAlign w:val="center"/>
          </w:tcPr>
          <w:p w14:paraId="556D567C" w14:textId="77777777" w:rsidR="009D679D" w:rsidRPr="00E11762" w:rsidRDefault="009D679D" w:rsidP="009D679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5E9BB367" w14:textId="3C8E3BD1" w:rsidR="009D679D" w:rsidRPr="00E11762" w:rsidRDefault="009D679D" w:rsidP="0045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(361.52)</w:t>
            </w:r>
          </w:p>
        </w:tc>
        <w:tc>
          <w:tcPr>
            <w:tcW w:w="236" w:type="dxa"/>
            <w:vAlign w:val="center"/>
          </w:tcPr>
          <w:p w14:paraId="163E66E3" w14:textId="77777777" w:rsidR="009D679D" w:rsidRPr="00E11762" w:rsidRDefault="009D679D" w:rsidP="009D679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2FDDE97" w14:textId="3E7FFACC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961.6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</w:tr>
      <w:tr w:rsidR="009D679D" w:rsidRPr="00E11762" w14:paraId="6F79F293" w14:textId="77777777" w:rsidTr="0083239F">
        <w:trPr>
          <w:trHeight w:val="20"/>
        </w:trPr>
        <w:tc>
          <w:tcPr>
            <w:tcW w:w="5187" w:type="dxa"/>
            <w:shd w:val="clear" w:color="auto" w:fill="auto"/>
          </w:tcPr>
          <w:p w14:paraId="1684FA34" w14:textId="7EB35B84" w:rsidR="009D679D" w:rsidRPr="00E11762" w:rsidRDefault="009D679D" w:rsidP="009D679D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11762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708" w:type="dxa"/>
            <w:vAlign w:val="center"/>
          </w:tcPr>
          <w:p w14:paraId="067F53E4" w14:textId="77777777" w:rsidR="009D679D" w:rsidRPr="00E11762" w:rsidRDefault="009D679D" w:rsidP="009D679D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DC211BE" w14:textId="1A014C52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(283.14)</w:t>
            </w:r>
          </w:p>
        </w:tc>
        <w:tc>
          <w:tcPr>
            <w:tcW w:w="284" w:type="dxa"/>
            <w:vAlign w:val="center"/>
          </w:tcPr>
          <w:p w14:paraId="792F7D89" w14:textId="77777777" w:rsidR="009D679D" w:rsidRPr="00E11762" w:rsidRDefault="009D679D" w:rsidP="009D679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2DEFF6F8" w14:textId="5B4147A4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(29.3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E1176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69E247DB" w14:textId="77777777" w:rsidR="009D679D" w:rsidRPr="00E11762" w:rsidRDefault="009D679D" w:rsidP="009D679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8EB8C81" w14:textId="3BDF82A0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(312.51)</w:t>
            </w:r>
          </w:p>
        </w:tc>
      </w:tr>
      <w:tr w:rsidR="009D679D" w:rsidRPr="00E11762" w14:paraId="54210ED2" w14:textId="77777777" w:rsidTr="0083239F">
        <w:trPr>
          <w:trHeight w:val="20"/>
        </w:trPr>
        <w:tc>
          <w:tcPr>
            <w:tcW w:w="5187" w:type="dxa"/>
            <w:shd w:val="clear" w:color="auto" w:fill="auto"/>
          </w:tcPr>
          <w:p w14:paraId="345BD6B5" w14:textId="3E9C7FE7" w:rsidR="009D679D" w:rsidRPr="00E11762" w:rsidRDefault="009D679D" w:rsidP="009D679D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24"/>
                <w:szCs w:val="24"/>
              </w:rPr>
            </w:pPr>
            <w:r w:rsidRPr="00E11762">
              <w:rPr>
                <w:rFonts w:ascii="Angsana New" w:hAnsi="Angsana New"/>
                <w:bCs/>
                <w:sz w:val="24"/>
                <w:szCs w:val="24"/>
                <w:cs/>
              </w:rPr>
              <w:t>กำไร</w:t>
            </w:r>
            <w:r>
              <w:rPr>
                <w:rFonts w:ascii="Angsana New" w:hAnsi="Angsana New"/>
                <w:bCs/>
                <w:sz w:val="24"/>
                <w:szCs w:val="24"/>
              </w:rPr>
              <w:t xml:space="preserve"> (</w:t>
            </w:r>
            <w:r>
              <w:rPr>
                <w:rFonts w:ascii="Angsana New" w:hAnsi="Angsana New" w:hint="cs"/>
                <w:bCs/>
                <w:sz w:val="24"/>
                <w:szCs w:val="24"/>
                <w:cs/>
              </w:rPr>
              <w:t>ขาดทุน</w:t>
            </w:r>
            <w:r>
              <w:rPr>
                <w:rFonts w:ascii="Angsana New" w:hAnsi="Angsana New"/>
                <w:bCs/>
                <w:sz w:val="24"/>
                <w:szCs w:val="24"/>
              </w:rPr>
              <w:t xml:space="preserve">) </w:t>
            </w:r>
            <w:r w:rsidRPr="00E11762">
              <w:rPr>
                <w:rFonts w:ascii="Angsana New" w:hAnsi="Angsana New"/>
                <w:bCs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708" w:type="dxa"/>
            <w:vAlign w:val="center"/>
          </w:tcPr>
          <w:p w14:paraId="4248A769" w14:textId="77777777" w:rsidR="009D679D" w:rsidRPr="00E11762" w:rsidRDefault="009D679D" w:rsidP="009D679D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84B2FD2" w14:textId="08A31AC8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1,040.02 </w:t>
            </w:r>
          </w:p>
        </w:tc>
        <w:tc>
          <w:tcPr>
            <w:tcW w:w="284" w:type="dxa"/>
            <w:vAlign w:val="center"/>
          </w:tcPr>
          <w:p w14:paraId="777692D5" w14:textId="77777777" w:rsidR="009D679D" w:rsidRPr="00E11762" w:rsidRDefault="009D679D" w:rsidP="009D679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AEBE5D9" w14:textId="74471849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(390.89)</w:t>
            </w:r>
          </w:p>
        </w:tc>
        <w:tc>
          <w:tcPr>
            <w:tcW w:w="236" w:type="dxa"/>
            <w:vAlign w:val="center"/>
          </w:tcPr>
          <w:p w14:paraId="66DD8208" w14:textId="77777777" w:rsidR="009D679D" w:rsidRPr="00E11762" w:rsidRDefault="009D679D" w:rsidP="009D679D">
            <w:pPr>
              <w:tabs>
                <w:tab w:val="decimal" w:pos="648"/>
              </w:tabs>
              <w:ind w:right="-1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D262B1" w14:textId="7EEC5032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649.1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  <w:r w:rsidRPr="00E1176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D679D" w:rsidRPr="008841D8" w14:paraId="1D0F090D" w14:textId="77777777" w:rsidTr="00176810">
        <w:trPr>
          <w:trHeight w:val="20"/>
        </w:trPr>
        <w:tc>
          <w:tcPr>
            <w:tcW w:w="5187" w:type="dxa"/>
            <w:shd w:val="clear" w:color="auto" w:fill="auto"/>
            <w:vAlign w:val="center"/>
          </w:tcPr>
          <w:p w14:paraId="1342650F" w14:textId="77777777" w:rsidR="009D679D" w:rsidRPr="008841D8" w:rsidRDefault="009D679D" w:rsidP="009D679D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sz w:val="12"/>
                <w:szCs w:val="12"/>
                <w:rtl/>
                <w:cs/>
              </w:rPr>
            </w:pPr>
          </w:p>
        </w:tc>
        <w:tc>
          <w:tcPr>
            <w:tcW w:w="708" w:type="dxa"/>
            <w:vAlign w:val="center"/>
          </w:tcPr>
          <w:p w14:paraId="752BB0F6" w14:textId="77777777" w:rsidR="009D679D" w:rsidRPr="008841D8" w:rsidRDefault="009D679D" w:rsidP="009D679D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2830B645" w14:textId="77777777" w:rsidR="009D679D" w:rsidRPr="008841D8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84" w:type="dxa"/>
            <w:vAlign w:val="center"/>
          </w:tcPr>
          <w:p w14:paraId="6FCD33EE" w14:textId="77777777" w:rsidR="009D679D" w:rsidRPr="008841D8" w:rsidRDefault="009D679D" w:rsidP="009D679D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center"/>
          </w:tcPr>
          <w:p w14:paraId="2E4E1A83" w14:textId="77777777" w:rsidR="009D679D" w:rsidRPr="008841D8" w:rsidRDefault="009D679D" w:rsidP="009D679D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55BE08C" w14:textId="77777777" w:rsidR="009D679D" w:rsidRPr="008841D8" w:rsidRDefault="009D679D" w:rsidP="009D679D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center"/>
          </w:tcPr>
          <w:p w14:paraId="30C1FCE1" w14:textId="77777777" w:rsidR="009D679D" w:rsidRPr="008841D8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D679D" w:rsidRPr="00E11762" w14:paraId="19D39A1A" w14:textId="77777777" w:rsidTr="00176810">
        <w:trPr>
          <w:trHeight w:val="20"/>
        </w:trPr>
        <w:tc>
          <w:tcPr>
            <w:tcW w:w="5187" w:type="dxa"/>
            <w:shd w:val="clear" w:color="auto" w:fill="auto"/>
          </w:tcPr>
          <w:p w14:paraId="64DAEBDF" w14:textId="77777777" w:rsidR="009D679D" w:rsidRPr="00E11762" w:rsidRDefault="009D679D" w:rsidP="009D679D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117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708" w:type="dxa"/>
            <w:vAlign w:val="center"/>
          </w:tcPr>
          <w:p w14:paraId="3D97B409" w14:textId="77777777" w:rsidR="009D679D" w:rsidRPr="00E11762" w:rsidRDefault="009D679D" w:rsidP="009D679D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FE297EE" w14:textId="77777777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32EB7D6C" w14:textId="77777777" w:rsidR="009D679D" w:rsidRPr="00E11762" w:rsidRDefault="009D679D" w:rsidP="009D679D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0F376ABC" w14:textId="77777777" w:rsidR="009D679D" w:rsidRPr="00E11762" w:rsidRDefault="009D679D" w:rsidP="009D679D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C06613F" w14:textId="77777777" w:rsidR="009D679D" w:rsidRPr="00E11762" w:rsidRDefault="009D679D" w:rsidP="009D679D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center"/>
          </w:tcPr>
          <w:p w14:paraId="7BCD9B81" w14:textId="77777777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D679D" w:rsidRPr="00E11762" w14:paraId="455E0198" w14:textId="77777777" w:rsidTr="00176810">
        <w:trPr>
          <w:trHeight w:val="20"/>
        </w:trPr>
        <w:tc>
          <w:tcPr>
            <w:tcW w:w="5187" w:type="dxa"/>
            <w:shd w:val="clear" w:color="auto" w:fill="auto"/>
          </w:tcPr>
          <w:p w14:paraId="65CBA332" w14:textId="77777777" w:rsidR="009D679D" w:rsidRPr="00E11762" w:rsidRDefault="009D679D" w:rsidP="009D679D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E117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708" w:type="dxa"/>
            <w:vAlign w:val="center"/>
          </w:tcPr>
          <w:p w14:paraId="5040A781" w14:textId="77777777" w:rsidR="009D679D" w:rsidRPr="00E11762" w:rsidRDefault="009D679D" w:rsidP="009D679D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B66E0BF" w14:textId="77777777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14C8D3E9" w14:textId="77777777" w:rsidR="009D679D" w:rsidRPr="00E11762" w:rsidRDefault="009D679D" w:rsidP="009D679D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777640EC" w14:textId="77777777" w:rsidR="009D679D" w:rsidRPr="00E11762" w:rsidRDefault="009D679D" w:rsidP="009D679D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EA58F2E" w14:textId="77777777" w:rsidR="009D679D" w:rsidRPr="00E11762" w:rsidRDefault="009D679D" w:rsidP="009D679D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center"/>
          </w:tcPr>
          <w:p w14:paraId="00728B7E" w14:textId="77777777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D679D" w:rsidRPr="00E11762" w14:paraId="380F2E40" w14:textId="77777777" w:rsidTr="0018378A">
        <w:trPr>
          <w:trHeight w:val="20"/>
        </w:trPr>
        <w:tc>
          <w:tcPr>
            <w:tcW w:w="5187" w:type="dxa"/>
            <w:shd w:val="clear" w:color="auto" w:fill="auto"/>
            <w:vAlign w:val="center"/>
          </w:tcPr>
          <w:p w14:paraId="5F6CC40F" w14:textId="77F6C480" w:rsidR="009D679D" w:rsidRPr="00E11762" w:rsidRDefault="009D679D" w:rsidP="009D679D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11762">
              <w:rPr>
                <w:rFonts w:ascii="Angsana New" w:hAnsi="Angsana New" w:hint="cs"/>
                <w:sz w:val="24"/>
                <w:szCs w:val="24"/>
                <w:cs/>
              </w:rPr>
              <w:t>ผลกำไรจากการตี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ราคาที่ดินใหม่</w:t>
            </w:r>
          </w:p>
        </w:tc>
        <w:tc>
          <w:tcPr>
            <w:tcW w:w="708" w:type="dxa"/>
            <w:vAlign w:val="center"/>
          </w:tcPr>
          <w:p w14:paraId="6AAA6F4E" w14:textId="77777777" w:rsidR="009D679D" w:rsidRPr="00E11762" w:rsidRDefault="009D679D" w:rsidP="009D679D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7CE6D8" w14:textId="05976FFD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2,883.02 </w:t>
            </w:r>
          </w:p>
        </w:tc>
        <w:tc>
          <w:tcPr>
            <w:tcW w:w="284" w:type="dxa"/>
            <w:vAlign w:val="center"/>
          </w:tcPr>
          <w:p w14:paraId="7DB0A855" w14:textId="77777777" w:rsidR="009D679D" w:rsidRPr="00E11762" w:rsidRDefault="009D679D" w:rsidP="009D679D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</w:tcPr>
          <w:p w14:paraId="7D36CA19" w14:textId="1DAFFEC6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4,426.93 </w:t>
            </w:r>
          </w:p>
        </w:tc>
        <w:tc>
          <w:tcPr>
            <w:tcW w:w="236" w:type="dxa"/>
            <w:vAlign w:val="center"/>
          </w:tcPr>
          <w:p w14:paraId="39F41FC9" w14:textId="77777777" w:rsidR="009D679D" w:rsidRPr="00E11762" w:rsidRDefault="009D679D" w:rsidP="009D679D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657441DA" w14:textId="03CDBECF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7,309.95 </w:t>
            </w:r>
          </w:p>
        </w:tc>
      </w:tr>
      <w:tr w:rsidR="009D679D" w:rsidRPr="00E11762" w14:paraId="7619DA5C" w14:textId="77777777" w:rsidTr="0083239F">
        <w:trPr>
          <w:trHeight w:val="20"/>
        </w:trPr>
        <w:tc>
          <w:tcPr>
            <w:tcW w:w="5187" w:type="dxa"/>
            <w:shd w:val="clear" w:color="auto" w:fill="auto"/>
          </w:tcPr>
          <w:p w14:paraId="79A1E402" w14:textId="1ED4589B" w:rsidR="009D679D" w:rsidRPr="00E11762" w:rsidRDefault="009D679D" w:rsidP="009D679D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11762">
              <w:rPr>
                <w:rFonts w:ascii="Angsana New" w:hAnsi="Angsana New" w:hint="cs"/>
                <w:sz w:val="24"/>
                <w:szCs w:val="24"/>
                <w:cs/>
              </w:rPr>
              <w:t>ผลขาดทุนจากการวัดมูลค่าใหม่ของผลประโยชน์พนักงานที่กำหนดไว้</w:t>
            </w:r>
          </w:p>
        </w:tc>
        <w:tc>
          <w:tcPr>
            <w:tcW w:w="708" w:type="dxa"/>
            <w:vAlign w:val="center"/>
          </w:tcPr>
          <w:p w14:paraId="52B51D08" w14:textId="77777777" w:rsidR="009D679D" w:rsidRPr="00E11762" w:rsidRDefault="009D679D" w:rsidP="009D679D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27A2F0" w14:textId="56883780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(1.6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E1176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84" w:type="dxa"/>
            <w:vAlign w:val="center"/>
          </w:tcPr>
          <w:p w14:paraId="50A27B4C" w14:textId="77777777" w:rsidR="009D679D" w:rsidRPr="00E11762" w:rsidRDefault="009D679D" w:rsidP="009D679D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</w:tcPr>
          <w:p w14:paraId="0460EF99" w14:textId="43EAB637" w:rsidR="009D679D" w:rsidRPr="00E11762" w:rsidRDefault="009D679D" w:rsidP="009D679D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11762">
              <w:rPr>
                <w:rFonts w:asciiTheme="majorBidi" w:hAnsiTheme="majorBidi" w:cstheme="majorBidi"/>
                <w:szCs w:val="22"/>
              </w:rPr>
              <w:t xml:space="preserve"> (2.5</w:t>
            </w:r>
            <w:r>
              <w:rPr>
                <w:rFonts w:asciiTheme="majorBidi" w:hAnsiTheme="majorBidi" w:cstheme="majorBidi"/>
                <w:szCs w:val="22"/>
              </w:rPr>
              <w:t>0</w:t>
            </w:r>
            <w:r w:rsidRPr="00E11762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15D48405" w14:textId="77777777" w:rsidR="009D679D" w:rsidRPr="00E11762" w:rsidRDefault="009D679D" w:rsidP="009D679D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14D97994" w14:textId="78B3F769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(4.11)</w:t>
            </w:r>
          </w:p>
        </w:tc>
      </w:tr>
      <w:tr w:rsidR="009D679D" w:rsidRPr="00E11762" w14:paraId="24B48BFD" w14:textId="77777777" w:rsidTr="00EA4158">
        <w:trPr>
          <w:trHeight w:val="20"/>
        </w:trPr>
        <w:tc>
          <w:tcPr>
            <w:tcW w:w="5187" w:type="dxa"/>
            <w:shd w:val="clear" w:color="auto" w:fill="auto"/>
          </w:tcPr>
          <w:p w14:paraId="3368AEC9" w14:textId="77777777" w:rsidR="009D679D" w:rsidRPr="00E11762" w:rsidRDefault="009D679D" w:rsidP="009D679D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</w:rPr>
            </w:pPr>
            <w:r w:rsidRPr="00E11762">
              <w:rPr>
                <w:rFonts w:ascii="Angsana New" w:hAnsi="Angsana New"/>
                <w:sz w:val="24"/>
                <w:szCs w:val="24"/>
                <w:cs/>
              </w:rPr>
              <w:t>ภาษีเงินได้ของรายการที่จะไม่ถูกจัดประเภทใหม่ไว้ในกำไรหรือขาดทุนในภายหลัง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708" w:type="dxa"/>
            <w:vAlign w:val="center"/>
          </w:tcPr>
          <w:p w14:paraId="52061DA0" w14:textId="77777777" w:rsidR="009D679D" w:rsidRPr="00E11762" w:rsidRDefault="009D679D" w:rsidP="009D679D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5A0D681" w14:textId="77777777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4FAB5D57" w14:textId="4651FE76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>(576.28)</w:t>
            </w:r>
          </w:p>
        </w:tc>
        <w:tc>
          <w:tcPr>
            <w:tcW w:w="284" w:type="dxa"/>
            <w:vAlign w:val="bottom"/>
          </w:tcPr>
          <w:p w14:paraId="7C28A0C1" w14:textId="77777777" w:rsidR="009D679D" w:rsidRPr="00E11762" w:rsidRDefault="009D679D" w:rsidP="009D679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29BC869" w14:textId="77777777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DABF743" w14:textId="3D64524A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>(884.89)</w:t>
            </w:r>
          </w:p>
        </w:tc>
        <w:tc>
          <w:tcPr>
            <w:tcW w:w="236" w:type="dxa"/>
            <w:vAlign w:val="bottom"/>
          </w:tcPr>
          <w:p w14:paraId="09399597" w14:textId="77777777" w:rsidR="009D679D" w:rsidRPr="00E11762" w:rsidRDefault="009D679D" w:rsidP="009D679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CB5BB2C" w14:textId="77777777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2C89F1" w14:textId="72DA5C1A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>(1,461.17)</w:t>
            </w:r>
          </w:p>
        </w:tc>
      </w:tr>
      <w:tr w:rsidR="009D679D" w:rsidRPr="00E11762" w14:paraId="14261715" w14:textId="77777777" w:rsidTr="00EA4158">
        <w:trPr>
          <w:trHeight w:val="20"/>
        </w:trPr>
        <w:tc>
          <w:tcPr>
            <w:tcW w:w="5187" w:type="dxa"/>
            <w:shd w:val="clear" w:color="auto" w:fill="auto"/>
            <w:vAlign w:val="center"/>
          </w:tcPr>
          <w:p w14:paraId="3D6B2D8C" w14:textId="144D9B2E" w:rsidR="009D679D" w:rsidRPr="00E11762" w:rsidRDefault="009D679D" w:rsidP="009D679D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ขาดทุนเ</w:t>
            </w:r>
            <w:r w:rsidRPr="00E117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บ็ดเสร็จอื่นสำหรับปี - สุทธิจากภาษีเงินได้</w:t>
            </w:r>
          </w:p>
        </w:tc>
        <w:tc>
          <w:tcPr>
            <w:tcW w:w="708" w:type="dxa"/>
            <w:vAlign w:val="center"/>
          </w:tcPr>
          <w:p w14:paraId="53BF2186" w14:textId="77777777" w:rsidR="009D679D" w:rsidRPr="00E11762" w:rsidRDefault="009D679D" w:rsidP="009D679D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75E2C0" w14:textId="29FFE0DC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2,305.1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84" w:type="dxa"/>
            <w:vAlign w:val="bottom"/>
          </w:tcPr>
          <w:p w14:paraId="5388CE1E" w14:textId="77777777" w:rsidR="009D679D" w:rsidRPr="00E11762" w:rsidRDefault="009D679D" w:rsidP="009D679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42584418" w14:textId="08BD4DED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3,539.5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36" w:type="dxa"/>
            <w:vAlign w:val="bottom"/>
          </w:tcPr>
          <w:p w14:paraId="4F391579" w14:textId="77777777" w:rsidR="009D679D" w:rsidRPr="00E11762" w:rsidRDefault="009D679D" w:rsidP="009D679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9AB1B" w14:textId="123A1AD2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5,844.67</w:t>
            </w:r>
          </w:p>
        </w:tc>
      </w:tr>
      <w:tr w:rsidR="009D679D" w:rsidRPr="00E11762" w14:paraId="4EDA933D" w14:textId="77777777" w:rsidTr="00176810">
        <w:trPr>
          <w:trHeight w:val="20"/>
        </w:trPr>
        <w:tc>
          <w:tcPr>
            <w:tcW w:w="5187" w:type="dxa"/>
            <w:shd w:val="clear" w:color="auto" w:fill="auto"/>
            <w:vAlign w:val="center"/>
          </w:tcPr>
          <w:p w14:paraId="1450462A" w14:textId="2C6BFAB2" w:rsidR="009D679D" w:rsidRPr="00E11762" w:rsidRDefault="009D679D" w:rsidP="009D679D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117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ขาดทุน</w:t>
            </w:r>
            <w:r w:rsidRPr="00E117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เบ็ดเสร็จรวมสำหรับปี</w:t>
            </w:r>
          </w:p>
        </w:tc>
        <w:tc>
          <w:tcPr>
            <w:tcW w:w="708" w:type="dxa"/>
            <w:vAlign w:val="center"/>
          </w:tcPr>
          <w:p w14:paraId="66A08250" w14:textId="77777777" w:rsidR="009D679D" w:rsidRPr="00E11762" w:rsidRDefault="009D679D" w:rsidP="009D679D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B414B9" w14:textId="4519D131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3,345.1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84" w:type="dxa"/>
            <w:vAlign w:val="center"/>
          </w:tcPr>
          <w:p w14:paraId="358BD8FF" w14:textId="77777777" w:rsidR="009D679D" w:rsidRPr="00E11762" w:rsidRDefault="009D679D" w:rsidP="009D679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1075AB" w14:textId="2FBDD1FA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3,148.6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36" w:type="dxa"/>
            <w:vAlign w:val="center"/>
          </w:tcPr>
          <w:p w14:paraId="7F7F0273" w14:textId="77777777" w:rsidR="009D679D" w:rsidRPr="00E11762" w:rsidRDefault="009D679D" w:rsidP="009D679D">
            <w:pPr>
              <w:tabs>
                <w:tab w:val="clear" w:pos="680"/>
                <w:tab w:val="decimal" w:pos="656"/>
              </w:tabs>
              <w:ind w:right="-1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8DF41B" w14:textId="5C834E45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6,493.80</w:t>
            </w:r>
          </w:p>
        </w:tc>
      </w:tr>
      <w:tr w:rsidR="009D679D" w:rsidRPr="00E11762" w14:paraId="0787A496" w14:textId="77777777" w:rsidTr="000313E1">
        <w:trPr>
          <w:trHeight w:val="98"/>
        </w:trPr>
        <w:tc>
          <w:tcPr>
            <w:tcW w:w="5187" w:type="dxa"/>
            <w:shd w:val="clear" w:color="auto" w:fill="auto"/>
          </w:tcPr>
          <w:p w14:paraId="24F679D0" w14:textId="77777777" w:rsidR="009D679D" w:rsidRPr="00E11762" w:rsidRDefault="009D679D" w:rsidP="009D679D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08" w:type="dxa"/>
            <w:vAlign w:val="center"/>
          </w:tcPr>
          <w:p w14:paraId="1EABF6A8" w14:textId="77777777" w:rsidR="009D679D" w:rsidRPr="00E11762" w:rsidRDefault="009D679D" w:rsidP="009D679D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622598E" w14:textId="77777777" w:rsidR="009D679D" w:rsidRPr="00E11762" w:rsidRDefault="009D679D" w:rsidP="009D679D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  <w:tab w:val="decimal" w:pos="660"/>
              </w:tabs>
              <w:spacing w:line="240" w:lineRule="auto"/>
              <w:ind w:left="-79" w:right="-10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  <w:vAlign w:val="center"/>
          </w:tcPr>
          <w:p w14:paraId="2ED28437" w14:textId="77777777" w:rsidR="009D679D" w:rsidRPr="00E11762" w:rsidRDefault="009D679D" w:rsidP="009D679D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5D26ED79" w14:textId="77777777" w:rsidR="009D679D" w:rsidRPr="00E11762" w:rsidRDefault="009D679D" w:rsidP="009D679D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9711D57" w14:textId="77777777" w:rsidR="009D679D" w:rsidRPr="00E11762" w:rsidRDefault="009D679D" w:rsidP="009D679D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vAlign w:val="center"/>
          </w:tcPr>
          <w:p w14:paraId="437F590A" w14:textId="77777777" w:rsidR="009D679D" w:rsidRPr="00E11762" w:rsidRDefault="009D679D" w:rsidP="009D679D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9D679D" w:rsidRPr="00E11762" w14:paraId="5F6D0242" w14:textId="77777777" w:rsidTr="00176810">
        <w:trPr>
          <w:trHeight w:val="20"/>
        </w:trPr>
        <w:tc>
          <w:tcPr>
            <w:tcW w:w="5187" w:type="dxa"/>
            <w:shd w:val="clear" w:color="auto" w:fill="auto"/>
          </w:tcPr>
          <w:p w14:paraId="33A8AF29" w14:textId="4CCD6B53" w:rsidR="009D679D" w:rsidRPr="00E11762" w:rsidRDefault="009D679D" w:rsidP="009D679D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การแบ่งปันกำไร</w:t>
            </w:r>
            <w:r w:rsidR="00AE7A1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E11762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E1176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ขาดทุน</w:t>
            </w:r>
            <w:r w:rsidRPr="00E11762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708" w:type="dxa"/>
            <w:vAlign w:val="center"/>
          </w:tcPr>
          <w:p w14:paraId="69547D93" w14:textId="77777777" w:rsidR="009D679D" w:rsidRPr="00E11762" w:rsidRDefault="009D679D" w:rsidP="009D679D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9626DC1" w14:textId="77777777" w:rsidR="009D679D" w:rsidRPr="00E11762" w:rsidRDefault="009D679D" w:rsidP="009D679D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  <w:tab w:val="decimal" w:pos="660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vAlign w:val="center"/>
          </w:tcPr>
          <w:p w14:paraId="001980E6" w14:textId="77777777" w:rsidR="009D679D" w:rsidRPr="00E11762" w:rsidRDefault="009D679D" w:rsidP="009D679D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6D72ADBA" w14:textId="77777777" w:rsidR="009D679D" w:rsidRPr="00E11762" w:rsidRDefault="009D679D" w:rsidP="009D679D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37F9EEC" w14:textId="77777777" w:rsidR="009D679D" w:rsidRPr="00E11762" w:rsidRDefault="009D679D" w:rsidP="009D679D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center"/>
          </w:tcPr>
          <w:p w14:paraId="3200B002" w14:textId="77777777" w:rsidR="009D679D" w:rsidRPr="00E11762" w:rsidRDefault="009D679D" w:rsidP="009D679D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9D679D" w:rsidRPr="00E11762" w14:paraId="2A8E9038" w14:textId="77777777" w:rsidTr="00EA4158">
        <w:trPr>
          <w:trHeight w:val="173"/>
        </w:trPr>
        <w:tc>
          <w:tcPr>
            <w:tcW w:w="5187" w:type="dxa"/>
            <w:shd w:val="clear" w:color="auto" w:fill="auto"/>
          </w:tcPr>
          <w:p w14:paraId="73FC8D64" w14:textId="77777777" w:rsidR="009D679D" w:rsidRPr="00E11762" w:rsidRDefault="009D679D" w:rsidP="009D679D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</w:rPr>
            </w:pPr>
            <w:r w:rsidRPr="00E11762">
              <w:rPr>
                <w:rFonts w:ascii="Angsana New" w:hAnsi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708" w:type="dxa"/>
            <w:vAlign w:val="center"/>
          </w:tcPr>
          <w:p w14:paraId="3AC9395A" w14:textId="77777777" w:rsidR="009D679D" w:rsidRPr="00E11762" w:rsidRDefault="009D679D" w:rsidP="009D679D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AA0DA2" w14:textId="514421C6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1,054.23 </w:t>
            </w:r>
          </w:p>
        </w:tc>
        <w:tc>
          <w:tcPr>
            <w:tcW w:w="284" w:type="dxa"/>
            <w:vAlign w:val="center"/>
          </w:tcPr>
          <w:p w14:paraId="1AD9D4D3" w14:textId="77777777" w:rsidR="009D679D" w:rsidRPr="00E11762" w:rsidRDefault="009D679D" w:rsidP="009D679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1C65561" w14:textId="4CC707DB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(121.9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E1176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20C642F5" w14:textId="77777777" w:rsidR="009D679D" w:rsidRPr="00E11762" w:rsidRDefault="009D679D" w:rsidP="009D679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10366E0" w14:textId="336AD9E4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932.2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9D679D" w:rsidRPr="00E11762" w14:paraId="029155CC" w14:textId="77777777" w:rsidTr="00EA4158">
        <w:trPr>
          <w:trHeight w:val="20"/>
        </w:trPr>
        <w:tc>
          <w:tcPr>
            <w:tcW w:w="5187" w:type="dxa"/>
            <w:shd w:val="clear" w:color="auto" w:fill="auto"/>
          </w:tcPr>
          <w:p w14:paraId="3A3F7D1A" w14:textId="77777777" w:rsidR="009D679D" w:rsidRPr="00E11762" w:rsidRDefault="009D679D" w:rsidP="009D679D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</w:rPr>
            </w:pPr>
            <w:r w:rsidRPr="00E11762">
              <w:rPr>
                <w:rFonts w:ascii="Angsana New" w:hAnsi="Angsana New"/>
                <w:sz w:val="24"/>
                <w:szCs w:val="24"/>
                <w:cs/>
              </w:rPr>
              <w:t>ส่วนที่เป็นของบริษัทอื่นในกลุ่มก่อนการจัดโครงสร้างธุรกิจ</w:t>
            </w:r>
          </w:p>
        </w:tc>
        <w:tc>
          <w:tcPr>
            <w:tcW w:w="708" w:type="dxa"/>
            <w:vAlign w:val="center"/>
          </w:tcPr>
          <w:p w14:paraId="30AF103C" w14:textId="77777777" w:rsidR="009D679D" w:rsidRPr="00E11762" w:rsidRDefault="009D679D" w:rsidP="009D679D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0E93B4" w14:textId="48C53F7D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(14.21)</w:t>
            </w:r>
          </w:p>
        </w:tc>
        <w:tc>
          <w:tcPr>
            <w:tcW w:w="284" w:type="dxa"/>
            <w:vAlign w:val="center"/>
          </w:tcPr>
          <w:p w14:paraId="15454C4A" w14:textId="77777777" w:rsidR="009D679D" w:rsidRPr="00E11762" w:rsidRDefault="009D679D" w:rsidP="009D679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E8C7BF1" w14:textId="52217720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(269.53)</w:t>
            </w:r>
          </w:p>
        </w:tc>
        <w:tc>
          <w:tcPr>
            <w:tcW w:w="236" w:type="dxa"/>
            <w:vAlign w:val="center"/>
          </w:tcPr>
          <w:p w14:paraId="0E7B83DA" w14:textId="77777777" w:rsidR="009D679D" w:rsidRPr="00E11762" w:rsidRDefault="009D679D" w:rsidP="009D679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37DF79F" w14:textId="68E3E2DC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(283.74)</w:t>
            </w:r>
          </w:p>
        </w:tc>
      </w:tr>
      <w:tr w:rsidR="009D679D" w:rsidRPr="00E11762" w14:paraId="2ED94A2C" w14:textId="77777777" w:rsidTr="00EA4158">
        <w:trPr>
          <w:trHeight w:val="20"/>
        </w:trPr>
        <w:tc>
          <w:tcPr>
            <w:tcW w:w="5187" w:type="dxa"/>
            <w:shd w:val="clear" w:color="auto" w:fill="auto"/>
          </w:tcPr>
          <w:p w14:paraId="1C952E15" w14:textId="77777777" w:rsidR="009D679D" w:rsidRPr="00E11762" w:rsidRDefault="009D679D" w:rsidP="009D679D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</w:rPr>
            </w:pPr>
            <w:r w:rsidRPr="00E11762">
              <w:rPr>
                <w:rFonts w:ascii="Angsana New" w:hAnsi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708" w:type="dxa"/>
            <w:vAlign w:val="center"/>
          </w:tcPr>
          <w:p w14:paraId="22158D3C" w14:textId="77777777" w:rsidR="009D679D" w:rsidRPr="00E11762" w:rsidRDefault="009D679D" w:rsidP="009D679D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FD80AB8" w14:textId="55C5ACCA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284" w:type="dxa"/>
            <w:vAlign w:val="center"/>
          </w:tcPr>
          <w:p w14:paraId="0E1FF91B" w14:textId="77777777" w:rsidR="009D679D" w:rsidRPr="00E11762" w:rsidRDefault="009D679D" w:rsidP="009D679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7BA4467D" w14:textId="6C0F0A67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0.5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683126C3" w14:textId="77777777" w:rsidR="009D679D" w:rsidRPr="00E11762" w:rsidRDefault="009D679D" w:rsidP="009D679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0A902B2" w14:textId="5C108525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0.5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9D679D" w:rsidRPr="00E11762" w14:paraId="05C1F97A" w14:textId="77777777" w:rsidTr="0083239F">
        <w:trPr>
          <w:trHeight w:val="20"/>
        </w:trPr>
        <w:tc>
          <w:tcPr>
            <w:tcW w:w="5187" w:type="dxa"/>
            <w:shd w:val="clear" w:color="auto" w:fill="auto"/>
          </w:tcPr>
          <w:p w14:paraId="60FF35DA" w14:textId="61441279" w:rsidR="009D679D" w:rsidRPr="00E11762" w:rsidRDefault="009D679D" w:rsidP="009D679D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117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ขาดทุน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) </w:t>
            </w:r>
            <w:r w:rsidRPr="00E117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708" w:type="dxa"/>
            <w:vAlign w:val="center"/>
          </w:tcPr>
          <w:p w14:paraId="39C1CB0E" w14:textId="77777777" w:rsidR="009D679D" w:rsidRPr="00E11762" w:rsidRDefault="009D679D" w:rsidP="009D679D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A97B046" w14:textId="38295CA9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1,040.02 </w:t>
            </w:r>
          </w:p>
        </w:tc>
        <w:tc>
          <w:tcPr>
            <w:tcW w:w="284" w:type="dxa"/>
            <w:vAlign w:val="center"/>
          </w:tcPr>
          <w:p w14:paraId="0852659E" w14:textId="77777777" w:rsidR="009D679D" w:rsidRPr="00E11762" w:rsidRDefault="009D679D" w:rsidP="009D67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5C111F5C" w14:textId="381A0977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(390.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89</w:t>
            </w:r>
            <w:r w:rsidRPr="00E1176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17ECF8C5" w14:textId="77777777" w:rsidR="009D679D" w:rsidRPr="00E11762" w:rsidRDefault="009D679D" w:rsidP="009D679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9106A11" w14:textId="1DAA29C5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649.1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  <w:r w:rsidRPr="00E1176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D679D" w:rsidRPr="00E11762" w14:paraId="7CD85247" w14:textId="77777777" w:rsidTr="00176810">
        <w:trPr>
          <w:trHeight w:val="20"/>
        </w:trPr>
        <w:tc>
          <w:tcPr>
            <w:tcW w:w="5187" w:type="dxa"/>
            <w:shd w:val="clear" w:color="auto" w:fill="auto"/>
          </w:tcPr>
          <w:p w14:paraId="17F199B6" w14:textId="66C6A424" w:rsidR="009D679D" w:rsidRPr="00E11762" w:rsidRDefault="009D679D" w:rsidP="009D679D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117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lastRenderedPageBreak/>
              <w:t>การแบ่งปันกำไร</w:t>
            </w:r>
            <w:r w:rsidRPr="00E1176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E11762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E1176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ขาดทุน</w:t>
            </w:r>
            <w:r w:rsidRPr="00E1176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) </w:t>
            </w:r>
            <w:r w:rsidRPr="00E117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เบ็ดเสร็จรวม</w:t>
            </w:r>
          </w:p>
        </w:tc>
        <w:tc>
          <w:tcPr>
            <w:tcW w:w="708" w:type="dxa"/>
            <w:vAlign w:val="center"/>
          </w:tcPr>
          <w:p w14:paraId="2AA29CC2" w14:textId="77777777" w:rsidR="009D679D" w:rsidRPr="00E11762" w:rsidRDefault="009D679D" w:rsidP="009D679D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B647673" w14:textId="77777777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1820E78E" w14:textId="77777777" w:rsidR="009D679D" w:rsidRPr="00E11762" w:rsidRDefault="009D679D" w:rsidP="009D679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415FFAE4" w14:textId="77777777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1A28E189" w14:textId="77777777" w:rsidR="009D679D" w:rsidRPr="00E11762" w:rsidRDefault="009D679D" w:rsidP="009D679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2D60FD0B" w14:textId="77777777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679D" w:rsidRPr="00E11762" w14:paraId="3CD9D205" w14:textId="77777777" w:rsidTr="0083239F">
        <w:trPr>
          <w:trHeight w:val="20"/>
        </w:trPr>
        <w:tc>
          <w:tcPr>
            <w:tcW w:w="5187" w:type="dxa"/>
            <w:shd w:val="clear" w:color="auto" w:fill="auto"/>
          </w:tcPr>
          <w:p w14:paraId="11D97258" w14:textId="77777777" w:rsidR="009D679D" w:rsidRPr="00E11762" w:rsidRDefault="009D679D" w:rsidP="009D679D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</w:rPr>
            </w:pPr>
            <w:r w:rsidRPr="00E11762">
              <w:rPr>
                <w:rFonts w:ascii="Angsana New" w:hAnsi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708" w:type="dxa"/>
            <w:vAlign w:val="center"/>
          </w:tcPr>
          <w:p w14:paraId="5E0459E2" w14:textId="77777777" w:rsidR="009D679D" w:rsidRPr="00E11762" w:rsidRDefault="009D679D" w:rsidP="009D679D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F90A9E" w14:textId="2EA0A037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3,359.36 </w:t>
            </w:r>
          </w:p>
        </w:tc>
        <w:tc>
          <w:tcPr>
            <w:tcW w:w="284" w:type="dxa"/>
            <w:vAlign w:val="center"/>
          </w:tcPr>
          <w:p w14:paraId="58192F3B" w14:textId="77777777" w:rsidR="009D679D" w:rsidRPr="00E11762" w:rsidRDefault="009D679D" w:rsidP="009D679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935D07C" w14:textId="29E29102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(121.9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E1176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008C0E07" w14:textId="77777777" w:rsidR="009D679D" w:rsidRPr="00E11762" w:rsidRDefault="009D679D" w:rsidP="009D679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802C204" w14:textId="6AD27413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3,237.4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9D679D" w:rsidRPr="00E11762" w14:paraId="07A859CE" w14:textId="77777777" w:rsidTr="00EA4158">
        <w:trPr>
          <w:trHeight w:val="20"/>
        </w:trPr>
        <w:tc>
          <w:tcPr>
            <w:tcW w:w="5187" w:type="dxa"/>
            <w:shd w:val="clear" w:color="auto" w:fill="auto"/>
          </w:tcPr>
          <w:p w14:paraId="0B5AE27F" w14:textId="77777777" w:rsidR="009D679D" w:rsidRPr="00E11762" w:rsidRDefault="009D679D" w:rsidP="009D679D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</w:rPr>
            </w:pPr>
            <w:r w:rsidRPr="00E11762">
              <w:rPr>
                <w:rFonts w:ascii="Angsana New" w:hAnsi="Angsana New"/>
                <w:sz w:val="24"/>
                <w:szCs w:val="24"/>
                <w:cs/>
              </w:rPr>
              <w:t>ส่วนที่เป็นของบริษัทอื่นในกลุ่มก่อนการจัดโครงสร้างธุรกิจ</w:t>
            </w:r>
          </w:p>
        </w:tc>
        <w:tc>
          <w:tcPr>
            <w:tcW w:w="708" w:type="dxa"/>
            <w:vAlign w:val="center"/>
          </w:tcPr>
          <w:p w14:paraId="38AFE7AC" w14:textId="77777777" w:rsidR="009D679D" w:rsidRPr="00E11762" w:rsidRDefault="009D679D" w:rsidP="009D679D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577A8A" w14:textId="67910335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(14.21)</w:t>
            </w:r>
          </w:p>
        </w:tc>
        <w:tc>
          <w:tcPr>
            <w:tcW w:w="284" w:type="dxa"/>
            <w:vAlign w:val="center"/>
          </w:tcPr>
          <w:p w14:paraId="6A04DDCA" w14:textId="77777777" w:rsidR="009D679D" w:rsidRPr="00E11762" w:rsidRDefault="009D679D" w:rsidP="009D679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7BD9088" w14:textId="4D5F7FB5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3,270.0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1E5E9ECE" w14:textId="77777777" w:rsidR="009D679D" w:rsidRPr="00E11762" w:rsidRDefault="009D679D" w:rsidP="009D679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EFEFFCE" w14:textId="150C4502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3,255.8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9D679D" w:rsidRPr="00E11762" w14:paraId="2B9F5D2C" w14:textId="77777777" w:rsidTr="00EA4158">
        <w:trPr>
          <w:trHeight w:val="20"/>
        </w:trPr>
        <w:tc>
          <w:tcPr>
            <w:tcW w:w="5187" w:type="dxa"/>
            <w:shd w:val="clear" w:color="auto" w:fill="auto"/>
          </w:tcPr>
          <w:p w14:paraId="6089F0C0" w14:textId="77777777" w:rsidR="009D679D" w:rsidRPr="00E11762" w:rsidRDefault="009D679D" w:rsidP="009D679D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</w:rPr>
            </w:pPr>
            <w:r w:rsidRPr="00E11762">
              <w:rPr>
                <w:rFonts w:ascii="Angsana New" w:hAnsi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708" w:type="dxa"/>
            <w:vAlign w:val="center"/>
          </w:tcPr>
          <w:p w14:paraId="26E5E971" w14:textId="77777777" w:rsidR="009D679D" w:rsidRPr="00E11762" w:rsidRDefault="009D679D" w:rsidP="009D679D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D3958E9" w14:textId="703B6EF0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284" w:type="dxa"/>
            <w:vAlign w:val="center"/>
          </w:tcPr>
          <w:p w14:paraId="7C14B9B5" w14:textId="77777777" w:rsidR="009D679D" w:rsidRPr="00E11762" w:rsidRDefault="009D679D" w:rsidP="009D679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2255781" w14:textId="1ECEF93D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0.5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2D9AC85B" w14:textId="77777777" w:rsidR="009D679D" w:rsidRPr="00E11762" w:rsidRDefault="009D679D" w:rsidP="009D679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6051264" w14:textId="75F2F3C5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0.5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E1176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9D679D" w:rsidRPr="00E11762" w14:paraId="1D6C59CD" w14:textId="77777777" w:rsidTr="0083239F">
        <w:trPr>
          <w:trHeight w:val="20"/>
        </w:trPr>
        <w:tc>
          <w:tcPr>
            <w:tcW w:w="5187" w:type="dxa"/>
            <w:shd w:val="clear" w:color="auto" w:fill="auto"/>
          </w:tcPr>
          <w:p w14:paraId="1BC62878" w14:textId="46568239" w:rsidR="009D679D" w:rsidRPr="00E11762" w:rsidRDefault="009D679D" w:rsidP="009D679D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117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</w:t>
            </w:r>
            <w:r w:rsidRPr="00E1176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ขาดทุน</w:t>
            </w:r>
            <w:r w:rsidRPr="00E117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เบ็ดเสร็จรวมสำหรับปี</w:t>
            </w:r>
          </w:p>
        </w:tc>
        <w:tc>
          <w:tcPr>
            <w:tcW w:w="708" w:type="dxa"/>
            <w:vAlign w:val="center"/>
          </w:tcPr>
          <w:p w14:paraId="1C0B4203" w14:textId="77777777" w:rsidR="009D679D" w:rsidRPr="00E11762" w:rsidRDefault="009D679D" w:rsidP="009D679D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6F02C54" w14:textId="5E74D92A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3,345.15 </w:t>
            </w:r>
          </w:p>
        </w:tc>
        <w:tc>
          <w:tcPr>
            <w:tcW w:w="284" w:type="dxa"/>
            <w:vAlign w:val="center"/>
          </w:tcPr>
          <w:p w14:paraId="76E1780A" w14:textId="77777777" w:rsidR="009D679D" w:rsidRPr="00E11762" w:rsidRDefault="009D679D" w:rsidP="009D679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42C71CA1" w14:textId="43BBF9F2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3,148.65 </w:t>
            </w:r>
          </w:p>
        </w:tc>
        <w:tc>
          <w:tcPr>
            <w:tcW w:w="236" w:type="dxa"/>
            <w:vAlign w:val="center"/>
          </w:tcPr>
          <w:p w14:paraId="6BA23636" w14:textId="77777777" w:rsidR="009D679D" w:rsidRPr="00E11762" w:rsidRDefault="009D679D" w:rsidP="009D679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9069AC5" w14:textId="1D70A304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6,493.80 </w:t>
            </w:r>
          </w:p>
        </w:tc>
      </w:tr>
      <w:tr w:rsidR="009D679D" w:rsidRPr="00E11762" w14:paraId="64F29063" w14:textId="77777777" w:rsidTr="00176810">
        <w:trPr>
          <w:trHeight w:val="20"/>
        </w:trPr>
        <w:tc>
          <w:tcPr>
            <w:tcW w:w="5187" w:type="dxa"/>
            <w:shd w:val="clear" w:color="auto" w:fill="auto"/>
            <w:vAlign w:val="center"/>
          </w:tcPr>
          <w:p w14:paraId="60BDC5F8" w14:textId="77777777" w:rsidR="009D679D" w:rsidRPr="00E11762" w:rsidRDefault="009D679D" w:rsidP="009D679D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14:paraId="6B609348" w14:textId="77777777" w:rsidR="009D679D" w:rsidRPr="00E11762" w:rsidRDefault="009D679D" w:rsidP="009D679D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72FF2957" w14:textId="77777777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84" w:type="dxa"/>
            <w:vAlign w:val="center"/>
          </w:tcPr>
          <w:p w14:paraId="41E1D5EF" w14:textId="77777777" w:rsidR="009D679D" w:rsidRPr="00E11762" w:rsidRDefault="009D679D" w:rsidP="009D679D">
            <w:pPr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center"/>
          </w:tcPr>
          <w:p w14:paraId="0FD8F7E3" w14:textId="77777777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center"/>
          </w:tcPr>
          <w:p w14:paraId="11AA6C93" w14:textId="77777777" w:rsidR="009D679D" w:rsidRPr="00E11762" w:rsidRDefault="009D679D" w:rsidP="009D679D">
            <w:pPr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center"/>
          </w:tcPr>
          <w:p w14:paraId="52140437" w14:textId="77777777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right="-11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9D679D" w:rsidRPr="00E11762" w14:paraId="68B2A529" w14:textId="77777777" w:rsidTr="00176810">
        <w:trPr>
          <w:trHeight w:val="66"/>
        </w:trPr>
        <w:tc>
          <w:tcPr>
            <w:tcW w:w="5187" w:type="dxa"/>
            <w:shd w:val="clear" w:color="auto" w:fill="auto"/>
          </w:tcPr>
          <w:p w14:paraId="489A2112" w14:textId="5052B0A4" w:rsidR="009D679D" w:rsidRPr="00E11762" w:rsidRDefault="009D679D" w:rsidP="009D679D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117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ขาดทุน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) </w:t>
            </w:r>
            <w:r w:rsidRPr="00E117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ต่อหุ้นขั้นพื้นฐาน </w:t>
            </w:r>
            <w:r w:rsidRPr="00E117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(บาท)</w:t>
            </w:r>
          </w:p>
        </w:tc>
        <w:tc>
          <w:tcPr>
            <w:tcW w:w="708" w:type="dxa"/>
          </w:tcPr>
          <w:p w14:paraId="5BF39A16" w14:textId="77777777" w:rsidR="009D679D" w:rsidRPr="00E11762" w:rsidRDefault="009D679D" w:rsidP="009D679D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2B6B2312" w14:textId="052A8BBA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0.041</w:t>
            </w:r>
          </w:p>
        </w:tc>
        <w:tc>
          <w:tcPr>
            <w:tcW w:w="284" w:type="dxa"/>
            <w:vAlign w:val="bottom"/>
          </w:tcPr>
          <w:p w14:paraId="482D44A7" w14:textId="77777777" w:rsidR="009D679D" w:rsidRPr="00E11762" w:rsidRDefault="009D679D" w:rsidP="009D679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0BAF8FB7" w14:textId="4C3F05AF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(0.005)</w:t>
            </w:r>
          </w:p>
        </w:tc>
        <w:tc>
          <w:tcPr>
            <w:tcW w:w="236" w:type="dxa"/>
            <w:vAlign w:val="bottom"/>
          </w:tcPr>
          <w:p w14:paraId="6929192C" w14:textId="77777777" w:rsidR="009D679D" w:rsidRPr="00E11762" w:rsidRDefault="009D679D" w:rsidP="009D679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68B7A7F1" w14:textId="28C9DD5F" w:rsidR="009D679D" w:rsidRPr="00E11762" w:rsidRDefault="009D679D" w:rsidP="009D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0.036</w:t>
            </w:r>
          </w:p>
        </w:tc>
      </w:tr>
    </w:tbl>
    <w:p w14:paraId="39B77190" w14:textId="0E789609" w:rsidR="002B2D37" w:rsidRPr="00E11762" w:rsidRDefault="00996BD9" w:rsidP="002B2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b/>
          <w:sz w:val="14"/>
          <w:szCs w:val="14"/>
        </w:rPr>
        <w:br/>
      </w:r>
      <w:r w:rsidR="002B2D37" w:rsidRPr="00E11762">
        <w:rPr>
          <w:rFonts w:ascii="Angsana New" w:hAnsi="Angsana New" w:hint="cs"/>
          <w:sz w:val="30"/>
          <w:szCs w:val="30"/>
          <w:cs/>
        </w:rPr>
        <w:t xml:space="preserve">ตารางต่อไปนี้แสดงข้อมูลเปรียบเทียบ สินทรัพย์และหนี้สินที่มีสาระสำคัญของกลุ่มบริษัท ณ </w:t>
      </w:r>
      <w:r w:rsidR="0095023A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2B2D37" w:rsidRPr="00E11762">
        <w:rPr>
          <w:rFonts w:ascii="Angsana New" w:hAnsi="Angsana New"/>
          <w:sz w:val="30"/>
          <w:szCs w:val="30"/>
        </w:rPr>
        <w:t xml:space="preserve">31 </w:t>
      </w:r>
      <w:r w:rsidR="002B2D37" w:rsidRPr="00E1176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2B2D37" w:rsidRPr="00E11762">
        <w:rPr>
          <w:rFonts w:ascii="Angsana New" w:hAnsi="Angsana New"/>
          <w:sz w:val="30"/>
          <w:szCs w:val="30"/>
        </w:rPr>
        <w:t xml:space="preserve">2563 </w:t>
      </w:r>
      <w:r w:rsidR="002B2D37" w:rsidRPr="00E11762">
        <w:rPr>
          <w:rFonts w:ascii="Angsana New" w:hAnsi="Angsana New" w:hint="cs"/>
          <w:sz w:val="30"/>
          <w:szCs w:val="30"/>
          <w:cs/>
        </w:rPr>
        <w:t xml:space="preserve">และ </w:t>
      </w:r>
      <w:r w:rsidR="002B2D37" w:rsidRPr="00E11762">
        <w:rPr>
          <w:rFonts w:ascii="Angsana New" w:hAnsi="Angsana New"/>
          <w:sz w:val="30"/>
          <w:szCs w:val="30"/>
        </w:rPr>
        <w:t xml:space="preserve">31 </w:t>
      </w:r>
      <w:r w:rsidR="002B2D37" w:rsidRPr="00E1176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2B2D37" w:rsidRPr="00E11762">
        <w:rPr>
          <w:rFonts w:ascii="Angsana New" w:hAnsi="Angsana New"/>
          <w:sz w:val="30"/>
          <w:szCs w:val="30"/>
        </w:rPr>
        <w:t xml:space="preserve">2562 </w:t>
      </w:r>
      <w:r w:rsidR="002B2D37" w:rsidRPr="00E11762">
        <w:rPr>
          <w:rFonts w:ascii="Angsana New" w:hAnsi="Angsana New" w:hint="cs"/>
          <w:sz w:val="30"/>
          <w:szCs w:val="30"/>
          <w:cs/>
        </w:rPr>
        <w:t>ที่รายงานไว้เดิมก่อนการปรับปรุง</w:t>
      </w:r>
      <w:r w:rsidR="0095023A">
        <w:rPr>
          <w:rFonts w:ascii="Angsana New" w:hAnsi="Angsana New" w:hint="cs"/>
          <w:sz w:val="30"/>
          <w:szCs w:val="30"/>
          <w:cs/>
        </w:rPr>
        <w:t>จาก</w:t>
      </w:r>
      <w:r w:rsidR="002B2D37" w:rsidRPr="00E11762">
        <w:rPr>
          <w:rFonts w:ascii="Angsana New" w:hAnsi="Angsana New" w:hint="cs"/>
          <w:sz w:val="30"/>
          <w:szCs w:val="30"/>
          <w:cs/>
        </w:rPr>
        <w:t xml:space="preserve">การรวมธุรกิจภายใต้การควบคุมเดียวกันที่เกิดขึ้นเมื่อวันที่ </w:t>
      </w:r>
      <w:r w:rsidR="002B2D37" w:rsidRPr="00E11762">
        <w:rPr>
          <w:rFonts w:ascii="Angsana New" w:hAnsi="Angsana New"/>
          <w:sz w:val="30"/>
          <w:szCs w:val="30"/>
        </w:rPr>
        <w:t xml:space="preserve">1 </w:t>
      </w:r>
      <w:r w:rsidR="002B2D37" w:rsidRPr="00E11762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2B2D37" w:rsidRPr="00E11762">
        <w:rPr>
          <w:rFonts w:ascii="Angsana New" w:hAnsi="Angsana New"/>
          <w:sz w:val="30"/>
          <w:szCs w:val="30"/>
        </w:rPr>
        <w:t>2563</w:t>
      </w:r>
    </w:p>
    <w:p w14:paraId="4D8C79F4" w14:textId="77777777" w:rsidR="002B2D37" w:rsidRPr="00E11762" w:rsidRDefault="002B2D37" w:rsidP="002B2D37">
      <w:pPr>
        <w:spacing w:line="23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4766" w:type="pct"/>
        <w:tblInd w:w="450" w:type="dxa"/>
        <w:tblLook w:val="01E0" w:firstRow="1" w:lastRow="1" w:firstColumn="1" w:lastColumn="1" w:noHBand="0" w:noVBand="0"/>
      </w:tblPr>
      <w:tblGrid>
        <w:gridCol w:w="3633"/>
        <w:gridCol w:w="229"/>
        <w:gridCol w:w="1514"/>
        <w:gridCol w:w="227"/>
        <w:gridCol w:w="1776"/>
        <w:gridCol w:w="1776"/>
      </w:tblGrid>
      <w:tr w:rsidR="002B2D37" w:rsidRPr="00E11762" w14:paraId="3A82181E" w14:textId="77777777" w:rsidTr="00343A2E">
        <w:trPr>
          <w:trHeight w:val="20"/>
          <w:tblHeader/>
        </w:trPr>
        <w:tc>
          <w:tcPr>
            <w:tcW w:w="2109" w:type="pct"/>
            <w:gridSpan w:val="2"/>
            <w:shd w:val="clear" w:color="auto" w:fill="auto"/>
          </w:tcPr>
          <w:p w14:paraId="212F5AE9" w14:textId="77777777" w:rsidR="002B2D37" w:rsidRPr="00E11762" w:rsidRDefault="002B2D37" w:rsidP="00343A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91" w:type="pct"/>
            <w:gridSpan w:val="4"/>
            <w:vAlign w:val="bottom"/>
          </w:tcPr>
          <w:p w14:paraId="30BF6B3F" w14:textId="77777777" w:rsidR="002B2D37" w:rsidRPr="00E11762" w:rsidRDefault="002B2D37" w:rsidP="00343A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197188" w:rsidRPr="00E11762" w14:paraId="1E2C70C7" w14:textId="77777777" w:rsidTr="004D7AD3">
        <w:trPr>
          <w:trHeight w:val="20"/>
          <w:tblHeader/>
        </w:trPr>
        <w:tc>
          <w:tcPr>
            <w:tcW w:w="1984" w:type="pct"/>
            <w:shd w:val="clear" w:color="auto" w:fill="auto"/>
            <w:vAlign w:val="bottom"/>
          </w:tcPr>
          <w:p w14:paraId="2BE414A3" w14:textId="77777777" w:rsidR="00197188" w:rsidRPr="00E11762" w:rsidRDefault="00197188" w:rsidP="00343A2E">
            <w:pPr>
              <w:shd w:val="clear" w:color="auto" w:fill="FFFFFF"/>
              <w:tabs>
                <w:tab w:val="left" w:pos="4014"/>
              </w:tabs>
              <w:spacing w:line="240" w:lineRule="auto"/>
              <w:ind w:right="-115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67F86D9B" w14:textId="77777777" w:rsidR="00197188" w:rsidRPr="00E11762" w:rsidRDefault="00197188" w:rsidP="00343A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827" w:type="pct"/>
            <w:vMerge w:val="restart"/>
            <w:vAlign w:val="bottom"/>
          </w:tcPr>
          <w:p w14:paraId="4091BC95" w14:textId="77777777" w:rsidR="00197188" w:rsidRPr="00E11762" w:rsidRDefault="00197188" w:rsidP="00343A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E1176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  <w:p w14:paraId="31FC81D6" w14:textId="77777777" w:rsidR="00197188" w:rsidRPr="00E11762" w:rsidRDefault="00197188" w:rsidP="00343A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24" w:type="pct"/>
            <w:vAlign w:val="bottom"/>
          </w:tcPr>
          <w:p w14:paraId="3F0DC330" w14:textId="77777777" w:rsidR="00197188" w:rsidRPr="00E11762" w:rsidRDefault="00197188" w:rsidP="00343A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0" w:type="pct"/>
            <w:vAlign w:val="bottom"/>
          </w:tcPr>
          <w:p w14:paraId="0E05D71E" w14:textId="77777777" w:rsidR="00197188" w:rsidRPr="00E11762" w:rsidRDefault="00197188" w:rsidP="00343A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E1176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  <w:p w14:paraId="111A42BD" w14:textId="77777777" w:rsidR="00197188" w:rsidRPr="00E11762" w:rsidRDefault="00197188" w:rsidP="00343A2E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970" w:type="pct"/>
            <w:vMerge w:val="restart"/>
            <w:vAlign w:val="bottom"/>
          </w:tcPr>
          <w:p w14:paraId="377EFFE9" w14:textId="362C50DB" w:rsidR="00197188" w:rsidRPr="00E11762" w:rsidRDefault="00197188" w:rsidP="00343A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</w:tr>
      <w:tr w:rsidR="00197188" w:rsidRPr="00E11762" w14:paraId="7D1BB10A" w14:textId="77777777" w:rsidTr="00800B36">
        <w:trPr>
          <w:trHeight w:val="20"/>
          <w:tblHeader/>
        </w:trPr>
        <w:tc>
          <w:tcPr>
            <w:tcW w:w="1984" w:type="pct"/>
            <w:shd w:val="clear" w:color="auto" w:fill="auto"/>
            <w:vAlign w:val="bottom"/>
          </w:tcPr>
          <w:p w14:paraId="29EF41AF" w14:textId="77777777" w:rsidR="00197188" w:rsidRPr="00E11762" w:rsidRDefault="00197188" w:rsidP="00343A2E">
            <w:pPr>
              <w:shd w:val="clear" w:color="auto" w:fill="FFFFFF"/>
              <w:tabs>
                <w:tab w:val="left" w:pos="4014"/>
              </w:tabs>
              <w:spacing w:line="240" w:lineRule="auto"/>
              <w:ind w:right="-115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5AB7A3AD" w14:textId="77777777" w:rsidR="00197188" w:rsidRPr="00E11762" w:rsidRDefault="00197188" w:rsidP="00343A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827" w:type="pct"/>
            <w:vMerge/>
            <w:vAlign w:val="bottom"/>
          </w:tcPr>
          <w:p w14:paraId="520EFA2A" w14:textId="77777777" w:rsidR="00197188" w:rsidRPr="00E11762" w:rsidRDefault="00197188" w:rsidP="00343A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4" w:type="pct"/>
            <w:vAlign w:val="bottom"/>
          </w:tcPr>
          <w:p w14:paraId="23A000B1" w14:textId="77777777" w:rsidR="00197188" w:rsidRPr="00E11762" w:rsidRDefault="00197188" w:rsidP="00343A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0" w:type="pct"/>
            <w:vAlign w:val="bottom"/>
          </w:tcPr>
          <w:p w14:paraId="4C473B33" w14:textId="77777777" w:rsidR="00197188" w:rsidRPr="00E11762" w:rsidRDefault="00197188" w:rsidP="00343A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ที่รายงานไว้เดิม</w:t>
            </w:r>
          </w:p>
        </w:tc>
        <w:tc>
          <w:tcPr>
            <w:tcW w:w="970" w:type="pct"/>
            <w:vMerge/>
          </w:tcPr>
          <w:p w14:paraId="63B6F681" w14:textId="77777777" w:rsidR="00197188" w:rsidRPr="00E11762" w:rsidRDefault="00197188" w:rsidP="00343A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2B2D37" w:rsidRPr="00E11762" w14:paraId="26ED0982" w14:textId="77777777" w:rsidTr="00800B36">
        <w:trPr>
          <w:trHeight w:val="20"/>
          <w:tblHeader/>
        </w:trPr>
        <w:tc>
          <w:tcPr>
            <w:tcW w:w="1984" w:type="pct"/>
            <w:shd w:val="clear" w:color="auto" w:fill="auto"/>
          </w:tcPr>
          <w:p w14:paraId="2A63C857" w14:textId="77777777" w:rsidR="002B2D37" w:rsidRPr="00E11762" w:rsidRDefault="002B2D37" w:rsidP="00343A2E">
            <w:pPr>
              <w:shd w:val="clear" w:color="auto" w:fill="FFFFFF"/>
              <w:tabs>
                <w:tab w:val="left" w:pos="401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5109873F" w14:textId="77777777" w:rsidR="002B2D37" w:rsidRPr="00E11762" w:rsidRDefault="002B2D37" w:rsidP="00343A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891" w:type="pct"/>
            <w:gridSpan w:val="4"/>
            <w:vAlign w:val="bottom"/>
          </w:tcPr>
          <w:p w14:paraId="75966D53" w14:textId="77777777" w:rsidR="002B2D37" w:rsidRPr="00E11762" w:rsidRDefault="002B2D37" w:rsidP="00343A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1176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B2D37" w:rsidRPr="00E11762" w14:paraId="02F920E0" w14:textId="77777777" w:rsidTr="00800B36">
        <w:trPr>
          <w:trHeight w:val="20"/>
        </w:trPr>
        <w:tc>
          <w:tcPr>
            <w:tcW w:w="1984" w:type="pct"/>
            <w:shd w:val="clear" w:color="auto" w:fill="auto"/>
            <w:vAlign w:val="center"/>
          </w:tcPr>
          <w:p w14:paraId="6E92798B" w14:textId="77777777" w:rsidR="002B2D37" w:rsidRPr="00E11762" w:rsidRDefault="002B2D37" w:rsidP="00343A2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Cs/>
                <w:sz w:val="30"/>
                <w:szCs w:val="30"/>
                <w:cs/>
              </w:rPr>
            </w:pPr>
            <w:r w:rsidRPr="00E11762">
              <w:rPr>
                <w:rFonts w:asciiTheme="majorBidi" w:hAnsiTheme="majorBidi" w:cstheme="majorBidi" w:hint="cs"/>
                <w:bCs/>
                <w:i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5" w:type="pct"/>
            <w:vAlign w:val="center"/>
          </w:tcPr>
          <w:p w14:paraId="044DC7FB" w14:textId="77777777" w:rsidR="002B2D37" w:rsidRPr="00E11762" w:rsidRDefault="002B2D37" w:rsidP="00343A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27" w:type="pct"/>
            <w:vAlign w:val="center"/>
          </w:tcPr>
          <w:p w14:paraId="36FD8CAD" w14:textId="77777777" w:rsidR="002B2D37" w:rsidRPr="00E11762" w:rsidRDefault="002B2D37" w:rsidP="00343A2E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" w:type="pct"/>
            <w:vAlign w:val="center"/>
          </w:tcPr>
          <w:p w14:paraId="380A8DEF" w14:textId="77777777" w:rsidR="002B2D37" w:rsidRPr="00E11762" w:rsidRDefault="002B2D37" w:rsidP="00343A2E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0" w:type="pct"/>
            <w:vAlign w:val="center"/>
          </w:tcPr>
          <w:p w14:paraId="07F3CF70" w14:textId="77777777" w:rsidR="002B2D37" w:rsidRPr="00E11762" w:rsidRDefault="002B2D37" w:rsidP="00343A2E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0" w:type="pct"/>
          </w:tcPr>
          <w:p w14:paraId="2F69A559" w14:textId="77777777" w:rsidR="002B2D37" w:rsidRPr="00E11762" w:rsidRDefault="002B2D37" w:rsidP="00343A2E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B2D37" w:rsidRPr="00E11762" w14:paraId="658C5CCE" w14:textId="77777777" w:rsidTr="00800B36">
        <w:trPr>
          <w:trHeight w:val="20"/>
        </w:trPr>
        <w:tc>
          <w:tcPr>
            <w:tcW w:w="1984" w:type="pct"/>
            <w:shd w:val="clear" w:color="auto" w:fill="auto"/>
          </w:tcPr>
          <w:p w14:paraId="2A6EE72D" w14:textId="77777777" w:rsidR="002B2D37" w:rsidRPr="00E11762" w:rsidRDefault="002B2D37" w:rsidP="00343A2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5" w:type="pct"/>
            <w:vAlign w:val="center"/>
          </w:tcPr>
          <w:p w14:paraId="7BA76CDB" w14:textId="77777777" w:rsidR="002B2D37" w:rsidRPr="00E11762" w:rsidRDefault="002B2D37" w:rsidP="00343A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27" w:type="pct"/>
          </w:tcPr>
          <w:p w14:paraId="610817A6" w14:textId="77777777" w:rsidR="002B2D37" w:rsidRPr="00E11762" w:rsidRDefault="002B2D37" w:rsidP="00343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50,997,493</w:t>
            </w:r>
          </w:p>
        </w:tc>
        <w:tc>
          <w:tcPr>
            <w:tcW w:w="124" w:type="pct"/>
            <w:vAlign w:val="center"/>
          </w:tcPr>
          <w:p w14:paraId="0E803285" w14:textId="77777777" w:rsidR="002B2D37" w:rsidRPr="00E11762" w:rsidRDefault="002B2D37" w:rsidP="00343A2E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pct"/>
          </w:tcPr>
          <w:p w14:paraId="671ECB6A" w14:textId="77777777" w:rsidR="002B2D37" w:rsidRPr="00E11762" w:rsidRDefault="002B2D37" w:rsidP="00343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49,894,621</w:t>
            </w:r>
          </w:p>
        </w:tc>
        <w:tc>
          <w:tcPr>
            <w:tcW w:w="970" w:type="pct"/>
          </w:tcPr>
          <w:p w14:paraId="236E9D11" w14:textId="717C976E" w:rsidR="002B2D37" w:rsidRPr="00E11762" w:rsidRDefault="002B2D37" w:rsidP="00343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1,102</w:t>
            </w:r>
            <w:r w:rsidR="002066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1762">
              <w:rPr>
                <w:rFonts w:asciiTheme="majorBidi" w:hAnsiTheme="majorBidi" w:cstheme="majorBidi"/>
                <w:sz w:val="30"/>
                <w:szCs w:val="30"/>
              </w:rPr>
              <w:t>872</w:t>
            </w:r>
          </w:p>
        </w:tc>
      </w:tr>
      <w:tr w:rsidR="002B2D37" w:rsidRPr="00E11762" w14:paraId="6E22BC16" w14:textId="77777777" w:rsidTr="00800B36">
        <w:trPr>
          <w:trHeight w:val="20"/>
        </w:trPr>
        <w:tc>
          <w:tcPr>
            <w:tcW w:w="1984" w:type="pct"/>
            <w:shd w:val="clear" w:color="auto" w:fill="auto"/>
          </w:tcPr>
          <w:p w14:paraId="54D13D8D" w14:textId="77777777" w:rsidR="002B2D37" w:rsidRPr="00E11762" w:rsidRDefault="002B2D37" w:rsidP="00343A2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5" w:type="pct"/>
            <w:vAlign w:val="center"/>
          </w:tcPr>
          <w:p w14:paraId="7A332795" w14:textId="77777777" w:rsidR="002B2D37" w:rsidRPr="00E11762" w:rsidRDefault="002B2D37" w:rsidP="00343A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27" w:type="pct"/>
          </w:tcPr>
          <w:p w14:paraId="17826569" w14:textId="77777777" w:rsidR="002B2D37" w:rsidRPr="00E11762" w:rsidRDefault="002B2D37" w:rsidP="00343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70,680,805</w:t>
            </w:r>
          </w:p>
        </w:tc>
        <w:tc>
          <w:tcPr>
            <w:tcW w:w="124" w:type="pct"/>
            <w:vAlign w:val="center"/>
          </w:tcPr>
          <w:p w14:paraId="00791E60" w14:textId="77777777" w:rsidR="002B2D37" w:rsidRPr="00E11762" w:rsidRDefault="002B2D37" w:rsidP="00343A2E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pct"/>
          </w:tcPr>
          <w:p w14:paraId="418F0950" w14:textId="77777777" w:rsidR="002B2D37" w:rsidRPr="00E11762" w:rsidRDefault="002B2D37" w:rsidP="00343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41,626,983</w:t>
            </w:r>
          </w:p>
        </w:tc>
        <w:tc>
          <w:tcPr>
            <w:tcW w:w="970" w:type="pct"/>
          </w:tcPr>
          <w:p w14:paraId="276523FF" w14:textId="77777777" w:rsidR="002B2D37" w:rsidRPr="00E11762" w:rsidRDefault="002B2D37" w:rsidP="00343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29,053,822</w:t>
            </w:r>
          </w:p>
        </w:tc>
      </w:tr>
      <w:tr w:rsidR="002B2D37" w:rsidRPr="00E11762" w14:paraId="64D709FD" w14:textId="77777777" w:rsidTr="00800B36">
        <w:trPr>
          <w:trHeight w:val="20"/>
        </w:trPr>
        <w:tc>
          <w:tcPr>
            <w:tcW w:w="1984" w:type="pct"/>
            <w:shd w:val="clear" w:color="auto" w:fill="auto"/>
          </w:tcPr>
          <w:p w14:paraId="459678A6" w14:textId="77777777" w:rsidR="002B2D37" w:rsidRPr="00E11762" w:rsidRDefault="002B2D37" w:rsidP="00343A2E">
            <w:pPr>
              <w:tabs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vAlign w:val="center"/>
          </w:tcPr>
          <w:p w14:paraId="389F5E6F" w14:textId="77777777" w:rsidR="002B2D37" w:rsidRPr="00E11762" w:rsidRDefault="002B2D37" w:rsidP="00343A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27" w:type="pct"/>
          </w:tcPr>
          <w:p w14:paraId="54F691E7" w14:textId="77777777" w:rsidR="002B2D37" w:rsidRPr="00E11762" w:rsidRDefault="002B2D37" w:rsidP="00343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  <w:vAlign w:val="center"/>
          </w:tcPr>
          <w:p w14:paraId="124832FF" w14:textId="77777777" w:rsidR="002B2D37" w:rsidRPr="00E11762" w:rsidRDefault="002B2D37" w:rsidP="00343A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pct"/>
          </w:tcPr>
          <w:p w14:paraId="76D91F93" w14:textId="77777777" w:rsidR="002B2D37" w:rsidRPr="00E11762" w:rsidRDefault="002B2D37" w:rsidP="00343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pct"/>
          </w:tcPr>
          <w:p w14:paraId="029D3A6D" w14:textId="77777777" w:rsidR="002B2D37" w:rsidRPr="00E11762" w:rsidRDefault="002B2D37" w:rsidP="00343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2D37" w:rsidRPr="00E11762" w14:paraId="0E1C7CC7" w14:textId="77777777" w:rsidTr="00800B36">
        <w:trPr>
          <w:trHeight w:val="20"/>
        </w:trPr>
        <w:tc>
          <w:tcPr>
            <w:tcW w:w="1984" w:type="pct"/>
            <w:shd w:val="clear" w:color="auto" w:fill="auto"/>
          </w:tcPr>
          <w:p w14:paraId="28A71711" w14:textId="77777777" w:rsidR="002B2D37" w:rsidRPr="00E11762" w:rsidRDefault="002B2D37" w:rsidP="00343A2E">
            <w:pPr>
              <w:tabs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1176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25" w:type="pct"/>
            <w:vAlign w:val="center"/>
          </w:tcPr>
          <w:p w14:paraId="2D2C9DBA" w14:textId="77777777" w:rsidR="002B2D37" w:rsidRPr="00E11762" w:rsidRDefault="002B2D37" w:rsidP="00343A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27" w:type="pct"/>
          </w:tcPr>
          <w:p w14:paraId="23ABA50A" w14:textId="77777777" w:rsidR="002B2D37" w:rsidRPr="00E11762" w:rsidRDefault="002B2D37" w:rsidP="00343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  <w:vAlign w:val="center"/>
          </w:tcPr>
          <w:p w14:paraId="0AE73A84" w14:textId="77777777" w:rsidR="002B2D37" w:rsidRPr="00E11762" w:rsidRDefault="002B2D37" w:rsidP="00343A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pct"/>
          </w:tcPr>
          <w:p w14:paraId="63BC912C" w14:textId="77777777" w:rsidR="002B2D37" w:rsidRPr="00E11762" w:rsidRDefault="002B2D37" w:rsidP="00343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pct"/>
          </w:tcPr>
          <w:p w14:paraId="541A402A" w14:textId="77777777" w:rsidR="002B2D37" w:rsidRPr="00E11762" w:rsidRDefault="002B2D37" w:rsidP="00343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2D37" w:rsidRPr="00E11762" w14:paraId="471B19B7" w14:textId="77777777" w:rsidTr="00800B36">
        <w:trPr>
          <w:trHeight w:val="60"/>
        </w:trPr>
        <w:tc>
          <w:tcPr>
            <w:tcW w:w="1984" w:type="pct"/>
            <w:shd w:val="clear" w:color="auto" w:fill="auto"/>
          </w:tcPr>
          <w:p w14:paraId="760F81B6" w14:textId="77777777" w:rsidR="002B2D37" w:rsidRPr="00E11762" w:rsidRDefault="002B2D37" w:rsidP="00343A2E">
            <w:pPr>
              <w:tabs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5" w:type="pct"/>
            <w:vAlign w:val="center"/>
          </w:tcPr>
          <w:p w14:paraId="4BF02A96" w14:textId="77777777" w:rsidR="002B2D37" w:rsidRPr="00E11762" w:rsidRDefault="002B2D37" w:rsidP="00343A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27" w:type="pct"/>
          </w:tcPr>
          <w:p w14:paraId="579EA5EA" w14:textId="3F4E4B58" w:rsidR="002B2D37" w:rsidRPr="00E11762" w:rsidRDefault="002B2D37" w:rsidP="00343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1,525,000</w:t>
            </w:r>
          </w:p>
        </w:tc>
        <w:tc>
          <w:tcPr>
            <w:tcW w:w="124" w:type="pct"/>
            <w:vAlign w:val="center"/>
          </w:tcPr>
          <w:p w14:paraId="7C4FF1A6" w14:textId="77777777" w:rsidR="002B2D37" w:rsidRPr="00E11762" w:rsidRDefault="002B2D37" w:rsidP="00343A2E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pct"/>
          </w:tcPr>
          <w:p w14:paraId="21F65FDF" w14:textId="77777777" w:rsidR="002B2D37" w:rsidRPr="00E11762" w:rsidRDefault="002B2D37" w:rsidP="00A94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0" w:type="pct"/>
          </w:tcPr>
          <w:p w14:paraId="03C8BD84" w14:textId="1D9584BC" w:rsidR="002B2D37" w:rsidRPr="00E11762" w:rsidRDefault="002B2D37" w:rsidP="00343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1,525,000</w:t>
            </w:r>
          </w:p>
        </w:tc>
      </w:tr>
      <w:tr w:rsidR="002B2D37" w:rsidRPr="00E11762" w14:paraId="073A431D" w14:textId="77777777" w:rsidTr="00800B36">
        <w:trPr>
          <w:trHeight w:val="20"/>
        </w:trPr>
        <w:tc>
          <w:tcPr>
            <w:tcW w:w="1984" w:type="pct"/>
            <w:shd w:val="clear" w:color="auto" w:fill="auto"/>
          </w:tcPr>
          <w:p w14:paraId="75B65420" w14:textId="77777777" w:rsidR="002B2D37" w:rsidRPr="00E11762" w:rsidRDefault="002B2D37" w:rsidP="00343A2E">
            <w:pPr>
              <w:tabs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25" w:type="pct"/>
            <w:vAlign w:val="center"/>
          </w:tcPr>
          <w:p w14:paraId="6EC636E0" w14:textId="77777777" w:rsidR="002B2D37" w:rsidRPr="00E11762" w:rsidRDefault="002B2D37" w:rsidP="00343A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27" w:type="pct"/>
          </w:tcPr>
          <w:p w14:paraId="453414E7" w14:textId="77777777" w:rsidR="002B2D37" w:rsidRPr="00E11762" w:rsidRDefault="002B2D37" w:rsidP="00343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41,801,479</w:t>
            </w:r>
          </w:p>
        </w:tc>
        <w:tc>
          <w:tcPr>
            <w:tcW w:w="124" w:type="pct"/>
            <w:vAlign w:val="center"/>
          </w:tcPr>
          <w:p w14:paraId="7A12C08D" w14:textId="77777777" w:rsidR="002B2D37" w:rsidRPr="00E11762" w:rsidRDefault="002B2D37" w:rsidP="00343A2E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0" w:type="pct"/>
          </w:tcPr>
          <w:p w14:paraId="3C71CADF" w14:textId="77777777" w:rsidR="002B2D37" w:rsidRPr="00E11762" w:rsidRDefault="002B2D37" w:rsidP="00343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28,000,000</w:t>
            </w:r>
          </w:p>
        </w:tc>
        <w:tc>
          <w:tcPr>
            <w:tcW w:w="970" w:type="pct"/>
          </w:tcPr>
          <w:p w14:paraId="7480AB58" w14:textId="77777777" w:rsidR="002B2D37" w:rsidRPr="00E11762" w:rsidRDefault="002B2D37" w:rsidP="00343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13,801,479</w:t>
            </w:r>
          </w:p>
        </w:tc>
      </w:tr>
    </w:tbl>
    <w:p w14:paraId="612D51A0" w14:textId="77777777" w:rsidR="002B2D37" w:rsidRPr="00E11762" w:rsidRDefault="002B2D37" w:rsidP="002B2D37">
      <w:pPr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2A159C4" w14:textId="7CE310B6" w:rsidR="002B2D37" w:rsidRPr="00E11762" w:rsidRDefault="002B2D37" w:rsidP="00861295">
      <w:pPr>
        <w:tabs>
          <w:tab w:val="clear" w:pos="227"/>
          <w:tab w:val="clear" w:pos="454"/>
          <w:tab w:val="clear" w:pos="907"/>
          <w:tab w:val="left" w:pos="450"/>
          <w:tab w:val="left" w:pos="720"/>
          <w:tab w:val="left" w:pos="810"/>
          <w:tab w:val="left" w:pos="900"/>
          <w:tab w:val="left" w:pos="2160"/>
        </w:tabs>
        <w:ind w:left="540" w:hanging="180"/>
        <w:jc w:val="thaiDistribute"/>
        <w:rPr>
          <w:rFonts w:ascii="Angsana New" w:hAnsi="Angsana New"/>
          <w:sz w:val="30"/>
          <w:szCs w:val="30"/>
          <w:cs/>
        </w:rPr>
      </w:pPr>
      <w:bookmarkStart w:id="13" w:name="_Hlk63779620"/>
      <w:r w:rsidRPr="00E11762">
        <w:rPr>
          <w:rFonts w:ascii="Angsana New" w:hAnsi="Angsana New"/>
          <w:sz w:val="30"/>
          <w:szCs w:val="30"/>
          <w:cs/>
        </w:rPr>
        <w:tab/>
      </w:r>
      <w:r w:rsidRPr="00E11762">
        <w:rPr>
          <w:rFonts w:ascii="Angsana New" w:hAnsi="Angsana New" w:hint="cs"/>
          <w:sz w:val="30"/>
          <w:szCs w:val="30"/>
          <w:cs/>
        </w:rPr>
        <w:t xml:space="preserve">  </w:t>
      </w:r>
      <w:r w:rsidR="008A5A44" w:rsidRPr="008A5A44">
        <w:rPr>
          <w:rFonts w:ascii="Angsana New" w:hAnsi="Angsana New" w:hint="cs"/>
          <w:sz w:val="30"/>
          <w:szCs w:val="30"/>
          <w:cs/>
        </w:rPr>
        <w:t>ที่ดิน</w:t>
      </w:r>
      <w:r w:rsidR="008A5A44" w:rsidRPr="008A5A44">
        <w:rPr>
          <w:rFonts w:ascii="Angsana New" w:hAnsi="Angsana New"/>
          <w:sz w:val="30"/>
          <w:szCs w:val="30"/>
          <w:cs/>
        </w:rPr>
        <w:t xml:space="preserve"> </w:t>
      </w:r>
      <w:r w:rsidR="008A5A44" w:rsidRPr="008A5A44">
        <w:rPr>
          <w:rFonts w:ascii="Angsana New" w:hAnsi="Angsana New" w:hint="cs"/>
          <w:sz w:val="30"/>
          <w:szCs w:val="30"/>
          <w:cs/>
        </w:rPr>
        <w:t>อาคาร</w:t>
      </w:r>
      <w:r w:rsidR="008A5A44" w:rsidRPr="008A5A44">
        <w:rPr>
          <w:rFonts w:ascii="Angsana New" w:hAnsi="Angsana New"/>
          <w:sz w:val="30"/>
          <w:szCs w:val="30"/>
          <w:cs/>
        </w:rPr>
        <w:t xml:space="preserve"> </w:t>
      </w:r>
      <w:r w:rsidR="008A5A44" w:rsidRPr="008A5A44">
        <w:rPr>
          <w:rFonts w:ascii="Angsana New" w:hAnsi="Angsana New" w:hint="cs"/>
          <w:sz w:val="30"/>
          <w:szCs w:val="30"/>
          <w:cs/>
        </w:rPr>
        <w:t>และอุปกรณ์</w:t>
      </w:r>
      <w:r w:rsidR="008A5A44" w:rsidRPr="008A5A44">
        <w:rPr>
          <w:rFonts w:ascii="Angsana New" w:hAnsi="Angsana New"/>
          <w:sz w:val="30"/>
          <w:szCs w:val="30"/>
          <w:cs/>
        </w:rPr>
        <w:t xml:space="preserve"> </w:t>
      </w:r>
      <w:r w:rsidR="008A5A44" w:rsidRPr="008A5A44">
        <w:rPr>
          <w:rFonts w:ascii="Angsana New" w:hAnsi="Angsana New" w:hint="cs"/>
          <w:sz w:val="30"/>
          <w:szCs w:val="30"/>
          <w:cs/>
        </w:rPr>
        <w:t>เพิ่มขึ้น</w:t>
      </w:r>
      <w:r w:rsidR="003D407D">
        <w:rPr>
          <w:rFonts w:ascii="Angsana New" w:hAnsi="Angsana New" w:hint="cs"/>
          <w:sz w:val="30"/>
          <w:szCs w:val="30"/>
          <w:cs/>
        </w:rPr>
        <w:t>จำนวนเงิน</w:t>
      </w:r>
      <w:r w:rsidR="008A5A44" w:rsidRPr="008A5A44">
        <w:rPr>
          <w:rFonts w:ascii="Angsana New" w:hAnsi="Angsana New"/>
          <w:sz w:val="30"/>
          <w:szCs w:val="30"/>
          <w:cs/>
        </w:rPr>
        <w:t xml:space="preserve"> </w:t>
      </w:r>
      <w:r w:rsidR="008A5A44">
        <w:rPr>
          <w:rFonts w:ascii="Angsana New" w:hAnsi="Angsana New"/>
          <w:sz w:val="30"/>
          <w:szCs w:val="30"/>
        </w:rPr>
        <w:t>29</w:t>
      </w:r>
      <w:r w:rsidR="008A5A44" w:rsidRPr="008A5A44">
        <w:rPr>
          <w:rFonts w:ascii="Angsana New" w:hAnsi="Angsana New"/>
          <w:sz w:val="30"/>
          <w:szCs w:val="30"/>
        </w:rPr>
        <w:t>,</w:t>
      </w:r>
      <w:r w:rsidR="008A5A44">
        <w:rPr>
          <w:rFonts w:ascii="Angsana New" w:hAnsi="Angsana New"/>
          <w:sz w:val="30"/>
          <w:szCs w:val="30"/>
        </w:rPr>
        <w:t>054</w:t>
      </w:r>
      <w:r w:rsidR="008A5A44" w:rsidRPr="008A5A44">
        <w:rPr>
          <w:rFonts w:ascii="Angsana New" w:hAnsi="Angsana New"/>
          <w:sz w:val="30"/>
          <w:szCs w:val="30"/>
          <w:cs/>
        </w:rPr>
        <w:t xml:space="preserve"> </w:t>
      </w:r>
      <w:r w:rsidR="008A5A44" w:rsidRPr="008A5A44">
        <w:rPr>
          <w:rFonts w:ascii="Angsana New" w:hAnsi="Angsana New" w:hint="cs"/>
          <w:sz w:val="30"/>
          <w:szCs w:val="30"/>
          <w:cs/>
        </w:rPr>
        <w:t>ล้านบาท</w:t>
      </w:r>
      <w:r w:rsidR="008A5A44" w:rsidRPr="008A5A44">
        <w:rPr>
          <w:rFonts w:ascii="Angsana New" w:hAnsi="Angsana New"/>
          <w:sz w:val="30"/>
          <w:szCs w:val="30"/>
          <w:cs/>
        </w:rPr>
        <w:t xml:space="preserve"> </w:t>
      </w:r>
      <w:r w:rsidR="008A5A44" w:rsidRPr="008A5A44">
        <w:rPr>
          <w:rFonts w:ascii="Angsana New" w:hAnsi="Angsana New" w:hint="cs"/>
          <w:sz w:val="30"/>
          <w:szCs w:val="30"/>
          <w:cs/>
        </w:rPr>
        <w:t>และเงินกู้ยืมระยะยาว</w:t>
      </w:r>
      <w:r w:rsidR="008A5A44" w:rsidRPr="008A5A44">
        <w:rPr>
          <w:rFonts w:ascii="Angsana New" w:hAnsi="Angsana New"/>
          <w:sz w:val="30"/>
          <w:szCs w:val="30"/>
          <w:cs/>
        </w:rPr>
        <w:t xml:space="preserve"> </w:t>
      </w:r>
      <w:r w:rsidR="008A5A44" w:rsidRPr="008A5A44">
        <w:rPr>
          <w:rFonts w:ascii="Angsana New" w:hAnsi="Angsana New" w:hint="cs"/>
          <w:sz w:val="30"/>
          <w:szCs w:val="30"/>
          <w:cs/>
        </w:rPr>
        <w:t>เพิ่มขึ้น</w:t>
      </w:r>
      <w:r w:rsidR="008A5A44" w:rsidRPr="008A5A44">
        <w:rPr>
          <w:rFonts w:ascii="Angsana New" w:hAnsi="Angsana New"/>
          <w:sz w:val="30"/>
          <w:szCs w:val="30"/>
          <w:cs/>
        </w:rPr>
        <w:t xml:space="preserve"> </w:t>
      </w:r>
      <w:r w:rsidR="008A5A44">
        <w:rPr>
          <w:rFonts w:ascii="Angsana New" w:hAnsi="Angsana New"/>
          <w:sz w:val="30"/>
          <w:szCs w:val="30"/>
        </w:rPr>
        <w:t>13</w:t>
      </w:r>
      <w:r w:rsidR="008A5A44" w:rsidRPr="008A5A44">
        <w:rPr>
          <w:rFonts w:ascii="Angsana New" w:hAnsi="Angsana New"/>
          <w:sz w:val="30"/>
          <w:szCs w:val="30"/>
        </w:rPr>
        <w:t>,</w:t>
      </w:r>
      <w:r w:rsidR="008A5A44">
        <w:rPr>
          <w:rFonts w:ascii="Angsana New" w:hAnsi="Angsana New"/>
          <w:sz w:val="30"/>
          <w:szCs w:val="30"/>
        </w:rPr>
        <w:t>801</w:t>
      </w:r>
      <w:r w:rsidR="008A5A44" w:rsidRPr="008A5A44">
        <w:rPr>
          <w:rFonts w:ascii="Angsana New" w:hAnsi="Angsana New"/>
          <w:sz w:val="30"/>
          <w:szCs w:val="30"/>
          <w:cs/>
        </w:rPr>
        <w:t xml:space="preserve"> </w:t>
      </w:r>
      <w:r w:rsidR="008A5A44" w:rsidRPr="008A5A44">
        <w:rPr>
          <w:rFonts w:ascii="Angsana New" w:hAnsi="Angsana New" w:hint="cs"/>
          <w:sz w:val="30"/>
          <w:szCs w:val="30"/>
          <w:cs/>
        </w:rPr>
        <w:t>ล้านบาท</w:t>
      </w:r>
      <w:r w:rsidR="008A5A44" w:rsidRPr="008A5A44">
        <w:rPr>
          <w:rFonts w:ascii="Angsana New" w:hAnsi="Angsana New"/>
          <w:sz w:val="30"/>
          <w:szCs w:val="30"/>
          <w:cs/>
        </w:rPr>
        <w:t xml:space="preserve"> </w:t>
      </w:r>
      <w:r w:rsidR="00800B36">
        <w:rPr>
          <w:rFonts w:ascii="Angsana New" w:hAnsi="Angsana New" w:hint="cs"/>
          <w:sz w:val="30"/>
          <w:szCs w:val="30"/>
          <w:cs/>
        </w:rPr>
        <w:t>เป็นผลมาจาก</w:t>
      </w:r>
      <w:r w:rsidR="008A5A44" w:rsidRPr="008A5A44">
        <w:rPr>
          <w:rFonts w:ascii="Angsana New" w:hAnsi="Angsana New" w:hint="cs"/>
          <w:sz w:val="30"/>
          <w:szCs w:val="30"/>
          <w:cs/>
        </w:rPr>
        <w:t>การซื้อ</w:t>
      </w:r>
      <w:r w:rsidR="00800B36">
        <w:rPr>
          <w:rFonts w:ascii="Angsana New" w:hAnsi="Angsana New" w:hint="cs"/>
          <w:sz w:val="30"/>
          <w:szCs w:val="30"/>
          <w:cs/>
        </w:rPr>
        <w:t>กลุ่ม</w:t>
      </w:r>
      <w:r w:rsidR="008A5A44" w:rsidRPr="008A5A44">
        <w:rPr>
          <w:rFonts w:ascii="Angsana New" w:hAnsi="Angsana New" w:hint="cs"/>
          <w:sz w:val="30"/>
          <w:szCs w:val="30"/>
          <w:cs/>
        </w:rPr>
        <w:t>บริษัทย่อย</w:t>
      </w:r>
      <w:r w:rsidR="008A5A44" w:rsidRPr="008A5A44">
        <w:rPr>
          <w:rFonts w:ascii="Angsana New" w:hAnsi="Angsana New"/>
          <w:sz w:val="30"/>
          <w:szCs w:val="30"/>
          <w:cs/>
        </w:rPr>
        <w:t xml:space="preserve"> </w:t>
      </w:r>
      <w:r w:rsidR="008A5A44" w:rsidRPr="008A5A44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8A5A44" w:rsidRPr="008A5A44">
        <w:rPr>
          <w:rFonts w:ascii="Angsana New" w:hAnsi="Angsana New"/>
          <w:sz w:val="30"/>
          <w:szCs w:val="30"/>
          <w:cs/>
        </w:rPr>
        <w:t xml:space="preserve">  </w:t>
      </w:r>
      <w:r w:rsidR="008A5A44">
        <w:rPr>
          <w:rFonts w:ascii="Angsana New" w:hAnsi="Angsana New"/>
          <w:sz w:val="30"/>
          <w:szCs w:val="30"/>
        </w:rPr>
        <w:t xml:space="preserve">1 </w:t>
      </w:r>
      <w:r w:rsidR="008A5A44" w:rsidRPr="008A5A44">
        <w:rPr>
          <w:rFonts w:ascii="Angsana New" w:hAnsi="Angsana New" w:hint="cs"/>
          <w:sz w:val="30"/>
          <w:szCs w:val="30"/>
          <w:cs/>
        </w:rPr>
        <w:t>มกราคม</w:t>
      </w:r>
      <w:r w:rsidR="008A5A44" w:rsidRPr="008A5A44">
        <w:rPr>
          <w:rFonts w:ascii="Angsana New" w:hAnsi="Angsana New"/>
          <w:sz w:val="30"/>
          <w:szCs w:val="30"/>
          <w:cs/>
        </w:rPr>
        <w:t xml:space="preserve"> </w:t>
      </w:r>
      <w:r w:rsidR="008A5A44">
        <w:rPr>
          <w:rFonts w:ascii="Angsana New" w:hAnsi="Angsana New"/>
          <w:sz w:val="30"/>
          <w:szCs w:val="30"/>
        </w:rPr>
        <w:t>2563</w:t>
      </w:r>
      <w:r w:rsidR="008A5A44" w:rsidRPr="008A5A44">
        <w:rPr>
          <w:rFonts w:ascii="Angsana New" w:hAnsi="Angsana New"/>
          <w:sz w:val="30"/>
          <w:szCs w:val="30"/>
          <w:cs/>
        </w:rPr>
        <w:t xml:space="preserve"> </w:t>
      </w:r>
      <w:r w:rsidR="00800B36">
        <w:rPr>
          <w:rFonts w:ascii="Angsana New" w:hAnsi="Angsana New" w:hint="cs"/>
          <w:sz w:val="30"/>
          <w:szCs w:val="30"/>
          <w:cs/>
        </w:rPr>
        <w:t>โดยที่ดิน อาคารและอุปกรณ์ของกลุ่มบริษัทย่อย</w:t>
      </w:r>
      <w:r w:rsidR="00FA7F38">
        <w:rPr>
          <w:rFonts w:ascii="Angsana New" w:hAnsi="Angsana New" w:hint="cs"/>
          <w:sz w:val="30"/>
          <w:szCs w:val="30"/>
          <w:cs/>
        </w:rPr>
        <w:t>ที่ถูกซื้อ</w:t>
      </w:r>
      <w:r w:rsidR="00800B36">
        <w:rPr>
          <w:rFonts w:ascii="Angsana New" w:hAnsi="Angsana New" w:hint="cs"/>
          <w:sz w:val="30"/>
          <w:szCs w:val="30"/>
          <w:cs/>
        </w:rPr>
        <w:t xml:space="preserve">ดังกล่าว ณ วันที่ </w:t>
      </w:r>
      <w:r w:rsidR="00800B36">
        <w:rPr>
          <w:rFonts w:ascii="Angsana New" w:hAnsi="Angsana New"/>
          <w:sz w:val="30"/>
          <w:szCs w:val="30"/>
        </w:rPr>
        <w:t xml:space="preserve">31 </w:t>
      </w:r>
      <w:r w:rsidR="00800B3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00B36">
        <w:rPr>
          <w:rFonts w:ascii="Angsana New" w:hAnsi="Angsana New"/>
          <w:sz w:val="30"/>
          <w:szCs w:val="30"/>
        </w:rPr>
        <w:t xml:space="preserve">2563 </w:t>
      </w:r>
      <w:r w:rsidR="003F62CA">
        <w:rPr>
          <w:rFonts w:ascii="Angsana New" w:hAnsi="Angsana New" w:hint="cs"/>
          <w:sz w:val="30"/>
          <w:szCs w:val="30"/>
          <w:cs/>
        </w:rPr>
        <w:t>มี</w:t>
      </w:r>
      <w:r w:rsidR="00800B36">
        <w:rPr>
          <w:rFonts w:ascii="Angsana New" w:hAnsi="Angsana New" w:hint="cs"/>
          <w:sz w:val="30"/>
          <w:szCs w:val="30"/>
          <w:cs/>
        </w:rPr>
        <w:t>มูลค่า</w:t>
      </w:r>
      <w:r w:rsidR="003F62CA">
        <w:rPr>
          <w:rFonts w:ascii="Angsana New" w:hAnsi="Angsana New" w:hint="cs"/>
          <w:sz w:val="30"/>
          <w:szCs w:val="30"/>
          <w:cs/>
        </w:rPr>
        <w:t>รวม</w:t>
      </w:r>
      <w:r w:rsidR="00800B36">
        <w:rPr>
          <w:rFonts w:ascii="Angsana New" w:hAnsi="Angsana New" w:hint="cs"/>
          <w:sz w:val="30"/>
          <w:szCs w:val="30"/>
          <w:cs/>
        </w:rPr>
        <w:t xml:space="preserve"> </w:t>
      </w:r>
      <w:r w:rsidR="00800B36">
        <w:rPr>
          <w:rFonts w:ascii="Angsana New" w:hAnsi="Angsana New"/>
          <w:sz w:val="30"/>
          <w:szCs w:val="30"/>
        </w:rPr>
        <w:t xml:space="preserve"> </w:t>
      </w:r>
      <w:r w:rsidR="00CA62C2" w:rsidRPr="00CA62C2">
        <w:rPr>
          <w:rFonts w:ascii="Angsana New" w:hAnsi="Angsana New"/>
          <w:sz w:val="30"/>
          <w:szCs w:val="30"/>
        </w:rPr>
        <w:t>26,87</w:t>
      </w:r>
      <w:r w:rsidR="00CA62C2">
        <w:rPr>
          <w:rFonts w:ascii="Angsana New" w:hAnsi="Angsana New"/>
          <w:sz w:val="30"/>
          <w:szCs w:val="30"/>
        </w:rPr>
        <w:t xml:space="preserve">8 </w:t>
      </w:r>
      <w:r w:rsidR="005D6D54">
        <w:rPr>
          <w:rFonts w:ascii="Angsana New" w:hAnsi="Angsana New" w:hint="cs"/>
          <w:sz w:val="30"/>
          <w:szCs w:val="30"/>
          <w:cs/>
        </w:rPr>
        <w:t>ล้าน</w:t>
      </w:r>
      <w:r w:rsidR="00800B36">
        <w:rPr>
          <w:rFonts w:ascii="Angsana New" w:hAnsi="Angsana New" w:hint="cs"/>
          <w:sz w:val="30"/>
          <w:szCs w:val="30"/>
          <w:cs/>
        </w:rPr>
        <w:t>บาท</w:t>
      </w:r>
      <w:r w:rsidR="00861295">
        <w:rPr>
          <w:rFonts w:ascii="Angsana New" w:hAnsi="Angsana New" w:hint="cs"/>
          <w:sz w:val="30"/>
          <w:szCs w:val="30"/>
          <w:cs/>
        </w:rPr>
        <w:t xml:space="preserve"> และกลุ่มบริษัทใช้เงินกู้ยืมระยะยาวดังกล่าวในการเข้าซื้อธุรกิจ</w:t>
      </w:r>
      <w:r w:rsidR="008A5A44" w:rsidRPr="008A5A44">
        <w:rPr>
          <w:rFonts w:ascii="Angsana New" w:hAnsi="Angsana New" w:hint="cs"/>
          <w:sz w:val="30"/>
          <w:szCs w:val="30"/>
          <w:cs/>
        </w:rPr>
        <w:t>ตามที่ปรากฎในหมายเหตุข้อ</w:t>
      </w:r>
      <w:r w:rsidR="008A5A44" w:rsidRPr="008A5A44">
        <w:rPr>
          <w:rFonts w:ascii="Angsana New" w:hAnsi="Angsana New"/>
          <w:sz w:val="30"/>
          <w:szCs w:val="30"/>
          <w:cs/>
        </w:rPr>
        <w:t xml:space="preserve"> </w:t>
      </w:r>
      <w:r w:rsidR="008A5A44">
        <w:rPr>
          <w:rFonts w:ascii="Angsana New" w:hAnsi="Angsana New"/>
          <w:sz w:val="30"/>
          <w:szCs w:val="30"/>
        </w:rPr>
        <w:t>6</w:t>
      </w:r>
      <w:r w:rsidR="008A5A44" w:rsidRPr="008A5A44">
        <w:rPr>
          <w:rFonts w:ascii="Angsana New" w:hAnsi="Angsana New"/>
          <w:sz w:val="30"/>
          <w:szCs w:val="30"/>
          <w:cs/>
        </w:rPr>
        <w:t xml:space="preserve"> </w:t>
      </w:r>
    </w:p>
    <w:bookmarkEnd w:id="13"/>
    <w:p w14:paraId="60EC39F4" w14:textId="61782420" w:rsidR="002B2D37" w:rsidRPr="00E11762" w:rsidRDefault="002B2D37" w:rsidP="00D676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CADD49F" w14:textId="3BE439D2" w:rsidR="0095023A" w:rsidRDefault="0095023A" w:rsidP="00ED2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8C32F57" w14:textId="689FC6E7" w:rsidR="005101C2" w:rsidRPr="000D67F3" w:rsidRDefault="005101C2" w:rsidP="00A1224F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 w:hanging="450"/>
        <w:jc w:val="both"/>
        <w:rPr>
          <w:rFonts w:ascii="Angsana New" w:hAnsi="Angsana New"/>
          <w:b/>
          <w:bCs/>
          <w:sz w:val="30"/>
          <w:szCs w:val="30"/>
        </w:rPr>
      </w:pPr>
      <w:r w:rsidRPr="000D67F3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72FC1F0E" w14:textId="6F318487" w:rsidR="005101C2" w:rsidRPr="00A222EE" w:rsidRDefault="005101C2" w:rsidP="004C3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ADED5FF" w14:textId="2FE04752" w:rsidR="00B2026D" w:rsidRDefault="00B2026D" w:rsidP="004C3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E11762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ความสัมพันธ์ที่มีกับบริษัทย่อย</w:t>
      </w:r>
      <w:r w:rsidRPr="00E11762">
        <w:rPr>
          <w:rFonts w:ascii="Angsana New" w:hAnsi="Angsana New"/>
          <w:b/>
          <w:sz w:val="30"/>
          <w:szCs w:val="30"/>
        </w:rPr>
        <w:t xml:space="preserve"> </w:t>
      </w:r>
      <w:r w:rsidRPr="00E11762">
        <w:rPr>
          <w:rFonts w:ascii="Angsana New" w:hAnsi="Angsana New"/>
          <w:b/>
          <w:sz w:val="30"/>
          <w:szCs w:val="30"/>
          <w:cs/>
        </w:rPr>
        <w:t xml:space="preserve">ได้เปิดเผยในหมายเหตุข้อ </w:t>
      </w:r>
      <w:r w:rsidR="00A222EE">
        <w:rPr>
          <w:rFonts w:ascii="Angsana New" w:hAnsi="Angsana New"/>
          <w:bCs/>
          <w:sz w:val="30"/>
          <w:szCs w:val="30"/>
        </w:rPr>
        <w:t>10</w:t>
      </w:r>
      <w:r w:rsidRPr="00E11762">
        <w:rPr>
          <w:rFonts w:ascii="Angsana New" w:hAnsi="Angsana New"/>
          <w:b/>
          <w:sz w:val="30"/>
          <w:szCs w:val="30"/>
        </w:rPr>
        <w:t xml:space="preserve"> </w:t>
      </w:r>
      <w:r w:rsidRPr="00E11762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27F2EBF2" w14:textId="5EB28A50" w:rsidR="008A5A44" w:rsidRDefault="008A5A44" w:rsidP="004C3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Style w:val="TableGrid"/>
        <w:tblW w:w="9312" w:type="dxa"/>
        <w:tblInd w:w="540" w:type="dxa"/>
        <w:tblLook w:val="04A0" w:firstRow="1" w:lastRow="0" w:firstColumn="1" w:lastColumn="0" w:noHBand="0" w:noVBand="1"/>
      </w:tblPr>
      <w:tblGrid>
        <w:gridCol w:w="3600"/>
        <w:gridCol w:w="2292"/>
        <w:gridCol w:w="3420"/>
      </w:tblGrid>
      <w:tr w:rsidR="008A5A44" w14:paraId="210AB6B1" w14:textId="77777777" w:rsidTr="00245480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A2D0F6B" w14:textId="69D10815" w:rsidR="008A5A44" w:rsidRDefault="008A5A44" w:rsidP="008A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132FFFBF" w14:textId="77777777" w:rsidR="008A5A44" w:rsidRPr="00E11762" w:rsidRDefault="008A5A44" w:rsidP="008A5A44">
            <w:pPr>
              <w:spacing w:line="214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0DB56E71" w14:textId="33730E5D" w:rsidR="008A5A44" w:rsidRDefault="008A5A44" w:rsidP="008A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45A8E1E" w14:textId="5FFAE6AA" w:rsidR="008A5A44" w:rsidRDefault="008A5A44" w:rsidP="008A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A5A44" w14:paraId="1079F9FE" w14:textId="77777777" w:rsidTr="0024548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30F7B12" w14:textId="41CE2562" w:rsidR="008A5A44" w:rsidRPr="008A5A44" w:rsidRDefault="008A5A44" w:rsidP="008A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73F1220D" w14:textId="1C7CE5FD" w:rsidR="008A5A44" w:rsidRPr="008A5A44" w:rsidRDefault="008A5A44" w:rsidP="008A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4B435A0" w14:textId="7E8FD606" w:rsidR="008A5A44" w:rsidRPr="008A5A44" w:rsidRDefault="008A5A44" w:rsidP="008A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99" w:hanging="27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8A5A44" w14:paraId="229FF084" w14:textId="77777777" w:rsidTr="0024548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27847F6" w14:textId="6F12B071" w:rsidR="008A5A44" w:rsidRPr="008A5A44" w:rsidRDefault="008A5A44" w:rsidP="008A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เอเชียติ๊ก โฮเต็ล คอลเลคชั่น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4B6D752B" w14:textId="3B07E074" w:rsidR="008A5A44" w:rsidRPr="008A5A44" w:rsidRDefault="008A5A44" w:rsidP="008A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134D36E" w14:textId="525E5D89" w:rsidR="008A5A44" w:rsidRPr="008A5A44" w:rsidRDefault="008A5A44" w:rsidP="008A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</w:t>
            </w:r>
            <w:r w:rsidR="00AE7A12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ในลำดับสูงสุด</w:t>
            </w: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ร่วมกัน</w:t>
            </w:r>
          </w:p>
        </w:tc>
      </w:tr>
      <w:tr w:rsidR="008A5A44" w14:paraId="3CC1146B" w14:textId="77777777" w:rsidTr="0024548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CDAAB5A" w14:textId="39BE5208" w:rsidR="008A5A44" w:rsidRPr="008A5A44" w:rsidRDefault="008A5A44" w:rsidP="0045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แปซิฟิค เลเช่อร์ (ประเทศไทย)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1BEC8CC4" w14:textId="555DCD01" w:rsidR="008A5A44" w:rsidRPr="008A5A44" w:rsidRDefault="008A5A44" w:rsidP="008A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CE0F26D" w14:textId="4DEDCCBA" w:rsidR="008A5A44" w:rsidRPr="008A5A44" w:rsidRDefault="00AE7A12" w:rsidP="008A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ในลำดับสูงสุด</w:t>
            </w: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ร่วมกัน</w:t>
            </w:r>
          </w:p>
        </w:tc>
      </w:tr>
      <w:tr w:rsidR="008A5A44" w14:paraId="357D28B3" w14:textId="77777777" w:rsidTr="0024548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FD40DFD" w14:textId="1D8F2C07" w:rsidR="008A5A44" w:rsidRPr="008A5A44" w:rsidRDefault="008A5A44" w:rsidP="008A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โฮเทลส์ เวิลด์ 6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05299CD3" w14:textId="1898C995" w:rsidR="008A5A44" w:rsidRPr="008A5A44" w:rsidRDefault="008A5A44" w:rsidP="008A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871EC26" w14:textId="76110170" w:rsidR="008A5A44" w:rsidRPr="008A5A44" w:rsidRDefault="00AE7A12" w:rsidP="008A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ในลำดับสูงสุด</w:t>
            </w: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ร่วมกัน</w:t>
            </w:r>
          </w:p>
        </w:tc>
      </w:tr>
      <w:tr w:rsidR="008A5A44" w14:paraId="7728B4F9" w14:textId="77777777" w:rsidTr="0024548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D88FFB4" w14:textId="4B35AC2C" w:rsidR="008A5A44" w:rsidRPr="008A5A44" w:rsidRDefault="008A5A44" w:rsidP="0045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4"/>
                <w:tab w:val="left" w:pos="540"/>
              </w:tabs>
              <w:spacing w:line="240" w:lineRule="auto"/>
              <w:ind w:left="159" w:hanging="15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คอฟฟี่ คอนเซ็ปต์ รีเทล จำกัด (เดิมชื่อ บริษัท สตาร์บัคส์ คอฟฟี่ (ประเทศไทย)</w:t>
            </w:r>
            <w:r w:rsidR="00A222E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จำกัด)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5BC650B0" w14:textId="5B071613" w:rsidR="008A5A44" w:rsidRPr="008A5A44" w:rsidRDefault="008A5A44" w:rsidP="008A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21267E5" w14:textId="5DA85187" w:rsidR="008A5A44" w:rsidRPr="008A5A44" w:rsidRDefault="00AE7A12" w:rsidP="008A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ในลำดับสูงสุด</w:t>
            </w: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ร่วมกัน</w:t>
            </w:r>
          </w:p>
        </w:tc>
      </w:tr>
      <w:tr w:rsidR="008A5A44" w14:paraId="30B59660" w14:textId="77777777" w:rsidTr="0024548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9E20794" w14:textId="4156BCD0" w:rsidR="008A5A44" w:rsidRPr="008A5A44" w:rsidRDefault="008A5A44" w:rsidP="008A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ต่อยอดเฟรช (ไทยแลนด์)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4F499D05" w14:textId="37964C88" w:rsidR="008A5A44" w:rsidRPr="008A5A44" w:rsidRDefault="008A5A44" w:rsidP="008A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619A401" w14:textId="1B506A94" w:rsidR="008A5A44" w:rsidRPr="008A5A44" w:rsidRDefault="00AE7A12" w:rsidP="008A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ในลำดับสูงสุด</w:t>
            </w: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ร่วมกัน</w:t>
            </w:r>
          </w:p>
        </w:tc>
      </w:tr>
      <w:tr w:rsidR="008A5A44" w14:paraId="551425BF" w14:textId="77777777" w:rsidTr="0024548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0F8FFCF" w14:textId="77777777" w:rsidR="008A5A44" w:rsidRPr="008A5A44" w:rsidRDefault="008A5A44" w:rsidP="008A5A44">
            <w:pPr>
              <w:pStyle w:val="Caption"/>
              <w:spacing w:line="228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A5A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ทรัสต์เพื่อการลงทุนในสิทธิการเช่า</w:t>
            </w:r>
            <w:r w:rsidRPr="008A5A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  </w:t>
            </w:r>
          </w:p>
          <w:p w14:paraId="5057F897" w14:textId="6B7A5F7E" w:rsidR="008A5A44" w:rsidRPr="008A5A44" w:rsidRDefault="008A5A44" w:rsidP="008A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5A4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อสังหาริมทรัพย์โกลเด้นเวนเจอร์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59E8A101" w14:textId="50AE66ED" w:rsidR="008A5A44" w:rsidRPr="008A5A44" w:rsidRDefault="008A5A44" w:rsidP="008A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C758FA2" w14:textId="0B7BA877" w:rsidR="008A5A44" w:rsidRPr="008A5A44" w:rsidRDefault="00AE7A12" w:rsidP="008A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ในลำดับสูงสุด</w:t>
            </w: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ร่วมกัน</w:t>
            </w:r>
          </w:p>
        </w:tc>
      </w:tr>
      <w:tr w:rsidR="008A5A44" w14:paraId="1DC23F7A" w14:textId="77777777" w:rsidTr="0024548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AA83A37" w14:textId="4009F9C5" w:rsidR="008A5A44" w:rsidRPr="008A5A44" w:rsidRDefault="008A5A44" w:rsidP="008A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ทิพย์พัฒน อาร์เขต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42CE0B2D" w14:textId="59BFDB39" w:rsidR="008A5A44" w:rsidRPr="008A5A44" w:rsidRDefault="008A5A44" w:rsidP="008A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58F83DA" w14:textId="0F9D6895" w:rsidR="008A5A44" w:rsidRPr="008A5A44" w:rsidRDefault="001D6BDE" w:rsidP="008A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ในลำดับสูงสุด</w:t>
            </w: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ร่วมกัน</w:t>
            </w:r>
          </w:p>
        </w:tc>
      </w:tr>
      <w:tr w:rsidR="008A5A44" w14:paraId="425B3353" w14:textId="77777777" w:rsidTr="0024548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6F9C1C5" w14:textId="6A169953" w:rsidR="008A5A44" w:rsidRPr="008A5A44" w:rsidRDefault="008A5A44" w:rsidP="008A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รีเทล เวิลด์</w:t>
            </w:r>
            <w:r w:rsidR="001D6BDE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468B9488" w14:textId="2E947C4B" w:rsidR="008A5A44" w:rsidRPr="008A5A44" w:rsidRDefault="008A5A44" w:rsidP="008A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3CE09CF" w14:textId="3AB659F0" w:rsidR="008A5A44" w:rsidRPr="008A5A44" w:rsidRDefault="001D6BDE" w:rsidP="008A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ในลำดับสูงสุด</w:t>
            </w: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ร่วมกัน</w:t>
            </w:r>
          </w:p>
        </w:tc>
      </w:tr>
      <w:tr w:rsidR="001D6BDE" w14:paraId="0A89EB14" w14:textId="77777777" w:rsidTr="007369A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61BC4D8" w14:textId="486118CC" w:rsidR="001D6BDE" w:rsidRPr="008A5A44" w:rsidRDefault="001D6BDE" w:rsidP="001D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วัฒนทรัพย์พัฒนา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025B6A24" w14:textId="32253ACF" w:rsidR="001D6BDE" w:rsidRPr="008A5A44" w:rsidRDefault="001D6BDE" w:rsidP="001D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8038820" w14:textId="7E34245E" w:rsidR="001D6BDE" w:rsidRPr="008A5A44" w:rsidRDefault="001D6BDE" w:rsidP="001D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72C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</w:t>
            </w:r>
            <w:r w:rsidRPr="0076372C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ในลำดับสูงสุด</w:t>
            </w:r>
            <w:r w:rsidRPr="0076372C">
              <w:rPr>
                <w:rFonts w:asciiTheme="majorBidi" w:hAnsiTheme="majorBidi" w:cstheme="majorBidi"/>
                <w:sz w:val="30"/>
                <w:szCs w:val="30"/>
                <w:cs/>
              </w:rPr>
              <w:t>ร่วมกัน</w:t>
            </w:r>
          </w:p>
        </w:tc>
      </w:tr>
      <w:tr w:rsidR="001D6BDE" w14:paraId="74654BB9" w14:textId="77777777" w:rsidTr="0024548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223E7C9" w14:textId="6D16DC9C" w:rsidR="001D6BDE" w:rsidRPr="008A5A44" w:rsidRDefault="001D6BDE" w:rsidP="001D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วัฒนพัฒน์เทรดดิ้ง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267FD147" w14:textId="211A35CC" w:rsidR="001D6BDE" w:rsidRPr="008A5A44" w:rsidRDefault="001D6BDE" w:rsidP="001D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08C60AB" w14:textId="693E2183" w:rsidR="001D6BDE" w:rsidRPr="008A5A44" w:rsidRDefault="001D6BDE" w:rsidP="001D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72C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</w:t>
            </w:r>
            <w:r w:rsidRPr="0076372C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ในลำดับสูงสุด</w:t>
            </w:r>
            <w:r w:rsidRPr="0076372C">
              <w:rPr>
                <w:rFonts w:asciiTheme="majorBidi" w:hAnsiTheme="majorBidi" w:cstheme="majorBidi"/>
                <w:sz w:val="30"/>
                <w:szCs w:val="30"/>
                <w:cs/>
              </w:rPr>
              <w:t>ร่วมกัน</w:t>
            </w:r>
          </w:p>
        </w:tc>
      </w:tr>
      <w:tr w:rsidR="001D6BDE" w14:paraId="459D507E" w14:textId="77777777" w:rsidTr="0024548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F01F890" w14:textId="3F25C16C" w:rsidR="001D6BDE" w:rsidRPr="008A5A44" w:rsidRDefault="001D6BDE" w:rsidP="001D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อาคเนย์แคปปิตอล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69A99D74" w14:textId="267A294C" w:rsidR="001D6BDE" w:rsidRPr="008A5A44" w:rsidRDefault="001D6BDE" w:rsidP="001D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B0A4F9F" w14:textId="69536E7B" w:rsidR="001D6BDE" w:rsidRPr="008A5A44" w:rsidRDefault="001D6BDE" w:rsidP="001D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72C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</w:t>
            </w:r>
            <w:r w:rsidRPr="0076372C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ในลำดับสูงสุด</w:t>
            </w:r>
            <w:r w:rsidRPr="0076372C">
              <w:rPr>
                <w:rFonts w:asciiTheme="majorBidi" w:hAnsiTheme="majorBidi" w:cstheme="majorBidi"/>
                <w:sz w:val="30"/>
                <w:szCs w:val="30"/>
                <w:cs/>
              </w:rPr>
              <w:t>ร่วมกัน</w:t>
            </w:r>
          </w:p>
        </w:tc>
      </w:tr>
      <w:tr w:rsidR="001D6BDE" w14:paraId="523257AE" w14:textId="77777777" w:rsidTr="007369A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D7E6593" w14:textId="705A8C65" w:rsidR="001D6BDE" w:rsidRPr="008A5A44" w:rsidRDefault="001D6BDE" w:rsidP="001D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อาคเนย์ประกันชีวิต จำกัด (มหาชน)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450B76BE" w14:textId="5CC8E4E4" w:rsidR="001D6BDE" w:rsidRPr="008A5A44" w:rsidRDefault="001D6BDE" w:rsidP="001D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3D735A8" w14:textId="7B439A0A" w:rsidR="001D6BDE" w:rsidRPr="008A5A44" w:rsidRDefault="001D6BDE" w:rsidP="001D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72C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</w:t>
            </w:r>
            <w:r w:rsidRPr="0076372C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ในลำดับสูงสุด</w:t>
            </w:r>
            <w:r w:rsidRPr="0076372C">
              <w:rPr>
                <w:rFonts w:asciiTheme="majorBidi" w:hAnsiTheme="majorBidi" w:cstheme="majorBidi"/>
                <w:sz w:val="30"/>
                <w:szCs w:val="30"/>
                <w:cs/>
              </w:rPr>
              <w:t>ร่วมกัน</w:t>
            </w:r>
          </w:p>
        </w:tc>
      </w:tr>
      <w:tr w:rsidR="001D6BDE" w14:paraId="3235CE99" w14:textId="77777777" w:rsidTr="0024548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0A96A7A" w14:textId="55439986" w:rsidR="001D6BDE" w:rsidRPr="008A5A44" w:rsidRDefault="001D6BDE" w:rsidP="001D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อาคเนย์ประกันภัย จำกัด (มหาชน)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1E668704" w14:textId="1D6590A2" w:rsidR="001D6BDE" w:rsidRPr="008A5A44" w:rsidRDefault="001D6BDE" w:rsidP="001D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E565CDF" w14:textId="2E39033F" w:rsidR="001D6BDE" w:rsidRPr="008A5A44" w:rsidRDefault="001D6BDE" w:rsidP="001D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72C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</w:t>
            </w:r>
            <w:r w:rsidRPr="0076372C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ในลำดับสูงสุด</w:t>
            </w:r>
            <w:r w:rsidRPr="0076372C">
              <w:rPr>
                <w:rFonts w:asciiTheme="majorBidi" w:hAnsiTheme="majorBidi" w:cstheme="majorBidi"/>
                <w:sz w:val="30"/>
                <w:szCs w:val="30"/>
                <w:cs/>
              </w:rPr>
              <w:t>ร่วมกัน</w:t>
            </w:r>
          </w:p>
        </w:tc>
      </w:tr>
      <w:tr w:rsidR="001D6BDE" w14:paraId="1439A110" w14:textId="77777777" w:rsidTr="0024548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83CFFA2" w14:textId="01E48ECD" w:rsidR="001D6BDE" w:rsidRPr="008A5A44" w:rsidRDefault="001D6BDE" w:rsidP="001D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โฮเรก้า แมเนจเม้นท์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6727B527" w14:textId="3846F37D" w:rsidR="001D6BDE" w:rsidRPr="008A5A44" w:rsidRDefault="001D6BDE" w:rsidP="001D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95D880F" w14:textId="5C219D51" w:rsidR="001D6BDE" w:rsidRPr="008A5A44" w:rsidRDefault="001D6BDE" w:rsidP="001D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72C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</w:t>
            </w:r>
            <w:r w:rsidRPr="0076372C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ในลำดับสูงสุด</w:t>
            </w:r>
            <w:r w:rsidRPr="0076372C">
              <w:rPr>
                <w:rFonts w:asciiTheme="majorBidi" w:hAnsiTheme="majorBidi" w:cstheme="majorBidi"/>
                <w:sz w:val="30"/>
                <w:szCs w:val="30"/>
                <w:cs/>
              </w:rPr>
              <w:t>ร่วมกัน</w:t>
            </w:r>
          </w:p>
        </w:tc>
      </w:tr>
      <w:tr w:rsidR="001D6BDE" w14:paraId="07307BF1" w14:textId="77777777" w:rsidTr="0024548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21D0B48" w14:textId="6A0F868B" w:rsidR="001D6BDE" w:rsidRPr="008A5A44" w:rsidRDefault="001D6BDE" w:rsidP="001D6BDE">
            <w:pPr>
              <w:pStyle w:val="Caption"/>
              <w:spacing w:line="228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A5A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ที.ซี.ซี. เทคโนโลยี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2F4689BF" w14:textId="70A972F6" w:rsidR="001D6BDE" w:rsidRPr="008A5A44" w:rsidRDefault="001D6BDE" w:rsidP="001D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01F2DE5" w14:textId="738A6A6C" w:rsidR="001D6BDE" w:rsidRPr="008A5A44" w:rsidRDefault="001D6BDE" w:rsidP="001D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372C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</w:t>
            </w:r>
            <w:r w:rsidRPr="0076372C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ในลำดับสูงสุด</w:t>
            </w:r>
            <w:r w:rsidRPr="0076372C">
              <w:rPr>
                <w:rFonts w:asciiTheme="majorBidi" w:hAnsiTheme="majorBidi" w:cstheme="majorBidi"/>
                <w:sz w:val="30"/>
                <w:szCs w:val="30"/>
                <w:cs/>
              </w:rPr>
              <w:t>ร่วมกัน</w:t>
            </w:r>
          </w:p>
        </w:tc>
      </w:tr>
      <w:tr w:rsidR="008A5A44" w14:paraId="7D352C30" w14:textId="77777777" w:rsidTr="0024548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B12461D" w14:textId="7BED380D" w:rsidR="008A5A44" w:rsidRPr="008A5A44" w:rsidRDefault="008A5A44" w:rsidP="00245480">
            <w:pPr>
              <w:pStyle w:val="Caption"/>
              <w:spacing w:line="228" w:lineRule="auto"/>
              <w:ind w:left="247" w:hanging="2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A5A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lastRenderedPageBreak/>
              <w:t>บริษัท บิ๊กซี ซูเปอร์เซ็นเตอร์ จำกัด (มหาชน)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57186F12" w14:textId="568C4C6C" w:rsidR="008A5A44" w:rsidRPr="008A5A44" w:rsidRDefault="008A5A44" w:rsidP="008A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F69E9A4" w14:textId="47E5E455" w:rsidR="008A5A44" w:rsidRPr="008A5A44" w:rsidRDefault="001D6BDE" w:rsidP="008A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ในลำดับสูงสุด</w:t>
            </w: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ร่วมกัน</w:t>
            </w:r>
          </w:p>
        </w:tc>
      </w:tr>
      <w:tr w:rsidR="008A5A44" w14:paraId="21B8AA9B" w14:textId="77777777" w:rsidTr="0024548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CF786EA" w14:textId="4475C7FC" w:rsidR="008A5A44" w:rsidRPr="008A5A44" w:rsidRDefault="008A5A44" w:rsidP="008A5A44">
            <w:pPr>
              <w:pStyle w:val="Caption"/>
              <w:spacing w:line="228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A5A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แอสเสท เวิรด์ เวกซ์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4EFFA7AF" w14:textId="7585F9EB" w:rsidR="008A5A44" w:rsidRPr="008A5A44" w:rsidRDefault="008A5A44" w:rsidP="008A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0D0B4E6" w14:textId="353296D1" w:rsidR="008A5A44" w:rsidRPr="008A5A44" w:rsidRDefault="008A5A44" w:rsidP="0024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93" w:hanging="2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</w:t>
            </w:r>
            <w:r w:rsidR="001D6BDE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ในลำดับสูงสุด</w:t>
            </w:r>
            <w:r w:rsidR="001D6BDE"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ร่วมกัน</w:t>
            </w: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8A5A44" w14:paraId="62F6CF94" w14:textId="77777777" w:rsidTr="0024548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4BFF4D7" w14:textId="318653A2" w:rsidR="008A5A44" w:rsidRPr="008A5A44" w:rsidRDefault="008A5A44" w:rsidP="008A5A44">
            <w:pPr>
              <w:pStyle w:val="Caption"/>
              <w:spacing w:line="228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A5A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คริสตอลลา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1320ADEE" w14:textId="094332CA" w:rsidR="008A5A44" w:rsidRPr="008A5A44" w:rsidRDefault="008A5A44" w:rsidP="008A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7BD446C" w14:textId="7C069983" w:rsidR="008A5A44" w:rsidRPr="008A5A44" w:rsidRDefault="001D6BDE" w:rsidP="0024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93" w:hanging="29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ในลำดับสูงสุด</w:t>
            </w: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ร่วมกันและมีกรรมการร่วมกัน</w:t>
            </w:r>
          </w:p>
        </w:tc>
      </w:tr>
      <w:tr w:rsidR="007369A7" w14:paraId="2DDB5B36" w14:textId="77777777" w:rsidTr="0024548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BD7C0E7" w14:textId="2BBDD630" w:rsidR="007369A7" w:rsidRPr="008A5A44" w:rsidRDefault="007369A7" w:rsidP="007369A7">
            <w:pPr>
              <w:pStyle w:val="Caption"/>
              <w:spacing w:line="228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64F7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บริษัท</w:t>
            </w:r>
            <w:r w:rsidRPr="00A64F7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A64F7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ไทยเบฟเวอเรจ</w:t>
            </w:r>
            <w:r w:rsidRPr="00A64F7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A64F7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จำกัด</w:t>
            </w:r>
            <w:r w:rsidRPr="00A64F7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(</w:t>
            </w:r>
            <w:r w:rsidRPr="00A64F7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มหาชน</w:t>
            </w:r>
            <w:r w:rsidRPr="00A64F7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6F1023F9" w14:textId="2CCEADEE" w:rsidR="007369A7" w:rsidRPr="008A5A44" w:rsidRDefault="007369A7" w:rsidP="0073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18A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941014A" w14:textId="3445A48C" w:rsidR="007369A7" w:rsidRPr="008A5A44" w:rsidRDefault="001D6BDE" w:rsidP="0073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93" w:hanging="29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ในลำดับสูงสุด</w:t>
            </w: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ร่วมกันและมีกรรมการร่วมกัน</w:t>
            </w:r>
          </w:p>
        </w:tc>
      </w:tr>
    </w:tbl>
    <w:p w14:paraId="02710C63" w14:textId="5D26B9E6" w:rsidR="008A5A44" w:rsidRDefault="008A5A44" w:rsidP="004C3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p w14:paraId="31B68C50" w14:textId="1A779E23" w:rsidR="004D7AD3" w:rsidRPr="00332249" w:rsidRDefault="004D7AD3" w:rsidP="003322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630" w:right="-45"/>
        <w:jc w:val="thaiDistribute"/>
        <w:rPr>
          <w:rFonts w:ascii="Angsana New" w:hAnsi="Angsana New"/>
          <w:sz w:val="30"/>
          <w:szCs w:val="30"/>
          <w:cs/>
        </w:rPr>
      </w:pPr>
      <w:r w:rsidRPr="00332249">
        <w:rPr>
          <w:rFonts w:ascii="Angsana New" w:hAnsi="Angsana New" w:hint="cs"/>
          <w:sz w:val="30"/>
          <w:szCs w:val="30"/>
          <w:cs/>
        </w:rPr>
        <w:t>นโยบายการกำหนดราคาสำหรับรายการแต่ละประเภทอธิบาย</w:t>
      </w:r>
      <w:r w:rsidR="00A23F62">
        <w:rPr>
          <w:rFonts w:ascii="Angsana New" w:hAnsi="Angsana New" w:hint="cs"/>
          <w:sz w:val="30"/>
          <w:szCs w:val="30"/>
          <w:cs/>
        </w:rPr>
        <w:t>ได้</w:t>
      </w:r>
      <w:r w:rsidRPr="00332249">
        <w:rPr>
          <w:rFonts w:ascii="Angsana New" w:hAnsi="Angsana New" w:hint="cs"/>
          <w:sz w:val="30"/>
          <w:szCs w:val="30"/>
          <w:cs/>
        </w:rPr>
        <w:t>ดังต่อไปนี้</w:t>
      </w:r>
    </w:p>
    <w:p w14:paraId="65725089" w14:textId="77777777" w:rsidR="004D7AD3" w:rsidRPr="003F62CA" w:rsidRDefault="004D7AD3" w:rsidP="004C3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3420"/>
        <w:gridCol w:w="5850"/>
      </w:tblGrid>
      <w:tr w:rsidR="00936748" w:rsidRPr="002C5644" w14:paraId="1D9BE54B" w14:textId="77777777" w:rsidTr="00936DD9">
        <w:trPr>
          <w:tblHeader/>
        </w:trPr>
        <w:tc>
          <w:tcPr>
            <w:tcW w:w="3420" w:type="dxa"/>
          </w:tcPr>
          <w:p w14:paraId="27A87890" w14:textId="77777777" w:rsidR="00936748" w:rsidRPr="002C5644" w:rsidRDefault="00936748" w:rsidP="0093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รายการ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5850" w:type="dxa"/>
          </w:tcPr>
          <w:p w14:paraId="0525FE5D" w14:textId="77777777" w:rsidR="00936748" w:rsidRPr="002C5644" w:rsidRDefault="00936748" w:rsidP="0093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นโยบายการกำหนดราคา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936748" w:rsidRPr="00AE2332" w14:paraId="3A0B2858" w14:textId="77777777" w:rsidTr="00936DD9">
        <w:tc>
          <w:tcPr>
            <w:tcW w:w="3420" w:type="dxa"/>
          </w:tcPr>
          <w:p w14:paraId="00B827DF" w14:textId="77777777" w:rsidR="00936748" w:rsidRPr="006E4BCF" w:rsidRDefault="00936748" w:rsidP="0093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E4BC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รายได้จากการ</w:t>
            </w:r>
            <w:r w:rsidRPr="006E4BC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ประกอบกิจการโรงแรม</w:t>
            </w:r>
          </w:p>
          <w:p w14:paraId="33DE3D46" w14:textId="77777777" w:rsidR="00936748" w:rsidRPr="006E4BCF" w:rsidRDefault="00936748" w:rsidP="0093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E4BC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และบริการที่เกี่ยวข้อง</w:t>
            </w:r>
          </w:p>
        </w:tc>
        <w:tc>
          <w:tcPr>
            <w:tcW w:w="5850" w:type="dxa"/>
          </w:tcPr>
          <w:p w14:paraId="6FE18729" w14:textId="77777777" w:rsidR="00936748" w:rsidRPr="006E4BCF" w:rsidRDefault="00936748" w:rsidP="0093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E4BC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ราค</w:t>
            </w:r>
            <w:r w:rsidRPr="006E4BC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าทางการค้าปกติและตามอัตราที่ตกลงกัน</w:t>
            </w:r>
          </w:p>
        </w:tc>
      </w:tr>
      <w:tr w:rsidR="00936748" w:rsidRPr="00AE2332" w14:paraId="7F0FB797" w14:textId="77777777" w:rsidTr="00936DD9">
        <w:tc>
          <w:tcPr>
            <w:tcW w:w="3420" w:type="dxa"/>
          </w:tcPr>
          <w:p w14:paraId="59177E2D" w14:textId="77777777" w:rsidR="00936748" w:rsidRPr="006E4BCF" w:rsidRDefault="00936748" w:rsidP="0093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E4BC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รายได้จากการให้เช่าและให้บริการ</w:t>
            </w:r>
          </w:p>
          <w:p w14:paraId="755065C0" w14:textId="77777777" w:rsidR="00936748" w:rsidRPr="006E4BCF" w:rsidRDefault="00936748" w:rsidP="0093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E4BC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Pr="006E4BCF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อาคารพาณิชยกรรม</w:t>
            </w:r>
          </w:p>
        </w:tc>
        <w:tc>
          <w:tcPr>
            <w:tcW w:w="5850" w:type="dxa"/>
          </w:tcPr>
          <w:p w14:paraId="285C7C0D" w14:textId="77777777" w:rsidR="00936748" w:rsidRPr="006E4BCF" w:rsidRDefault="00936748" w:rsidP="0093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E4BC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ราค</w:t>
            </w:r>
            <w:r w:rsidRPr="006E4BC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าทางการค้าปกติและตามอัตราที่ตกลงกัน</w:t>
            </w:r>
          </w:p>
        </w:tc>
      </w:tr>
      <w:tr w:rsidR="003D430A" w:rsidRPr="00AE2332" w14:paraId="4638DCF0" w14:textId="77777777" w:rsidTr="00936DD9">
        <w:tc>
          <w:tcPr>
            <w:tcW w:w="3420" w:type="dxa"/>
          </w:tcPr>
          <w:p w14:paraId="190316E4" w14:textId="77777777" w:rsidR="003D430A" w:rsidRPr="006E4BCF" w:rsidRDefault="003D430A" w:rsidP="003D430A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E4BCF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50" w:type="dxa"/>
          </w:tcPr>
          <w:p w14:paraId="2691E632" w14:textId="77777777" w:rsidR="003D430A" w:rsidRPr="006E4BCF" w:rsidRDefault="003D430A" w:rsidP="003D4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E4BC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ตามสิทธิการได้รับเงินปันผล</w:t>
            </w:r>
          </w:p>
        </w:tc>
      </w:tr>
      <w:tr w:rsidR="00CE42ED" w:rsidRPr="00AE2332" w14:paraId="5DA9C15A" w14:textId="77777777" w:rsidTr="00CE42ED">
        <w:tc>
          <w:tcPr>
            <w:tcW w:w="3420" w:type="dxa"/>
          </w:tcPr>
          <w:p w14:paraId="726D280A" w14:textId="77777777" w:rsidR="00CE42ED" w:rsidRPr="006E4BCF" w:rsidRDefault="00CE42ED" w:rsidP="00CE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40" w:right="-45" w:hanging="140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ต้นทุนจากการประกอบกิจการโรงแรมและบริการที่เกี่ยวข้อง</w:t>
            </w:r>
          </w:p>
        </w:tc>
        <w:tc>
          <w:tcPr>
            <w:tcW w:w="5850" w:type="dxa"/>
          </w:tcPr>
          <w:p w14:paraId="60A60F67" w14:textId="77777777" w:rsidR="00CE42ED" w:rsidRPr="006E4BCF" w:rsidRDefault="00CE42ED" w:rsidP="00CE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E4BC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ราค</w:t>
            </w:r>
            <w:r w:rsidRPr="006E4BC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าทางการค้าปกติและตามอัตราที่ตกลงกัน</w:t>
            </w:r>
          </w:p>
        </w:tc>
      </w:tr>
      <w:tr w:rsidR="00CE42ED" w:rsidRPr="00AE2332" w14:paraId="7E9EC3AB" w14:textId="77777777" w:rsidTr="00CE42ED">
        <w:tc>
          <w:tcPr>
            <w:tcW w:w="3420" w:type="dxa"/>
          </w:tcPr>
          <w:p w14:paraId="546B78DA" w14:textId="77777777" w:rsidR="00CE42ED" w:rsidRPr="006E4BCF" w:rsidRDefault="00CE42ED" w:rsidP="00CE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ต้นทุน</w:t>
            </w:r>
            <w:r w:rsidRPr="006E4BCF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การให้เช่าและให้บริการ</w:t>
            </w:r>
          </w:p>
          <w:p w14:paraId="3A083743" w14:textId="77777777" w:rsidR="00CE42ED" w:rsidRPr="006E4BCF" w:rsidRDefault="00CE42ED" w:rsidP="00CE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E4BC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Pr="006E4BCF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อาคารพาณิชยกรรม</w:t>
            </w:r>
          </w:p>
        </w:tc>
        <w:tc>
          <w:tcPr>
            <w:tcW w:w="5850" w:type="dxa"/>
          </w:tcPr>
          <w:p w14:paraId="683CC6AD" w14:textId="77777777" w:rsidR="00CE42ED" w:rsidRPr="006E4BCF" w:rsidRDefault="00CE42ED" w:rsidP="00CE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E4BC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ราค</w:t>
            </w:r>
            <w:r w:rsidRPr="006E4BC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าทางการค้าปกติและตามอัตราที่ตกลงกัน</w:t>
            </w:r>
          </w:p>
        </w:tc>
      </w:tr>
      <w:tr w:rsidR="003D430A" w:rsidRPr="00AE2332" w14:paraId="0FECB0F2" w14:textId="77777777" w:rsidTr="00936DD9">
        <w:tc>
          <w:tcPr>
            <w:tcW w:w="3420" w:type="dxa"/>
          </w:tcPr>
          <w:p w14:paraId="7AC6D3E3" w14:textId="5473EF11" w:rsidR="003D430A" w:rsidRPr="006E4BCF" w:rsidRDefault="003D430A" w:rsidP="003D4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E4BCF">
              <w:rPr>
                <w:rFonts w:ascii="Angsana New" w:hAnsi="Angsana New"/>
                <w:sz w:val="30"/>
                <w:szCs w:val="30"/>
                <w:cs/>
                <w:lang w:val="en-GB"/>
              </w:rPr>
              <w:t>ซื้อ</w:t>
            </w:r>
            <w:r w:rsidRPr="006E4BCF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5850" w:type="dxa"/>
          </w:tcPr>
          <w:p w14:paraId="38BB9916" w14:textId="77777777" w:rsidR="003D430A" w:rsidRPr="006E4BCF" w:rsidRDefault="003D430A" w:rsidP="003D4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E4BC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ราคาที่ตกลงกันตามสัญญา</w:t>
            </w:r>
          </w:p>
        </w:tc>
      </w:tr>
      <w:tr w:rsidR="003D430A" w:rsidRPr="00AE2332" w14:paraId="31F57CE3" w14:textId="77777777" w:rsidTr="00936DD9">
        <w:trPr>
          <w:trHeight w:val="70"/>
        </w:trPr>
        <w:tc>
          <w:tcPr>
            <w:tcW w:w="3420" w:type="dxa"/>
          </w:tcPr>
          <w:p w14:paraId="4E3EE58B" w14:textId="74734FE2" w:rsidR="003D430A" w:rsidRPr="006E4BCF" w:rsidRDefault="003D430A" w:rsidP="003D4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E4BC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จำหน่าย</w:t>
            </w:r>
            <w:r w:rsidRPr="006E4BCF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5850" w:type="dxa"/>
          </w:tcPr>
          <w:p w14:paraId="5DF8EEFE" w14:textId="77777777" w:rsidR="003D430A" w:rsidRPr="006E4BCF" w:rsidRDefault="003D430A" w:rsidP="003D4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E4BC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ราคาที่ตกลงกันตามสัญญา</w:t>
            </w:r>
          </w:p>
        </w:tc>
      </w:tr>
      <w:tr w:rsidR="003D430A" w:rsidRPr="00AE2332" w14:paraId="096E1208" w14:textId="77777777" w:rsidTr="00936DD9">
        <w:tc>
          <w:tcPr>
            <w:tcW w:w="3420" w:type="dxa"/>
          </w:tcPr>
          <w:p w14:paraId="31C4D88C" w14:textId="77777777" w:rsidR="003D430A" w:rsidRPr="006E4BCF" w:rsidRDefault="003D430A" w:rsidP="003D4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E4BCF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รายได้ค่าบริหารงานและรายได้อื่น </w:t>
            </w:r>
          </w:p>
        </w:tc>
        <w:tc>
          <w:tcPr>
            <w:tcW w:w="5850" w:type="dxa"/>
          </w:tcPr>
          <w:p w14:paraId="67B442A8" w14:textId="77777777" w:rsidR="003D430A" w:rsidRPr="006E4BCF" w:rsidRDefault="003D430A" w:rsidP="003D4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6E4BC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ราคาที่ตกลงกันตามสัญญา</w:t>
            </w:r>
          </w:p>
        </w:tc>
      </w:tr>
      <w:tr w:rsidR="003D430A" w:rsidRPr="00AE2332" w14:paraId="15123664" w14:textId="77777777" w:rsidTr="00936DD9">
        <w:tc>
          <w:tcPr>
            <w:tcW w:w="3420" w:type="dxa"/>
          </w:tcPr>
          <w:p w14:paraId="5EB67F11" w14:textId="77777777" w:rsidR="003D430A" w:rsidRPr="006E4BCF" w:rsidRDefault="003D430A" w:rsidP="003D4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E4BC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รายได้ดอกเบี้ยและต้นทุนทางการเงิน</w:t>
            </w:r>
          </w:p>
        </w:tc>
        <w:tc>
          <w:tcPr>
            <w:tcW w:w="5850" w:type="dxa"/>
          </w:tcPr>
          <w:p w14:paraId="1A3597EE" w14:textId="77777777" w:rsidR="003D430A" w:rsidRPr="006E4BCF" w:rsidRDefault="003D430A" w:rsidP="003D4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  <w:r w:rsidRPr="006E4BCF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อัตรา</w:t>
            </w:r>
            <w:r w:rsidRPr="006E4BC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ตามที่ตกลงร่วมกันโดยอ้างอิงจากอัตราดอกเบี้ยจากสถาบันการเงิน</w:t>
            </w:r>
          </w:p>
        </w:tc>
      </w:tr>
      <w:tr w:rsidR="003D430A" w:rsidRPr="00AE2332" w14:paraId="0A2D4C97" w14:textId="77777777" w:rsidTr="00936DD9">
        <w:tc>
          <w:tcPr>
            <w:tcW w:w="3420" w:type="dxa"/>
          </w:tcPr>
          <w:p w14:paraId="14FF2617" w14:textId="0B42AEA3" w:rsidR="003D430A" w:rsidRPr="008A5A44" w:rsidRDefault="003D430A" w:rsidP="003D4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ค่าใช้จ่ายเกี่ยวกับสัญญาเช่า 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br/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52AD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(2562: </w:t>
            </w:r>
            <w:r w:rsidRPr="00752AD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ค่าเช่าจ่าย</w:t>
            </w:r>
            <w:r w:rsidRPr="00752AD4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)</w:t>
            </w:r>
          </w:p>
        </w:tc>
        <w:tc>
          <w:tcPr>
            <w:tcW w:w="5850" w:type="dxa"/>
          </w:tcPr>
          <w:p w14:paraId="1B64EEE3" w14:textId="54E1E10B" w:rsidR="003D430A" w:rsidRPr="008A5A44" w:rsidRDefault="003D430A" w:rsidP="003D4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A5A4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ราคาที่ตกลงกันตามสัญญา</w:t>
            </w:r>
          </w:p>
        </w:tc>
      </w:tr>
      <w:tr w:rsidR="003D430A" w:rsidRPr="00AE2332" w14:paraId="22976131" w14:textId="77777777" w:rsidTr="00936DD9">
        <w:tc>
          <w:tcPr>
            <w:tcW w:w="3420" w:type="dxa"/>
          </w:tcPr>
          <w:p w14:paraId="5E995781" w14:textId="5FC15864" w:rsidR="003D430A" w:rsidRPr="008A5A44" w:rsidRDefault="003D430A" w:rsidP="003D4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A5A44"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</w:t>
            </w:r>
          </w:p>
        </w:tc>
        <w:tc>
          <w:tcPr>
            <w:tcW w:w="5850" w:type="dxa"/>
          </w:tcPr>
          <w:p w14:paraId="3BBED252" w14:textId="2FB65FE0" w:rsidR="003D430A" w:rsidRPr="008A5A44" w:rsidRDefault="003D430A" w:rsidP="003D4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A5A4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ราคาที่ตกลงกันตามสัญญา</w:t>
            </w:r>
          </w:p>
        </w:tc>
      </w:tr>
      <w:tr w:rsidR="003D430A" w:rsidRPr="00AE2332" w14:paraId="023966F0" w14:textId="77777777" w:rsidTr="00936DD9">
        <w:tc>
          <w:tcPr>
            <w:tcW w:w="3420" w:type="dxa"/>
          </w:tcPr>
          <w:p w14:paraId="12452F78" w14:textId="7C7294C5" w:rsidR="003D430A" w:rsidRPr="005D6D54" w:rsidRDefault="003D430A" w:rsidP="003D4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6D54">
              <w:rPr>
                <w:rFonts w:ascii="Angsana New" w:hAnsi="Angsana New" w:hint="cs"/>
                <w:sz w:val="30"/>
                <w:szCs w:val="30"/>
                <w:cs/>
              </w:rPr>
              <w:t>ค่าบริการพื้นที่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เช่า</w:t>
            </w:r>
          </w:p>
        </w:tc>
        <w:tc>
          <w:tcPr>
            <w:tcW w:w="5850" w:type="dxa"/>
          </w:tcPr>
          <w:p w14:paraId="033ACF90" w14:textId="1E608847" w:rsidR="003D430A" w:rsidRPr="005D6D54" w:rsidRDefault="003D430A" w:rsidP="003D4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D6D5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ราคาที่ตกลงกันตามสัญญา</w:t>
            </w:r>
          </w:p>
        </w:tc>
      </w:tr>
      <w:tr w:rsidR="003D430A" w:rsidRPr="00AE2332" w14:paraId="6D17E0EA" w14:textId="77777777" w:rsidTr="00936DD9">
        <w:tc>
          <w:tcPr>
            <w:tcW w:w="3420" w:type="dxa"/>
          </w:tcPr>
          <w:p w14:paraId="1AF8CE9E" w14:textId="0349423B" w:rsidR="003D430A" w:rsidRPr="005D6D54" w:rsidRDefault="003D430A" w:rsidP="003D4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6D54">
              <w:rPr>
                <w:rFonts w:ascii="Angsana New" w:hAnsi="Angsana New" w:hint="cs"/>
                <w:sz w:val="30"/>
                <w:szCs w:val="30"/>
                <w:cs/>
              </w:rPr>
              <w:t>ค่าบริการสารสนเทศ</w:t>
            </w:r>
          </w:p>
        </w:tc>
        <w:tc>
          <w:tcPr>
            <w:tcW w:w="5850" w:type="dxa"/>
          </w:tcPr>
          <w:p w14:paraId="561B36F3" w14:textId="09E950EA" w:rsidR="003D430A" w:rsidRPr="005D6D54" w:rsidRDefault="003D430A" w:rsidP="003D4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D6D5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ราคาที่ตกลงกันตามสัญญา</w:t>
            </w:r>
          </w:p>
        </w:tc>
      </w:tr>
      <w:tr w:rsidR="003D430A" w:rsidRPr="00AE2332" w14:paraId="15C2D67D" w14:textId="77777777" w:rsidTr="00936DD9">
        <w:tc>
          <w:tcPr>
            <w:tcW w:w="3420" w:type="dxa"/>
          </w:tcPr>
          <w:p w14:paraId="0A707D91" w14:textId="68CFA0B1" w:rsidR="003D430A" w:rsidRPr="005D6D54" w:rsidRDefault="003D430A" w:rsidP="003D4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6D54">
              <w:rPr>
                <w:rFonts w:ascii="Angsana New" w:hAnsi="Angsana New" w:hint="cs"/>
                <w:sz w:val="30"/>
                <w:szCs w:val="30"/>
                <w:cs/>
              </w:rPr>
              <w:t>ค่าจ้างบริการพนักงาน</w:t>
            </w:r>
          </w:p>
        </w:tc>
        <w:tc>
          <w:tcPr>
            <w:tcW w:w="5850" w:type="dxa"/>
          </w:tcPr>
          <w:p w14:paraId="188DDF79" w14:textId="27506E8A" w:rsidR="003D430A" w:rsidRPr="005D6D54" w:rsidRDefault="003D430A" w:rsidP="003D4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D6D5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ราคาที่ตกลงกันตามสัญญา</w:t>
            </w:r>
          </w:p>
        </w:tc>
      </w:tr>
    </w:tbl>
    <w:p w14:paraId="0211D543" w14:textId="035E0688" w:rsidR="00B019A5" w:rsidRPr="00E11762" w:rsidRDefault="00B019A5" w:rsidP="003F1988">
      <w:pPr>
        <w:pStyle w:val="BodyText"/>
        <w:tabs>
          <w:tab w:val="clear" w:pos="680"/>
          <w:tab w:val="left" w:pos="810"/>
        </w:tabs>
        <w:spacing w:after="0"/>
        <w:ind w:left="540" w:right="27" w:firstLine="9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lastRenderedPageBreak/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Pr="00E11762">
        <w:rPr>
          <w:rFonts w:ascii="Angsana New" w:hAnsi="Angsana New"/>
          <w:sz w:val="30"/>
          <w:szCs w:val="30"/>
        </w:rPr>
        <w:t xml:space="preserve">31 </w:t>
      </w:r>
      <w:r w:rsidRPr="00E11762">
        <w:rPr>
          <w:rFonts w:ascii="Angsana New" w:hAnsi="Angsana New"/>
          <w:sz w:val="30"/>
          <w:szCs w:val="30"/>
          <w:cs/>
        </w:rPr>
        <w:t>ธันวาคม</w:t>
      </w:r>
      <w:r w:rsidR="00C82062"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  <w:cs/>
        </w:rPr>
        <w:t>สรุปได้ดังนี้</w:t>
      </w:r>
      <w:r w:rsidR="00C82062" w:rsidRPr="00E11762">
        <w:rPr>
          <w:rFonts w:ascii="Angsana New" w:hAnsi="Angsana New"/>
          <w:sz w:val="30"/>
          <w:szCs w:val="30"/>
          <w:cs/>
        </w:rPr>
        <w:t xml:space="preserve"> </w:t>
      </w:r>
    </w:p>
    <w:p w14:paraId="012F0C03" w14:textId="77777777" w:rsidR="00B019A5" w:rsidRPr="00450D54" w:rsidRDefault="00B019A5" w:rsidP="00171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270"/>
        <w:gridCol w:w="1260"/>
        <w:gridCol w:w="257"/>
        <w:gridCol w:w="1183"/>
        <w:gridCol w:w="270"/>
        <w:gridCol w:w="1170"/>
      </w:tblGrid>
      <w:tr w:rsidR="00B019A5" w:rsidRPr="00E11762" w14:paraId="0B62BC1A" w14:textId="77777777" w:rsidTr="007018D2">
        <w:trPr>
          <w:tblHeader/>
        </w:trPr>
        <w:tc>
          <w:tcPr>
            <w:tcW w:w="3600" w:type="dxa"/>
            <w:shd w:val="clear" w:color="auto" w:fill="auto"/>
          </w:tcPr>
          <w:p w14:paraId="04EC8A11" w14:textId="77777777" w:rsidR="00B019A5" w:rsidRPr="00E11762" w:rsidRDefault="00B019A5" w:rsidP="003254F1">
            <w:pPr>
              <w:spacing w:line="235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0179506B" w14:textId="77777777" w:rsidR="00B019A5" w:rsidRPr="00E11762" w:rsidRDefault="00B019A5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" w:type="dxa"/>
            <w:shd w:val="clear" w:color="auto" w:fill="auto"/>
          </w:tcPr>
          <w:p w14:paraId="260EB999" w14:textId="77777777" w:rsidR="00B019A5" w:rsidRPr="00E11762" w:rsidRDefault="00B019A5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3" w:type="dxa"/>
            <w:gridSpan w:val="3"/>
            <w:shd w:val="clear" w:color="auto" w:fill="auto"/>
          </w:tcPr>
          <w:p w14:paraId="1DF2EC5F" w14:textId="77777777" w:rsidR="00B019A5" w:rsidRPr="00E11762" w:rsidRDefault="00B019A5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4BA2" w:rsidRPr="00E11762" w14:paraId="70088454" w14:textId="77777777" w:rsidTr="007018D2">
        <w:trPr>
          <w:tblHeader/>
        </w:trPr>
        <w:tc>
          <w:tcPr>
            <w:tcW w:w="3600" w:type="dxa"/>
            <w:shd w:val="clear" w:color="auto" w:fill="auto"/>
          </w:tcPr>
          <w:p w14:paraId="65D6DEC6" w14:textId="77777777" w:rsidR="008E4BA2" w:rsidRPr="00E11762" w:rsidRDefault="008E4BA2" w:rsidP="008E4BA2">
            <w:pPr>
              <w:spacing w:line="235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E11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E11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E11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E11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11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</w:tcPr>
          <w:p w14:paraId="7F2D4E02" w14:textId="42A0BF41" w:rsidR="008E4BA2" w:rsidRPr="00E11762" w:rsidRDefault="008E4BA2" w:rsidP="008E4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256</w:t>
            </w:r>
            <w:r w:rsidR="003E1120" w:rsidRPr="00E1176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8169B24" w14:textId="77777777" w:rsidR="008E4BA2" w:rsidRPr="00E11762" w:rsidRDefault="008E4BA2" w:rsidP="008E4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64A63A8" w14:textId="4A9FC9B1" w:rsidR="008E4BA2" w:rsidRPr="00E11762" w:rsidRDefault="008E4BA2" w:rsidP="008E4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256</w:t>
            </w:r>
            <w:r w:rsidR="003E1120" w:rsidRPr="00E1176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7" w:type="dxa"/>
            <w:shd w:val="clear" w:color="auto" w:fill="auto"/>
          </w:tcPr>
          <w:p w14:paraId="4EDE0AFB" w14:textId="77777777" w:rsidR="008E4BA2" w:rsidRPr="00E11762" w:rsidRDefault="008E4BA2" w:rsidP="008E4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37582F0D" w14:textId="57B059C8" w:rsidR="008E4BA2" w:rsidRPr="00E11762" w:rsidRDefault="008E4BA2" w:rsidP="008E4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256</w:t>
            </w:r>
            <w:r w:rsidR="003E1120" w:rsidRPr="00E1176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D11E6D4" w14:textId="77777777" w:rsidR="008E4BA2" w:rsidRPr="00E11762" w:rsidRDefault="008E4BA2" w:rsidP="008E4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2D13C71" w14:textId="4943EAF1" w:rsidR="008E4BA2" w:rsidRPr="00E11762" w:rsidRDefault="008E4BA2" w:rsidP="008E4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256</w:t>
            </w:r>
            <w:r w:rsidR="003E1120" w:rsidRPr="00E11762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17905" w:rsidRPr="00E11762" w14:paraId="1418F9C1" w14:textId="77777777" w:rsidTr="007018D2">
        <w:trPr>
          <w:tblHeader/>
        </w:trPr>
        <w:tc>
          <w:tcPr>
            <w:tcW w:w="3600" w:type="dxa"/>
            <w:shd w:val="clear" w:color="auto" w:fill="auto"/>
          </w:tcPr>
          <w:p w14:paraId="11C97D16" w14:textId="77777777" w:rsidR="00917905" w:rsidRPr="00E11762" w:rsidRDefault="00917905" w:rsidP="003254F1">
            <w:pPr>
              <w:spacing w:line="235" w:lineRule="auto"/>
              <w:ind w:right="16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9D05E20" w14:textId="77777777" w:rsidR="00917905" w:rsidRPr="00E11762" w:rsidRDefault="00917905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B7E71D" w14:textId="77777777" w:rsidR="00917905" w:rsidRPr="00E11762" w:rsidRDefault="00917905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F2A162F" w14:textId="77777777" w:rsidR="00917905" w:rsidRPr="00E11762" w:rsidRDefault="00917905" w:rsidP="00917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57" w:type="dxa"/>
            <w:shd w:val="clear" w:color="auto" w:fill="auto"/>
          </w:tcPr>
          <w:p w14:paraId="7CA1C9F5" w14:textId="77777777" w:rsidR="00917905" w:rsidRPr="00E11762" w:rsidRDefault="00917905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65CDC7BE" w14:textId="77777777" w:rsidR="00917905" w:rsidRPr="00E11762" w:rsidRDefault="00917905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74BB16" w14:textId="77777777" w:rsidR="00917905" w:rsidRPr="00E11762" w:rsidRDefault="00917905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3A0684" w14:textId="77777777" w:rsidR="00917905" w:rsidRPr="00E11762" w:rsidRDefault="00917905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19A5" w:rsidRPr="00E11762" w14:paraId="0A86BE02" w14:textId="77777777" w:rsidTr="007018D2">
        <w:trPr>
          <w:tblHeader/>
        </w:trPr>
        <w:tc>
          <w:tcPr>
            <w:tcW w:w="3600" w:type="dxa"/>
            <w:shd w:val="clear" w:color="auto" w:fill="auto"/>
          </w:tcPr>
          <w:p w14:paraId="1D322813" w14:textId="77777777" w:rsidR="00B019A5" w:rsidRPr="00E11762" w:rsidRDefault="00B019A5" w:rsidP="003254F1">
            <w:pPr>
              <w:spacing w:line="235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14:paraId="283814E8" w14:textId="77777777" w:rsidR="00B019A5" w:rsidRPr="00E11762" w:rsidRDefault="00B019A5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5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19A5" w:rsidRPr="00E11762" w14:paraId="150FE8D2" w14:textId="77777777" w:rsidTr="003E1120">
        <w:tc>
          <w:tcPr>
            <w:tcW w:w="3600" w:type="dxa"/>
          </w:tcPr>
          <w:p w14:paraId="6E340F44" w14:textId="77777777" w:rsidR="00B019A5" w:rsidRPr="00E11762" w:rsidRDefault="00B019A5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5E3A9AEA" w14:textId="77777777" w:rsidR="00B019A5" w:rsidRPr="00E11762" w:rsidRDefault="00B019A5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35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55DC8D" w14:textId="77777777" w:rsidR="00B019A5" w:rsidRPr="00E11762" w:rsidRDefault="00B019A5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FAC306" w14:textId="77777777" w:rsidR="00B019A5" w:rsidRPr="00E11762" w:rsidRDefault="00B019A5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35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14:paraId="581880B0" w14:textId="77777777" w:rsidR="00B019A5" w:rsidRPr="00E11762" w:rsidRDefault="00B019A5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3F0DD307" w14:textId="77777777" w:rsidR="00B019A5" w:rsidRPr="00E11762" w:rsidRDefault="00B019A5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5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658D63" w14:textId="77777777" w:rsidR="00B019A5" w:rsidRPr="00E11762" w:rsidRDefault="00B019A5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EDBA47" w14:textId="77777777" w:rsidR="00B019A5" w:rsidRPr="00E11762" w:rsidRDefault="00B019A5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5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6D54" w:rsidRPr="00E11762" w14:paraId="68075837" w14:textId="77777777" w:rsidTr="003E1120">
        <w:tc>
          <w:tcPr>
            <w:tcW w:w="3600" w:type="dxa"/>
          </w:tcPr>
          <w:p w14:paraId="1E638E84" w14:textId="13D5475D" w:rsidR="005D6D54" w:rsidRPr="00E11762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325" w:right="-43" w:hanging="3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จากการให้เช่าและบริการอาคารพาณิชยกรรม</w:t>
            </w:r>
          </w:p>
        </w:tc>
        <w:tc>
          <w:tcPr>
            <w:tcW w:w="1260" w:type="dxa"/>
          </w:tcPr>
          <w:p w14:paraId="781F8902" w14:textId="77777777" w:rsidR="005D6D54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C5F29B4" w14:textId="6CD80F57" w:rsidR="005D6D54" w:rsidRPr="00E11762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CFD0BC" w14:textId="77777777" w:rsidR="005D6D54" w:rsidRPr="00E11762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D17DB5" w14:textId="77777777" w:rsidR="005D6D54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548776F7" w14:textId="7AD06164" w:rsidR="005D6D54" w:rsidRPr="00E11762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6BEBC42F" w14:textId="77777777" w:rsidR="005D6D54" w:rsidRPr="00E11762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273534F6" w14:textId="77777777" w:rsidR="005D6D54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  <w:p w14:paraId="4ED232D6" w14:textId="3F3D901E" w:rsidR="005D6D54" w:rsidRPr="00E11762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lang w:eastAsia="zh-CN"/>
              </w:rPr>
              <w:t>660</w:t>
            </w:r>
          </w:p>
        </w:tc>
        <w:tc>
          <w:tcPr>
            <w:tcW w:w="270" w:type="dxa"/>
          </w:tcPr>
          <w:p w14:paraId="70F52E01" w14:textId="77777777" w:rsidR="005D6D54" w:rsidRPr="00E11762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CEA511" w14:textId="77777777" w:rsidR="005D6D54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08F2DCA5" w14:textId="0D9F52AC" w:rsidR="005D6D54" w:rsidRPr="00E11762" w:rsidRDefault="005D6D54" w:rsidP="00563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6D54" w:rsidRPr="00E11762" w14:paraId="6EDC2D17" w14:textId="77777777" w:rsidTr="003E1120">
        <w:tc>
          <w:tcPr>
            <w:tcW w:w="3600" w:type="dxa"/>
          </w:tcPr>
          <w:p w14:paraId="10B696F3" w14:textId="030F257D" w:rsidR="005D6D54" w:rsidRPr="00E11762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260" w:type="dxa"/>
          </w:tcPr>
          <w:p w14:paraId="47C9B53B" w14:textId="771DDAF0" w:rsidR="005D6D54" w:rsidRPr="00E11762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3A60D1" w14:textId="77777777" w:rsidR="005D6D54" w:rsidRPr="00E11762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A0F73B" w14:textId="4F6521AD" w:rsidR="005D6D54" w:rsidRPr="00E11762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0C399350" w14:textId="77777777" w:rsidR="005D6D54" w:rsidRPr="00E11762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17D527BA" w14:textId="75C9B765" w:rsidR="005D6D54" w:rsidRPr="00E11762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573,601</w:t>
            </w:r>
          </w:p>
        </w:tc>
        <w:tc>
          <w:tcPr>
            <w:tcW w:w="270" w:type="dxa"/>
          </w:tcPr>
          <w:p w14:paraId="6761BEDE" w14:textId="77777777" w:rsidR="005D6D54" w:rsidRPr="00E11762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E4429C" w14:textId="568D9DD1" w:rsidR="005D6D54" w:rsidRPr="00E11762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658,100</w:t>
            </w:r>
          </w:p>
        </w:tc>
      </w:tr>
      <w:tr w:rsidR="005D6D54" w:rsidRPr="00E11762" w14:paraId="2B8A5241" w14:textId="77777777" w:rsidTr="003E1120">
        <w:tc>
          <w:tcPr>
            <w:tcW w:w="3600" w:type="dxa"/>
          </w:tcPr>
          <w:p w14:paraId="7CD0319C" w14:textId="1323A654" w:rsidR="005D6D54" w:rsidRPr="00E11762" w:rsidRDefault="005D6D54" w:rsidP="005D6D54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260" w:type="dxa"/>
          </w:tcPr>
          <w:p w14:paraId="5A0C22A2" w14:textId="599F79FA" w:rsidR="005D6D54" w:rsidRPr="00E11762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998F86" w14:textId="77777777" w:rsidR="005D6D54" w:rsidRPr="00E11762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23C606" w14:textId="5A504298" w:rsidR="005D6D54" w:rsidRPr="00E11762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6B708C73" w14:textId="77777777" w:rsidR="005D6D54" w:rsidRPr="00E11762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57C9016D" w14:textId="29FD509B" w:rsidR="005D6D54" w:rsidRPr="00E11762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1,799,652</w:t>
            </w:r>
          </w:p>
        </w:tc>
        <w:tc>
          <w:tcPr>
            <w:tcW w:w="270" w:type="dxa"/>
          </w:tcPr>
          <w:p w14:paraId="554890EE" w14:textId="77777777" w:rsidR="005D6D54" w:rsidRPr="00E11762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ECEE99" w14:textId="78E99339" w:rsidR="005D6D54" w:rsidRPr="00E11762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1,821,441</w:t>
            </w:r>
          </w:p>
        </w:tc>
      </w:tr>
      <w:tr w:rsidR="005D6D54" w:rsidRPr="00E11762" w14:paraId="12C8F152" w14:textId="77777777" w:rsidTr="003E1120">
        <w:tc>
          <w:tcPr>
            <w:tcW w:w="3600" w:type="dxa"/>
          </w:tcPr>
          <w:p w14:paraId="3258C71C" w14:textId="57EA9BFF" w:rsidR="005D6D54" w:rsidRPr="00BC5210" w:rsidRDefault="005D6D54" w:rsidP="005D6D54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5210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12DB397E" w14:textId="7446B61E" w:rsidR="005D6D54" w:rsidRPr="00BC5210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C52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3952B6" w14:textId="77777777" w:rsidR="005D6D54" w:rsidRPr="00BC5210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271C4F" w14:textId="52CCC454" w:rsidR="005D6D54" w:rsidRPr="00BC5210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C52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5875D6D8" w14:textId="77777777" w:rsidR="005D6D54" w:rsidRPr="00BC5210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3BBFF5A2" w14:textId="0EFD8C67" w:rsidR="005D6D54" w:rsidRPr="00BC5210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C5210">
              <w:rPr>
                <w:rFonts w:ascii="Angsana New" w:hAnsi="Angsana New"/>
                <w:sz w:val="30"/>
                <w:szCs w:val="30"/>
              </w:rPr>
              <w:t>301,03</w:t>
            </w:r>
            <w:r w:rsidR="00DD79A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E3F2789" w14:textId="77777777" w:rsidR="005D6D54" w:rsidRPr="00BC5210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DC8AE2" w14:textId="1A31F871" w:rsidR="005D6D54" w:rsidRPr="00BC5210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C5210">
              <w:rPr>
                <w:rFonts w:ascii="Angsana New" w:hAnsi="Angsana New"/>
                <w:sz w:val="30"/>
                <w:szCs w:val="30"/>
              </w:rPr>
              <w:t>476,538</w:t>
            </w:r>
          </w:p>
        </w:tc>
      </w:tr>
      <w:tr w:rsidR="005D6D54" w:rsidRPr="003B2476" w14:paraId="10B35A8B" w14:textId="77777777" w:rsidTr="003E1120">
        <w:tc>
          <w:tcPr>
            <w:tcW w:w="3600" w:type="dxa"/>
          </w:tcPr>
          <w:p w14:paraId="12623304" w14:textId="223B997C" w:rsidR="005D6D54" w:rsidRPr="00AE06E0" w:rsidRDefault="00752AD4" w:rsidP="00045FE5">
            <w:pPr>
              <w:ind w:left="325" w:right="160" w:hanging="3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ค่าใช้จ่ายเกี่ยวกับสัญญาเช่า 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br/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52AD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(2562: </w:t>
            </w:r>
            <w:r w:rsidRPr="00752AD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ค่าเช่าจ่าย</w:t>
            </w:r>
            <w:r w:rsidRPr="00752AD4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</w:tcPr>
          <w:p w14:paraId="229AA798" w14:textId="77777777" w:rsidR="00752AD4" w:rsidRDefault="00752AD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5C4BCB89" w14:textId="637BE204" w:rsidR="005D6D54" w:rsidRPr="003B2476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265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CC319E" w14:textId="77777777" w:rsidR="005D6D54" w:rsidRPr="003B2476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2FFE0B62" w14:textId="77777777" w:rsidR="00752AD4" w:rsidRDefault="00752AD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4E9854FC" w14:textId="221C3A87" w:rsidR="005D6D54" w:rsidRPr="003B2476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265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4501388A" w14:textId="77777777" w:rsidR="005D6D54" w:rsidRPr="003B2476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3" w:type="dxa"/>
          </w:tcPr>
          <w:p w14:paraId="7CC22071" w14:textId="77777777" w:rsidR="00752AD4" w:rsidRDefault="00752AD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5AE2DCAC" w14:textId="40078D3C" w:rsidR="005D6D54" w:rsidRPr="008E517F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26585">
              <w:rPr>
                <w:rFonts w:ascii="Angsana New" w:hAnsi="Angsana New"/>
                <w:sz w:val="30"/>
                <w:szCs w:val="30"/>
              </w:rPr>
              <w:t xml:space="preserve">17,633 </w:t>
            </w:r>
          </w:p>
        </w:tc>
        <w:tc>
          <w:tcPr>
            <w:tcW w:w="270" w:type="dxa"/>
          </w:tcPr>
          <w:p w14:paraId="4C38AAD2" w14:textId="77777777" w:rsidR="005D6D54" w:rsidRPr="003B2476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0D223ADD" w14:textId="77777777" w:rsidR="00752AD4" w:rsidRDefault="00752AD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4FE0931" w14:textId="3E639399" w:rsidR="005D6D54" w:rsidRPr="003B2476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26585">
              <w:rPr>
                <w:rFonts w:ascii="Angsana New" w:hAnsi="Angsana New"/>
                <w:sz w:val="30"/>
                <w:szCs w:val="30"/>
              </w:rPr>
              <w:t xml:space="preserve">44,370 </w:t>
            </w:r>
          </w:p>
        </w:tc>
      </w:tr>
      <w:tr w:rsidR="005D6D54" w:rsidRPr="003B2476" w14:paraId="59C69F6E" w14:textId="77777777" w:rsidTr="003E1120">
        <w:tc>
          <w:tcPr>
            <w:tcW w:w="3600" w:type="dxa"/>
          </w:tcPr>
          <w:p w14:paraId="5CA0F1D1" w14:textId="12E44455" w:rsidR="005D6D54" w:rsidRPr="00AE06E0" w:rsidRDefault="005D6D54" w:rsidP="005D6D54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6E0">
              <w:rPr>
                <w:rFonts w:ascii="Angsana New" w:hAnsi="Angsana New" w:hint="cs"/>
                <w:sz w:val="30"/>
                <w:szCs w:val="30"/>
                <w:cs/>
              </w:rPr>
              <w:t>ค่าบริการพื้นที่</w:t>
            </w:r>
            <w:r w:rsidR="00AE06E0" w:rsidRPr="00AE06E0">
              <w:rPr>
                <w:rFonts w:ascii="Angsana New" w:hAnsi="Angsana New" w:hint="cs"/>
                <w:sz w:val="30"/>
                <w:szCs w:val="30"/>
                <w:cs/>
              </w:rPr>
              <w:t>เช่า</w:t>
            </w:r>
          </w:p>
        </w:tc>
        <w:tc>
          <w:tcPr>
            <w:tcW w:w="1260" w:type="dxa"/>
          </w:tcPr>
          <w:p w14:paraId="2569BD1D" w14:textId="562E6D85" w:rsidR="005D6D54" w:rsidRPr="003B2476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265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88C15F" w14:textId="77777777" w:rsidR="005D6D54" w:rsidRPr="003B2476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6D6F506C" w14:textId="1ACB4859" w:rsidR="005D6D54" w:rsidRPr="003B2476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265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626D2330" w14:textId="77777777" w:rsidR="005D6D54" w:rsidRPr="003B2476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3" w:type="dxa"/>
          </w:tcPr>
          <w:p w14:paraId="0FEBCE45" w14:textId="28DFAB2C" w:rsidR="005D6D54" w:rsidRPr="008E517F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26585">
              <w:rPr>
                <w:rFonts w:ascii="Angsana New" w:hAnsi="Angsana New"/>
                <w:sz w:val="30"/>
                <w:szCs w:val="30"/>
              </w:rPr>
              <w:t xml:space="preserve"> 36,760 </w:t>
            </w:r>
          </w:p>
        </w:tc>
        <w:tc>
          <w:tcPr>
            <w:tcW w:w="270" w:type="dxa"/>
          </w:tcPr>
          <w:p w14:paraId="6454DAC5" w14:textId="77777777" w:rsidR="005D6D54" w:rsidRPr="003B2476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2659B021" w14:textId="1ED3C360" w:rsidR="005D6D54" w:rsidRPr="003B2476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26585">
              <w:rPr>
                <w:rFonts w:ascii="Angsana New" w:hAnsi="Angsana New"/>
                <w:sz w:val="30"/>
                <w:szCs w:val="30"/>
              </w:rPr>
              <w:t xml:space="preserve"> 38,034 </w:t>
            </w:r>
          </w:p>
        </w:tc>
      </w:tr>
      <w:tr w:rsidR="005D6D54" w:rsidRPr="003B2476" w14:paraId="0CFE7B53" w14:textId="77777777" w:rsidTr="003E1120">
        <w:tc>
          <w:tcPr>
            <w:tcW w:w="3600" w:type="dxa"/>
          </w:tcPr>
          <w:p w14:paraId="38CAF281" w14:textId="6C0DA261" w:rsidR="005D6D54" w:rsidRPr="00AE06E0" w:rsidRDefault="005D6D54" w:rsidP="005D6D54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6E0">
              <w:rPr>
                <w:rFonts w:ascii="Angsana New" w:hAnsi="Angsana New" w:hint="cs"/>
                <w:sz w:val="30"/>
                <w:szCs w:val="30"/>
                <w:cs/>
              </w:rPr>
              <w:t>ค่าจ้าง</w:t>
            </w:r>
            <w:r w:rsidR="00AE06E0" w:rsidRPr="00AE06E0">
              <w:rPr>
                <w:rFonts w:ascii="Angsana New" w:hAnsi="Angsana New" w:hint="cs"/>
                <w:sz w:val="30"/>
                <w:szCs w:val="30"/>
                <w:cs/>
              </w:rPr>
              <w:t>บริการพนักงาน</w:t>
            </w:r>
          </w:p>
        </w:tc>
        <w:tc>
          <w:tcPr>
            <w:tcW w:w="1260" w:type="dxa"/>
          </w:tcPr>
          <w:p w14:paraId="5CC60DE9" w14:textId="1AB498D7" w:rsidR="005D6D54" w:rsidRPr="003B2476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265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1095B0" w14:textId="77777777" w:rsidR="005D6D54" w:rsidRPr="003B2476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584B45F2" w14:textId="5B48468E" w:rsidR="005D6D54" w:rsidRPr="003B2476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265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5AC739EB" w14:textId="77777777" w:rsidR="005D6D54" w:rsidRPr="003B2476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3" w:type="dxa"/>
          </w:tcPr>
          <w:p w14:paraId="2805C084" w14:textId="4BC73863" w:rsidR="005D6D54" w:rsidRPr="008E517F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26585">
              <w:rPr>
                <w:rFonts w:ascii="Angsana New" w:hAnsi="Angsana New"/>
                <w:sz w:val="30"/>
                <w:szCs w:val="30"/>
              </w:rPr>
              <w:t>45,719</w:t>
            </w:r>
          </w:p>
        </w:tc>
        <w:tc>
          <w:tcPr>
            <w:tcW w:w="270" w:type="dxa"/>
          </w:tcPr>
          <w:p w14:paraId="7FB7611D" w14:textId="77777777" w:rsidR="005D6D54" w:rsidRPr="003B2476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39159B95" w14:textId="6B1145DA" w:rsidR="005D6D54" w:rsidRPr="003B2476" w:rsidRDefault="005D6D54" w:rsidP="005D6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265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E06E0" w:rsidRPr="003B2476" w14:paraId="679223B4" w14:textId="77777777" w:rsidTr="003E1120">
        <w:tc>
          <w:tcPr>
            <w:tcW w:w="3600" w:type="dxa"/>
          </w:tcPr>
          <w:p w14:paraId="11E4D193" w14:textId="37ED3B7B" w:rsidR="00AE06E0" w:rsidRPr="00AE06E0" w:rsidRDefault="00AE06E0" w:rsidP="00AE06E0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6E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260" w:type="dxa"/>
          </w:tcPr>
          <w:p w14:paraId="12489D51" w14:textId="230FB367" w:rsidR="00AE06E0" w:rsidRPr="00C26585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C7E6A6" w14:textId="77777777" w:rsidR="00AE06E0" w:rsidRPr="003B2476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3DE826F3" w14:textId="2C624877" w:rsidR="00AE06E0" w:rsidRPr="00C26585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0E2B1E68" w14:textId="77777777" w:rsidR="00AE06E0" w:rsidRPr="003B2476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3" w:type="dxa"/>
          </w:tcPr>
          <w:p w14:paraId="273A455D" w14:textId="5182D319" w:rsidR="00AE06E0" w:rsidRPr="00C26585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20,504</w:t>
            </w:r>
          </w:p>
        </w:tc>
        <w:tc>
          <w:tcPr>
            <w:tcW w:w="270" w:type="dxa"/>
          </w:tcPr>
          <w:p w14:paraId="0183C280" w14:textId="77777777" w:rsidR="00AE06E0" w:rsidRPr="003B2476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36C96771" w14:textId="22E94611" w:rsidR="00AE06E0" w:rsidRPr="00C26585" w:rsidRDefault="00AE06E0" w:rsidP="00E31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13,805</w:t>
            </w:r>
          </w:p>
        </w:tc>
      </w:tr>
      <w:tr w:rsidR="00AE06E0" w:rsidRPr="003B2476" w14:paraId="15AFE416" w14:textId="77777777" w:rsidTr="003E1120">
        <w:tc>
          <w:tcPr>
            <w:tcW w:w="3600" w:type="dxa"/>
          </w:tcPr>
          <w:p w14:paraId="2458C237" w14:textId="0B2E427B" w:rsidR="00AE06E0" w:rsidRPr="00AE06E0" w:rsidRDefault="00AE06E0" w:rsidP="00AE06E0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6E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7C1F7232" w14:textId="4162F817" w:rsidR="00AE06E0" w:rsidRPr="003B2476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265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6CED89" w14:textId="77777777" w:rsidR="00AE06E0" w:rsidRPr="003B2476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36E186E6" w14:textId="4CBB30D3" w:rsidR="00AE06E0" w:rsidRPr="003B2476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265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0500EF23" w14:textId="77777777" w:rsidR="00AE06E0" w:rsidRPr="003B2476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3" w:type="dxa"/>
          </w:tcPr>
          <w:p w14:paraId="0FE2D36E" w14:textId="56A24E62" w:rsidR="00AE06E0" w:rsidRPr="008E517F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26585">
              <w:rPr>
                <w:rFonts w:ascii="Angsana New" w:hAnsi="Angsana New"/>
                <w:sz w:val="30"/>
                <w:szCs w:val="30"/>
              </w:rPr>
              <w:t xml:space="preserve"> 12,660 </w:t>
            </w:r>
          </w:p>
        </w:tc>
        <w:tc>
          <w:tcPr>
            <w:tcW w:w="270" w:type="dxa"/>
          </w:tcPr>
          <w:p w14:paraId="0BD5E1E7" w14:textId="77777777" w:rsidR="00AE06E0" w:rsidRPr="003B2476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27482493" w14:textId="1645DA8B" w:rsidR="00AE06E0" w:rsidRPr="003B2476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26585">
              <w:rPr>
                <w:rFonts w:ascii="Angsana New" w:hAnsi="Angsana New"/>
                <w:sz w:val="30"/>
                <w:szCs w:val="30"/>
              </w:rPr>
              <w:t xml:space="preserve"> 10,610</w:t>
            </w:r>
          </w:p>
        </w:tc>
      </w:tr>
      <w:tr w:rsidR="00AE06E0" w:rsidRPr="003B2476" w14:paraId="7089458A" w14:textId="77777777" w:rsidTr="003E1120">
        <w:tc>
          <w:tcPr>
            <w:tcW w:w="3600" w:type="dxa"/>
          </w:tcPr>
          <w:p w14:paraId="708229F7" w14:textId="77777777" w:rsidR="00AE06E0" w:rsidRPr="00C26585" w:rsidRDefault="00AE06E0" w:rsidP="00AE06E0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C90E902" w14:textId="77777777" w:rsidR="00AE06E0" w:rsidRPr="00C26585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47CA5D" w14:textId="77777777" w:rsidR="00AE06E0" w:rsidRPr="003B2476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532B4D6A" w14:textId="77777777" w:rsidR="00AE06E0" w:rsidRPr="00C26585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14:paraId="3F45D09F" w14:textId="77777777" w:rsidR="00AE06E0" w:rsidRPr="003B2476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3" w:type="dxa"/>
          </w:tcPr>
          <w:p w14:paraId="746139ED" w14:textId="77777777" w:rsidR="00AE06E0" w:rsidRPr="00C26585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F834F4" w14:textId="77777777" w:rsidR="00AE06E0" w:rsidRPr="003B2476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5D145838" w14:textId="77777777" w:rsidR="00AE06E0" w:rsidRPr="00C26585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06E0" w:rsidRPr="00E11762" w14:paraId="2F8ABB02" w14:textId="77777777" w:rsidTr="003E1120">
        <w:tc>
          <w:tcPr>
            <w:tcW w:w="3600" w:type="dxa"/>
          </w:tcPr>
          <w:p w14:paraId="5CCCF321" w14:textId="7834FEAC" w:rsidR="00AE06E0" w:rsidRPr="00E11762" w:rsidRDefault="00AE06E0" w:rsidP="00AE06E0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3D982DCD" w14:textId="77777777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21F222" w14:textId="77777777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52C1F7" w14:textId="77777777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14:paraId="70E802BC" w14:textId="77777777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0FBDD69E" w14:textId="77777777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DF29AB" w14:textId="77777777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4E366D" w14:textId="77777777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06E0" w:rsidRPr="00E11762" w14:paraId="22F8BCD9" w14:textId="77777777" w:rsidTr="003E1120">
        <w:tc>
          <w:tcPr>
            <w:tcW w:w="3600" w:type="dxa"/>
          </w:tcPr>
          <w:p w14:paraId="627FDECA" w14:textId="3B718761" w:rsidR="00AE06E0" w:rsidRPr="00E11762" w:rsidRDefault="00AE06E0" w:rsidP="00AE06E0">
            <w:pPr>
              <w:ind w:right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5E92D076" w14:textId="77777777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5419FB" w14:textId="77777777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75873A" w14:textId="77777777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14:paraId="01D19C22" w14:textId="77777777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615F7295" w14:textId="77777777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BB9ABF" w14:textId="77777777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2C48FC" w14:textId="77777777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06E0" w:rsidRPr="00E11762" w14:paraId="3343AE63" w14:textId="77777777" w:rsidTr="003E1120">
        <w:tc>
          <w:tcPr>
            <w:tcW w:w="3600" w:type="dxa"/>
          </w:tcPr>
          <w:p w14:paraId="5E3FE6F1" w14:textId="4685EB46" w:rsidR="00AE06E0" w:rsidRPr="00E11762" w:rsidRDefault="00AE06E0" w:rsidP="00AE06E0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260" w:type="dxa"/>
          </w:tcPr>
          <w:p w14:paraId="548BA4DC" w14:textId="6BE0B246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118,891</w:t>
            </w:r>
          </w:p>
        </w:tc>
        <w:tc>
          <w:tcPr>
            <w:tcW w:w="270" w:type="dxa"/>
          </w:tcPr>
          <w:p w14:paraId="0C4068B0" w14:textId="77777777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FCD678" w14:textId="098EF751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119,577</w:t>
            </w:r>
          </w:p>
        </w:tc>
        <w:tc>
          <w:tcPr>
            <w:tcW w:w="257" w:type="dxa"/>
          </w:tcPr>
          <w:p w14:paraId="07BC8BB8" w14:textId="77777777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6748C851" w14:textId="4EF27E92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118,891</w:t>
            </w:r>
          </w:p>
        </w:tc>
        <w:tc>
          <w:tcPr>
            <w:tcW w:w="270" w:type="dxa"/>
          </w:tcPr>
          <w:p w14:paraId="6E39A749" w14:textId="77777777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D38FE2" w14:textId="31385933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119,577</w:t>
            </w:r>
          </w:p>
        </w:tc>
      </w:tr>
      <w:tr w:rsidR="00AE06E0" w:rsidRPr="00E11762" w14:paraId="7D9A04A6" w14:textId="77777777" w:rsidTr="00450D54">
        <w:tc>
          <w:tcPr>
            <w:tcW w:w="3600" w:type="dxa"/>
          </w:tcPr>
          <w:p w14:paraId="4A30BB16" w14:textId="18B1503D" w:rsidR="00AE06E0" w:rsidRPr="00E11762" w:rsidRDefault="00AE06E0" w:rsidP="00AE06E0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8620BF" w14:textId="3D6791F3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2,220</w:t>
            </w:r>
          </w:p>
        </w:tc>
        <w:tc>
          <w:tcPr>
            <w:tcW w:w="270" w:type="dxa"/>
          </w:tcPr>
          <w:p w14:paraId="16A30C7E" w14:textId="77777777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22EDBB" w14:textId="4CB2A695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5,661</w:t>
            </w:r>
          </w:p>
        </w:tc>
        <w:tc>
          <w:tcPr>
            <w:tcW w:w="257" w:type="dxa"/>
          </w:tcPr>
          <w:p w14:paraId="3F06DC00" w14:textId="77777777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0532C744" w14:textId="08B6DF4B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2,220</w:t>
            </w:r>
          </w:p>
        </w:tc>
        <w:tc>
          <w:tcPr>
            <w:tcW w:w="270" w:type="dxa"/>
          </w:tcPr>
          <w:p w14:paraId="08133853" w14:textId="77777777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64799A" w14:textId="2310E4DD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5,661</w:t>
            </w:r>
          </w:p>
        </w:tc>
      </w:tr>
      <w:tr w:rsidR="00AE06E0" w:rsidRPr="00E11762" w14:paraId="28BCFE82" w14:textId="77777777" w:rsidTr="00450D54">
        <w:tc>
          <w:tcPr>
            <w:tcW w:w="3600" w:type="dxa"/>
          </w:tcPr>
          <w:p w14:paraId="787C019F" w14:textId="757C7D77" w:rsidR="00AE06E0" w:rsidRPr="00E11762" w:rsidRDefault="00AE06E0" w:rsidP="00AE06E0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85715FD" w14:textId="67BFABBD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121,111</w:t>
            </w:r>
          </w:p>
        </w:tc>
        <w:tc>
          <w:tcPr>
            <w:tcW w:w="270" w:type="dxa"/>
          </w:tcPr>
          <w:p w14:paraId="4FF37409" w14:textId="77777777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B7510A" w14:textId="7CAD78E4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125,238</w:t>
            </w:r>
          </w:p>
        </w:tc>
        <w:tc>
          <w:tcPr>
            <w:tcW w:w="257" w:type="dxa"/>
          </w:tcPr>
          <w:p w14:paraId="18ACC952" w14:textId="77777777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37B41CB7" w14:textId="3E87314A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121,111</w:t>
            </w:r>
          </w:p>
        </w:tc>
        <w:tc>
          <w:tcPr>
            <w:tcW w:w="270" w:type="dxa"/>
          </w:tcPr>
          <w:p w14:paraId="13BE6EBA" w14:textId="77777777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AA8BAC" w14:textId="688AEC0C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125,238</w:t>
            </w:r>
          </w:p>
        </w:tc>
      </w:tr>
      <w:tr w:rsidR="00AE06E0" w:rsidRPr="00E11762" w14:paraId="0664CF7F" w14:textId="77777777" w:rsidTr="00936748">
        <w:tc>
          <w:tcPr>
            <w:tcW w:w="3600" w:type="dxa"/>
          </w:tcPr>
          <w:p w14:paraId="3B6A525C" w14:textId="77777777" w:rsidR="00AE06E0" w:rsidRPr="00E11762" w:rsidRDefault="00AE06E0" w:rsidP="00AE06E0">
            <w:pPr>
              <w:ind w:right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8E65727" w14:textId="77777777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AA7B2A" w14:textId="77777777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43C7D0" w14:textId="77777777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14:paraId="1D5529F7" w14:textId="77777777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6737B36F" w14:textId="77777777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EB86D5" w14:textId="77777777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A08D99" w14:textId="77777777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E06E0" w:rsidRPr="00E11762" w14:paraId="7DEC8293" w14:textId="77777777" w:rsidTr="00936748">
        <w:tc>
          <w:tcPr>
            <w:tcW w:w="3600" w:type="dxa"/>
          </w:tcPr>
          <w:p w14:paraId="1EBCFB0A" w14:textId="04DA95D2" w:rsidR="00AE06E0" w:rsidRPr="00E11762" w:rsidRDefault="00AE06E0" w:rsidP="00AE06E0">
            <w:pPr>
              <w:ind w:right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52F779A3" w14:textId="77777777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02353B" w14:textId="77777777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C12287" w14:textId="77777777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14:paraId="725665E3" w14:textId="77777777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778FB54A" w14:textId="77777777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2AD396" w14:textId="77777777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041D81" w14:textId="77777777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E06E0" w:rsidRPr="00E11762" w14:paraId="07387902" w14:textId="77777777" w:rsidTr="007018D2">
        <w:tc>
          <w:tcPr>
            <w:tcW w:w="3600" w:type="dxa"/>
          </w:tcPr>
          <w:p w14:paraId="4833054E" w14:textId="77777777" w:rsidR="00AE06E0" w:rsidRPr="00BC5210" w:rsidRDefault="00AE06E0" w:rsidP="00AE06E0">
            <w:pPr>
              <w:spacing w:line="235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C5210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 w:rsidRPr="00BC5210">
              <w:rPr>
                <w:rFonts w:ascii="Angsana New" w:hAnsi="Angsana New" w:hint="cs"/>
                <w:sz w:val="30"/>
                <w:szCs w:val="30"/>
                <w:cs/>
              </w:rPr>
              <w:t>ประกอบกิจการโรงแรม</w:t>
            </w:r>
          </w:p>
          <w:p w14:paraId="78037890" w14:textId="685F68E2" w:rsidR="00AE06E0" w:rsidRPr="00BC5210" w:rsidRDefault="00AE06E0" w:rsidP="00AE06E0">
            <w:pPr>
              <w:ind w:right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5210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และบริการที่เกี่ยวข้อง</w:t>
            </w:r>
          </w:p>
        </w:tc>
        <w:tc>
          <w:tcPr>
            <w:tcW w:w="1260" w:type="dxa"/>
          </w:tcPr>
          <w:p w14:paraId="7B4A919A" w14:textId="77777777" w:rsidR="00AE06E0" w:rsidRPr="00BC5210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8352DDD" w14:textId="76C0AB44" w:rsidR="00AE06E0" w:rsidRPr="00BC5210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C5210">
              <w:rPr>
                <w:rFonts w:ascii="Angsana New" w:hAnsi="Angsana New"/>
                <w:sz w:val="30"/>
                <w:szCs w:val="30"/>
              </w:rPr>
              <w:t>60,643</w:t>
            </w:r>
          </w:p>
        </w:tc>
        <w:tc>
          <w:tcPr>
            <w:tcW w:w="270" w:type="dxa"/>
          </w:tcPr>
          <w:p w14:paraId="6B2D535F" w14:textId="77777777" w:rsidR="00AE06E0" w:rsidRPr="00BC5210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D15994" w14:textId="77777777" w:rsidR="00AE06E0" w:rsidRPr="00BC5210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E4466B" w14:textId="64667FE5" w:rsidR="00AE06E0" w:rsidRPr="00BC5210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5210">
              <w:rPr>
                <w:rFonts w:asciiTheme="majorBidi" w:hAnsiTheme="majorBidi" w:cstheme="majorBidi"/>
                <w:sz w:val="30"/>
                <w:szCs w:val="30"/>
              </w:rPr>
              <w:t>101,653</w:t>
            </w:r>
          </w:p>
        </w:tc>
        <w:tc>
          <w:tcPr>
            <w:tcW w:w="257" w:type="dxa"/>
          </w:tcPr>
          <w:p w14:paraId="046E47B9" w14:textId="77777777" w:rsidR="00AE06E0" w:rsidRPr="00BC5210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3EC943D1" w14:textId="77777777" w:rsidR="00AE06E0" w:rsidRPr="00BC5210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5" w:lineRule="auto"/>
              <w:ind w:firstLine="154"/>
              <w:rPr>
                <w:rFonts w:ascii="Angsana New" w:hAnsi="Angsana New"/>
                <w:sz w:val="30"/>
                <w:szCs w:val="30"/>
              </w:rPr>
            </w:pPr>
          </w:p>
          <w:p w14:paraId="15C23750" w14:textId="4A3B85E9" w:rsidR="00AE06E0" w:rsidRPr="00BC5210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firstLine="154"/>
              <w:rPr>
                <w:rFonts w:ascii="Angsana New" w:hAnsi="Angsana New"/>
                <w:sz w:val="30"/>
                <w:szCs w:val="30"/>
              </w:rPr>
            </w:pPr>
            <w:r w:rsidRPr="00BC52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D0A6E4" w14:textId="77777777" w:rsidR="00AE06E0" w:rsidRPr="00BC5210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E24C2D" w14:textId="77777777" w:rsidR="00AE06E0" w:rsidRPr="00BC5210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  <w:p w14:paraId="1D9F66D3" w14:textId="499111F2" w:rsidR="00AE06E0" w:rsidRPr="00BC5210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521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E06E0" w:rsidRPr="00E11762" w14:paraId="4CB6A36A" w14:textId="77777777" w:rsidTr="007018D2">
        <w:tc>
          <w:tcPr>
            <w:tcW w:w="3600" w:type="dxa"/>
          </w:tcPr>
          <w:p w14:paraId="32722632" w14:textId="77777777" w:rsidR="00AE06E0" w:rsidRPr="00BC5210" w:rsidRDefault="00AE06E0" w:rsidP="00AE06E0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C5210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</w:t>
            </w:r>
            <w:r w:rsidRPr="00BC5210">
              <w:rPr>
                <w:rFonts w:ascii="Angsana New" w:hAnsi="Angsana New" w:hint="cs"/>
                <w:sz w:val="30"/>
                <w:szCs w:val="30"/>
                <w:cs/>
              </w:rPr>
              <w:t>และให้บริการ</w:t>
            </w:r>
          </w:p>
          <w:p w14:paraId="0F66C051" w14:textId="60302327" w:rsidR="00AE06E0" w:rsidRPr="00BC5210" w:rsidRDefault="00AE06E0" w:rsidP="00AE06E0">
            <w:pPr>
              <w:ind w:right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5210">
              <w:rPr>
                <w:rFonts w:ascii="Angsana New" w:hAnsi="Angsana New" w:hint="cs"/>
                <w:sz w:val="30"/>
                <w:szCs w:val="30"/>
                <w:cs/>
              </w:rPr>
              <w:t xml:space="preserve">   อาคารพาณิชกรรม</w:t>
            </w:r>
          </w:p>
        </w:tc>
        <w:tc>
          <w:tcPr>
            <w:tcW w:w="1260" w:type="dxa"/>
          </w:tcPr>
          <w:p w14:paraId="507AEE87" w14:textId="77777777" w:rsidR="00AE06E0" w:rsidRPr="00BC5210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73ECAA01" w14:textId="171D93E0" w:rsidR="00AE06E0" w:rsidRPr="00BC5210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C5210">
              <w:rPr>
                <w:rFonts w:ascii="Angsana New" w:hAnsi="Angsana New"/>
                <w:sz w:val="30"/>
                <w:szCs w:val="30"/>
              </w:rPr>
              <w:t>160,477</w:t>
            </w:r>
          </w:p>
        </w:tc>
        <w:tc>
          <w:tcPr>
            <w:tcW w:w="270" w:type="dxa"/>
          </w:tcPr>
          <w:p w14:paraId="5942EC9C" w14:textId="77777777" w:rsidR="00AE06E0" w:rsidRPr="00BC5210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2F1534" w14:textId="77777777" w:rsidR="00AE06E0" w:rsidRPr="00BC5210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521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77C0D70" w14:textId="7A4D1A58" w:rsidR="00AE06E0" w:rsidRPr="00BC5210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5210">
              <w:rPr>
                <w:rFonts w:asciiTheme="majorBidi" w:hAnsiTheme="majorBidi" w:cstheme="majorBidi"/>
                <w:sz w:val="30"/>
                <w:szCs w:val="30"/>
              </w:rPr>
              <w:t>167,477</w:t>
            </w:r>
          </w:p>
        </w:tc>
        <w:tc>
          <w:tcPr>
            <w:tcW w:w="257" w:type="dxa"/>
          </w:tcPr>
          <w:p w14:paraId="6D1C69AF" w14:textId="77777777" w:rsidR="00AE06E0" w:rsidRPr="00BC5210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2D3EDD15" w14:textId="77777777" w:rsidR="00AE06E0" w:rsidRPr="00BC5210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5" w:lineRule="auto"/>
              <w:ind w:firstLine="154"/>
              <w:rPr>
                <w:rFonts w:ascii="Angsana New" w:hAnsi="Angsana New"/>
                <w:sz w:val="30"/>
                <w:szCs w:val="30"/>
              </w:rPr>
            </w:pPr>
          </w:p>
          <w:p w14:paraId="760F6345" w14:textId="5FB42ACB" w:rsidR="00AE06E0" w:rsidRPr="00BC5210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firstLine="154"/>
              <w:rPr>
                <w:rFonts w:ascii="Angsana New" w:hAnsi="Angsana New"/>
                <w:sz w:val="30"/>
                <w:szCs w:val="30"/>
              </w:rPr>
            </w:pPr>
            <w:r w:rsidRPr="00BC52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604248" w14:textId="77777777" w:rsidR="00AE06E0" w:rsidRPr="00BC5210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7E3E63" w14:textId="77777777" w:rsidR="00AE06E0" w:rsidRPr="00BC5210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52DB9381" w14:textId="4E2C55A6" w:rsidR="00AE06E0" w:rsidRPr="00BC5210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5210">
              <w:rPr>
                <w:rFonts w:ascii="Angsana New" w:hAnsi="Angsana New"/>
                <w:sz w:val="30"/>
                <w:szCs w:val="30"/>
              </w:rPr>
              <w:t>660</w:t>
            </w:r>
          </w:p>
        </w:tc>
      </w:tr>
      <w:tr w:rsidR="00AE06E0" w:rsidRPr="00E11762" w14:paraId="29FA42F7" w14:textId="77777777" w:rsidTr="007018D2">
        <w:tc>
          <w:tcPr>
            <w:tcW w:w="3600" w:type="dxa"/>
          </w:tcPr>
          <w:p w14:paraId="09A11C16" w14:textId="0BF1E236" w:rsidR="00AE06E0" w:rsidRPr="00BC5210" w:rsidRDefault="00AE06E0" w:rsidP="00AE06E0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5210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260" w:type="dxa"/>
          </w:tcPr>
          <w:p w14:paraId="04BF2D1F" w14:textId="597FFC05" w:rsidR="00AE06E0" w:rsidRPr="00BC5210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C5210">
              <w:rPr>
                <w:rFonts w:ascii="Angsana New" w:hAnsi="Angsana New"/>
                <w:sz w:val="30"/>
                <w:szCs w:val="30"/>
              </w:rPr>
              <w:t>22,991</w:t>
            </w:r>
          </w:p>
        </w:tc>
        <w:tc>
          <w:tcPr>
            <w:tcW w:w="270" w:type="dxa"/>
          </w:tcPr>
          <w:p w14:paraId="3532A96C" w14:textId="77777777" w:rsidR="00AE06E0" w:rsidRPr="00BC5210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9A5FAF" w14:textId="1DF433D2" w:rsidR="00AE06E0" w:rsidRPr="00BC5210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5210">
              <w:rPr>
                <w:rFonts w:ascii="Angsana New" w:hAnsi="Angsana New"/>
                <w:sz w:val="30"/>
                <w:szCs w:val="30"/>
                <w:lang w:eastAsia="zh-CN"/>
              </w:rPr>
              <w:t>277,830</w:t>
            </w:r>
          </w:p>
        </w:tc>
        <w:tc>
          <w:tcPr>
            <w:tcW w:w="257" w:type="dxa"/>
          </w:tcPr>
          <w:p w14:paraId="0455B969" w14:textId="77777777" w:rsidR="00AE06E0" w:rsidRPr="00BC5210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67B695EF" w14:textId="3C74B743" w:rsidR="00AE06E0" w:rsidRPr="00BC5210" w:rsidRDefault="00AE06E0" w:rsidP="00DD7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35" w:lineRule="auto"/>
              <w:ind w:right="-1257" w:firstLine="154"/>
              <w:rPr>
                <w:rFonts w:ascii="Angsana New" w:hAnsi="Angsana New"/>
                <w:sz w:val="30"/>
                <w:szCs w:val="30"/>
              </w:rPr>
            </w:pPr>
            <w:r w:rsidRPr="00BC5210">
              <w:rPr>
                <w:rFonts w:ascii="Angsana New" w:hAnsi="Angsana New"/>
                <w:sz w:val="30"/>
                <w:szCs w:val="30"/>
              </w:rPr>
              <w:t>22,743</w:t>
            </w:r>
          </w:p>
        </w:tc>
        <w:tc>
          <w:tcPr>
            <w:tcW w:w="270" w:type="dxa"/>
          </w:tcPr>
          <w:p w14:paraId="62A2D2C8" w14:textId="77777777" w:rsidR="00AE06E0" w:rsidRPr="00BC5210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7D1E25" w14:textId="64A7531D" w:rsidR="00AE06E0" w:rsidRPr="00BC5210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C5210">
              <w:rPr>
                <w:rFonts w:ascii="Angsana New" w:hAnsi="Angsana New"/>
                <w:sz w:val="30"/>
                <w:szCs w:val="30"/>
              </w:rPr>
              <w:t>501,501</w:t>
            </w:r>
          </w:p>
        </w:tc>
      </w:tr>
      <w:tr w:rsidR="00AE06E0" w:rsidRPr="00E11762" w14:paraId="47ACEC6F" w14:textId="77777777" w:rsidTr="007018D2">
        <w:tc>
          <w:tcPr>
            <w:tcW w:w="3600" w:type="dxa"/>
          </w:tcPr>
          <w:p w14:paraId="4DEDD54B" w14:textId="77777777" w:rsidR="00AE06E0" w:rsidRPr="00BC5210" w:rsidRDefault="00AE06E0" w:rsidP="00AE06E0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C5210">
              <w:rPr>
                <w:rFonts w:ascii="Angsana New" w:hAnsi="Angsana New" w:hint="cs"/>
                <w:sz w:val="30"/>
                <w:szCs w:val="30"/>
                <w:cs/>
              </w:rPr>
              <w:t>ต้นทุนจากการประกอบกิจการโรงแรมและ</w:t>
            </w:r>
          </w:p>
          <w:p w14:paraId="73495DF4" w14:textId="381C8726" w:rsidR="00AE06E0" w:rsidRPr="00BC5210" w:rsidRDefault="00AE06E0" w:rsidP="00AE06E0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5210">
              <w:rPr>
                <w:rFonts w:ascii="Angsana New" w:hAnsi="Angsana New" w:hint="cs"/>
                <w:sz w:val="30"/>
                <w:szCs w:val="30"/>
                <w:cs/>
              </w:rPr>
              <w:t xml:space="preserve">   บริการที่เกี่ยวข้อง</w:t>
            </w:r>
          </w:p>
        </w:tc>
        <w:tc>
          <w:tcPr>
            <w:tcW w:w="1260" w:type="dxa"/>
          </w:tcPr>
          <w:p w14:paraId="39797BAC" w14:textId="77777777" w:rsidR="00AE06E0" w:rsidRPr="00BC5210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0A658DE" w14:textId="048A382D" w:rsidR="00AE06E0" w:rsidRPr="00BC5210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C5210">
              <w:rPr>
                <w:rFonts w:ascii="Angsana New" w:hAnsi="Angsana New"/>
                <w:sz w:val="30"/>
                <w:szCs w:val="30"/>
              </w:rPr>
              <w:t>44,749</w:t>
            </w:r>
          </w:p>
        </w:tc>
        <w:tc>
          <w:tcPr>
            <w:tcW w:w="270" w:type="dxa"/>
          </w:tcPr>
          <w:p w14:paraId="68AC26F8" w14:textId="77777777" w:rsidR="00AE06E0" w:rsidRPr="00BC5210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99BCC9" w14:textId="77777777" w:rsidR="00AE06E0" w:rsidRPr="00BC5210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5FEEA2" w14:textId="35EC4BD4" w:rsidR="00AE06E0" w:rsidRPr="00BC5210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5210">
              <w:rPr>
                <w:rFonts w:asciiTheme="majorBidi" w:hAnsiTheme="majorBidi" w:cstheme="majorBidi"/>
                <w:sz w:val="30"/>
                <w:szCs w:val="30"/>
              </w:rPr>
              <w:t>120,292</w:t>
            </w:r>
          </w:p>
        </w:tc>
        <w:tc>
          <w:tcPr>
            <w:tcW w:w="257" w:type="dxa"/>
          </w:tcPr>
          <w:p w14:paraId="0E527DF8" w14:textId="77777777" w:rsidR="00AE06E0" w:rsidRPr="00BC5210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4525D191" w14:textId="77777777" w:rsidR="00AE06E0" w:rsidRPr="00BC5210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5" w:lineRule="auto"/>
              <w:ind w:firstLine="154"/>
              <w:rPr>
                <w:rFonts w:ascii="Angsana New" w:hAnsi="Angsana New"/>
                <w:sz w:val="30"/>
                <w:szCs w:val="30"/>
              </w:rPr>
            </w:pPr>
          </w:p>
          <w:p w14:paraId="0DB740A7" w14:textId="56E58170" w:rsidR="00AE06E0" w:rsidRPr="00BC5210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firstLine="154"/>
              <w:rPr>
                <w:rFonts w:ascii="Angsana New" w:hAnsi="Angsana New"/>
                <w:sz w:val="30"/>
                <w:szCs w:val="30"/>
              </w:rPr>
            </w:pPr>
            <w:r w:rsidRPr="00BC52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380AED" w14:textId="77777777" w:rsidR="00AE06E0" w:rsidRPr="00BC5210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A396C1" w14:textId="77777777" w:rsidR="00AE06E0" w:rsidRPr="00BC5210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</w:tabs>
              <w:spacing w:line="235" w:lineRule="auto"/>
              <w:ind w:right="-1042" w:firstLine="688"/>
              <w:rPr>
                <w:rFonts w:ascii="Angsana New" w:hAnsi="Angsana New"/>
                <w:sz w:val="30"/>
                <w:szCs w:val="30"/>
              </w:rPr>
            </w:pPr>
          </w:p>
          <w:p w14:paraId="63081224" w14:textId="47DB47A0" w:rsidR="00AE06E0" w:rsidRPr="00BC5210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  <w:tab w:val="decimal" w:pos="778"/>
              </w:tabs>
              <w:spacing w:line="235" w:lineRule="auto"/>
              <w:ind w:right="-1042" w:firstLine="598"/>
              <w:rPr>
                <w:rFonts w:ascii="Angsana New" w:hAnsi="Angsana New"/>
                <w:sz w:val="30"/>
                <w:szCs w:val="30"/>
              </w:rPr>
            </w:pPr>
            <w:r w:rsidRPr="00BC521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E06E0" w:rsidRPr="00E11762" w14:paraId="5827DFCD" w14:textId="77777777" w:rsidTr="007018D2">
        <w:tc>
          <w:tcPr>
            <w:tcW w:w="3600" w:type="dxa"/>
          </w:tcPr>
          <w:p w14:paraId="34AE5018" w14:textId="77777777" w:rsidR="00AE06E0" w:rsidRPr="00BC5210" w:rsidRDefault="00AE06E0" w:rsidP="00AE06E0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C5210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ต้นทุนการให้เช่าและให้บริการ</w:t>
            </w:r>
          </w:p>
          <w:p w14:paraId="55BA6822" w14:textId="1E43894E" w:rsidR="00AE06E0" w:rsidRPr="00BC5210" w:rsidRDefault="00AE06E0" w:rsidP="00AE06E0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5210">
              <w:rPr>
                <w:rFonts w:ascii="Angsana New" w:hAnsi="Angsana New" w:hint="cs"/>
                <w:sz w:val="30"/>
                <w:szCs w:val="30"/>
                <w:cs/>
              </w:rPr>
              <w:t xml:space="preserve">   อาคารพาณิชยกรรม</w:t>
            </w:r>
          </w:p>
        </w:tc>
        <w:tc>
          <w:tcPr>
            <w:tcW w:w="1260" w:type="dxa"/>
          </w:tcPr>
          <w:p w14:paraId="78BCD3DA" w14:textId="77777777" w:rsidR="00AE06E0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B39D40A" w14:textId="5062C8C3" w:rsidR="00AE06E0" w:rsidRPr="00BC5210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19,177</w:t>
            </w:r>
          </w:p>
        </w:tc>
        <w:tc>
          <w:tcPr>
            <w:tcW w:w="270" w:type="dxa"/>
          </w:tcPr>
          <w:p w14:paraId="24886EDB" w14:textId="77777777" w:rsidR="00AE06E0" w:rsidRPr="00BC5210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89D699" w14:textId="77777777" w:rsidR="00AE06E0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119EB4" w14:textId="55FF902F" w:rsidR="00AE06E0" w:rsidRPr="00BC5210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201,249</w:t>
            </w:r>
          </w:p>
        </w:tc>
        <w:tc>
          <w:tcPr>
            <w:tcW w:w="257" w:type="dxa"/>
          </w:tcPr>
          <w:p w14:paraId="3C021C62" w14:textId="77777777" w:rsidR="00AE06E0" w:rsidRPr="00BC5210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3CC6CF4B" w14:textId="77777777" w:rsidR="00AE06E0" w:rsidRPr="00BC5210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5" w:lineRule="auto"/>
              <w:ind w:firstLine="154"/>
              <w:rPr>
                <w:rFonts w:ascii="Angsana New" w:hAnsi="Angsana New"/>
                <w:sz w:val="30"/>
                <w:szCs w:val="30"/>
              </w:rPr>
            </w:pPr>
          </w:p>
          <w:p w14:paraId="3807AFE6" w14:textId="320B3209" w:rsidR="00AE06E0" w:rsidRPr="00BC5210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firstLine="154"/>
              <w:rPr>
                <w:rFonts w:ascii="Angsana New" w:hAnsi="Angsana New"/>
                <w:sz w:val="30"/>
                <w:szCs w:val="30"/>
              </w:rPr>
            </w:pPr>
            <w:r w:rsidRPr="00BC52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F3CB4C" w14:textId="77777777" w:rsidR="00AE06E0" w:rsidRPr="00BC5210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8B492D" w14:textId="77777777" w:rsidR="00AE06E0" w:rsidRPr="00BC5210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</w:tabs>
              <w:spacing w:line="235" w:lineRule="auto"/>
              <w:ind w:right="-1042" w:firstLine="688"/>
              <w:rPr>
                <w:rFonts w:ascii="Angsana New" w:hAnsi="Angsana New"/>
                <w:sz w:val="30"/>
                <w:szCs w:val="30"/>
              </w:rPr>
            </w:pPr>
          </w:p>
          <w:p w14:paraId="38CAD3B0" w14:textId="64832F3E" w:rsidR="00AE06E0" w:rsidRPr="00BC5210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C521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E06E0" w:rsidRPr="00E11762" w14:paraId="323C018B" w14:textId="77777777" w:rsidTr="00D66320">
        <w:tc>
          <w:tcPr>
            <w:tcW w:w="3600" w:type="dxa"/>
          </w:tcPr>
          <w:p w14:paraId="7EE9BDB0" w14:textId="09B82FFF" w:rsidR="00AE06E0" w:rsidRPr="003B2476" w:rsidRDefault="00752AD4" w:rsidP="005636FB">
            <w:pPr>
              <w:tabs>
                <w:tab w:val="clear" w:pos="227"/>
                <w:tab w:val="left" w:pos="140"/>
              </w:tabs>
              <w:ind w:left="140" w:right="160" w:hanging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ค่าใช้จ่ายเกี่ยวกับสัญญาเช่า 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br/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52AD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(2562: </w:t>
            </w:r>
            <w:r w:rsidRPr="00752AD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ค่าเช่าจ่าย</w:t>
            </w:r>
            <w:r w:rsidRPr="00752AD4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</w:tcPr>
          <w:p w14:paraId="3ABE3AA3" w14:textId="77777777" w:rsidR="00752AD4" w:rsidRDefault="00752AD4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81F13DA" w14:textId="7A160B58" w:rsidR="00AE06E0" w:rsidRPr="003B2476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26585">
              <w:rPr>
                <w:rFonts w:ascii="Angsana New" w:hAnsi="Angsana New"/>
                <w:sz w:val="30"/>
                <w:szCs w:val="30"/>
              </w:rPr>
              <w:t xml:space="preserve">8,392 </w:t>
            </w:r>
          </w:p>
        </w:tc>
        <w:tc>
          <w:tcPr>
            <w:tcW w:w="270" w:type="dxa"/>
          </w:tcPr>
          <w:p w14:paraId="0B498969" w14:textId="77777777" w:rsidR="00AE06E0" w:rsidRPr="003B2476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E45BB1" w14:textId="77777777" w:rsidR="00752AD4" w:rsidRDefault="00752AD4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  <w:p w14:paraId="1F29343F" w14:textId="2EDC48DF" w:rsidR="00AE06E0" w:rsidRPr="003B2476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7057">
              <w:rPr>
                <w:rFonts w:ascii="Angsana New" w:hAnsi="Angsana New"/>
                <w:sz w:val="30"/>
                <w:szCs w:val="30"/>
                <w:lang w:eastAsia="zh-CN"/>
              </w:rPr>
              <w:t>23,424</w:t>
            </w:r>
          </w:p>
        </w:tc>
        <w:tc>
          <w:tcPr>
            <w:tcW w:w="257" w:type="dxa"/>
          </w:tcPr>
          <w:p w14:paraId="0AC62A15" w14:textId="77777777" w:rsidR="00AE06E0" w:rsidRPr="003B2476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2C343D14" w14:textId="77777777" w:rsidR="00752AD4" w:rsidRDefault="00752AD4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F492F42" w14:textId="7A9E767B" w:rsidR="00AE06E0" w:rsidRPr="003B2476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26585">
              <w:rPr>
                <w:rFonts w:ascii="Angsana New" w:hAnsi="Angsana New"/>
                <w:sz w:val="30"/>
                <w:szCs w:val="30"/>
              </w:rPr>
              <w:t xml:space="preserve">5,373 </w:t>
            </w:r>
          </w:p>
        </w:tc>
        <w:tc>
          <w:tcPr>
            <w:tcW w:w="270" w:type="dxa"/>
          </w:tcPr>
          <w:p w14:paraId="65A6E9B1" w14:textId="77777777" w:rsidR="00AE06E0" w:rsidRPr="003B2476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FC3B2D" w14:textId="77777777" w:rsidR="00752AD4" w:rsidRDefault="00752AD4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4F6008BC" w14:textId="6B17ED6C" w:rsidR="00AE06E0" w:rsidRPr="003B2476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26585">
              <w:rPr>
                <w:rFonts w:ascii="Angsana New" w:hAnsi="Angsana New"/>
                <w:sz w:val="30"/>
                <w:szCs w:val="30"/>
              </w:rPr>
              <w:t xml:space="preserve">17,471 </w:t>
            </w:r>
          </w:p>
        </w:tc>
      </w:tr>
      <w:tr w:rsidR="00AE06E0" w:rsidRPr="00E11762" w14:paraId="7B4D85CD" w14:textId="77777777" w:rsidTr="006E4BCF">
        <w:tc>
          <w:tcPr>
            <w:tcW w:w="3600" w:type="dxa"/>
          </w:tcPr>
          <w:p w14:paraId="431404E4" w14:textId="559A1935" w:rsidR="00AE06E0" w:rsidRPr="003B2476" w:rsidRDefault="00AE06E0" w:rsidP="00AE06E0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2476"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</w:t>
            </w:r>
          </w:p>
        </w:tc>
        <w:tc>
          <w:tcPr>
            <w:tcW w:w="1260" w:type="dxa"/>
          </w:tcPr>
          <w:p w14:paraId="720C7F09" w14:textId="2BAB2DF1" w:rsidR="00AE06E0" w:rsidRPr="003B2476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26585">
              <w:rPr>
                <w:rFonts w:ascii="Angsana New" w:hAnsi="Angsana New"/>
                <w:sz w:val="30"/>
                <w:szCs w:val="30"/>
              </w:rPr>
              <w:t xml:space="preserve">34,897 </w:t>
            </w:r>
          </w:p>
        </w:tc>
        <w:tc>
          <w:tcPr>
            <w:tcW w:w="270" w:type="dxa"/>
          </w:tcPr>
          <w:p w14:paraId="64725ECC" w14:textId="77777777" w:rsidR="00AE06E0" w:rsidRPr="003B2476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ABB2EC" w14:textId="797A48AD" w:rsidR="00AE06E0" w:rsidRPr="003B2476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26585">
              <w:rPr>
                <w:rFonts w:ascii="Angsana New" w:hAnsi="Angsana New"/>
                <w:sz w:val="30"/>
                <w:szCs w:val="30"/>
              </w:rPr>
              <w:t xml:space="preserve">20,609 </w:t>
            </w:r>
          </w:p>
        </w:tc>
        <w:tc>
          <w:tcPr>
            <w:tcW w:w="257" w:type="dxa"/>
          </w:tcPr>
          <w:p w14:paraId="5FFBB00B" w14:textId="77777777" w:rsidR="00AE06E0" w:rsidRPr="003B2476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559D8B8F" w14:textId="1C4F8AB8" w:rsidR="00AE06E0" w:rsidRPr="003B2476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26585">
              <w:rPr>
                <w:rFonts w:ascii="Angsana New" w:hAnsi="Angsana New"/>
                <w:sz w:val="30"/>
                <w:szCs w:val="30"/>
              </w:rPr>
              <w:t xml:space="preserve">2,364 </w:t>
            </w:r>
          </w:p>
        </w:tc>
        <w:tc>
          <w:tcPr>
            <w:tcW w:w="270" w:type="dxa"/>
          </w:tcPr>
          <w:p w14:paraId="17FFC691" w14:textId="77777777" w:rsidR="00AE06E0" w:rsidRPr="003B2476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716571" w14:textId="5D11FC59" w:rsidR="00AE06E0" w:rsidRPr="003B2476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26585">
              <w:rPr>
                <w:rFonts w:ascii="Angsana New" w:hAnsi="Angsana New"/>
                <w:sz w:val="30"/>
                <w:szCs w:val="30"/>
              </w:rPr>
              <w:t xml:space="preserve">2,254 </w:t>
            </w:r>
          </w:p>
        </w:tc>
      </w:tr>
      <w:tr w:rsidR="00AE06E0" w:rsidRPr="00E11762" w14:paraId="6652BCE2" w14:textId="77777777" w:rsidTr="006E4BCF">
        <w:tc>
          <w:tcPr>
            <w:tcW w:w="3600" w:type="dxa"/>
          </w:tcPr>
          <w:p w14:paraId="6812FCEF" w14:textId="3557905B" w:rsidR="00AE06E0" w:rsidRPr="003B2476" w:rsidRDefault="00AE06E0" w:rsidP="00AE06E0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2476">
              <w:rPr>
                <w:rFonts w:ascii="Angsana New" w:hAnsi="Angsana New" w:hint="cs"/>
                <w:sz w:val="30"/>
                <w:szCs w:val="30"/>
                <w:cs/>
              </w:rPr>
              <w:t>ค่าบริการสารสนเทศ</w:t>
            </w:r>
          </w:p>
        </w:tc>
        <w:tc>
          <w:tcPr>
            <w:tcW w:w="1260" w:type="dxa"/>
          </w:tcPr>
          <w:p w14:paraId="3B7E5995" w14:textId="56E220C6" w:rsidR="00AE06E0" w:rsidRPr="003B2476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26585">
              <w:rPr>
                <w:rFonts w:ascii="Angsana New" w:hAnsi="Angsana New"/>
                <w:sz w:val="30"/>
                <w:szCs w:val="30"/>
              </w:rPr>
              <w:t xml:space="preserve">20,997 </w:t>
            </w:r>
          </w:p>
        </w:tc>
        <w:tc>
          <w:tcPr>
            <w:tcW w:w="270" w:type="dxa"/>
          </w:tcPr>
          <w:p w14:paraId="793F6D29" w14:textId="77777777" w:rsidR="00AE06E0" w:rsidRPr="003B2476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4BBB67" w14:textId="51C810C6" w:rsidR="00AE06E0" w:rsidRPr="003B2476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26585">
              <w:rPr>
                <w:rFonts w:ascii="Angsana New" w:hAnsi="Angsana New"/>
                <w:sz w:val="30"/>
                <w:szCs w:val="30"/>
              </w:rPr>
              <w:t xml:space="preserve">23,921 </w:t>
            </w:r>
          </w:p>
        </w:tc>
        <w:tc>
          <w:tcPr>
            <w:tcW w:w="257" w:type="dxa"/>
          </w:tcPr>
          <w:p w14:paraId="21611B7D" w14:textId="77777777" w:rsidR="00AE06E0" w:rsidRPr="003B2476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25683F50" w14:textId="23B23311" w:rsidR="00AE06E0" w:rsidRPr="003B2476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26585">
              <w:rPr>
                <w:rFonts w:ascii="Angsana New" w:hAnsi="Angsana New"/>
                <w:sz w:val="30"/>
                <w:szCs w:val="30"/>
              </w:rPr>
              <w:t xml:space="preserve">13,127 </w:t>
            </w:r>
          </w:p>
        </w:tc>
        <w:tc>
          <w:tcPr>
            <w:tcW w:w="270" w:type="dxa"/>
          </w:tcPr>
          <w:p w14:paraId="2B519CAE" w14:textId="77777777" w:rsidR="00AE06E0" w:rsidRPr="003B2476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F49706" w14:textId="5A946F8F" w:rsidR="00AE06E0" w:rsidRPr="003B2476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26585">
              <w:rPr>
                <w:rFonts w:ascii="Angsana New" w:hAnsi="Angsana New"/>
                <w:sz w:val="30"/>
                <w:szCs w:val="30"/>
              </w:rPr>
              <w:t>11,954</w:t>
            </w:r>
          </w:p>
        </w:tc>
      </w:tr>
      <w:tr w:rsidR="00752AD4" w:rsidRPr="00E11762" w14:paraId="7D82D787" w14:textId="77777777" w:rsidTr="00752AD4">
        <w:tc>
          <w:tcPr>
            <w:tcW w:w="3600" w:type="dxa"/>
          </w:tcPr>
          <w:p w14:paraId="5ADFD465" w14:textId="77777777" w:rsidR="00752AD4" w:rsidRPr="00BC5210" w:rsidRDefault="00752AD4" w:rsidP="00752AD4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5210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57E3FAE9" w14:textId="77777777" w:rsidR="00752AD4" w:rsidRPr="00BC5210" w:rsidRDefault="00752AD4" w:rsidP="0075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C5210">
              <w:rPr>
                <w:rFonts w:ascii="Angsana New" w:hAnsi="Angsana New"/>
                <w:sz w:val="30"/>
                <w:szCs w:val="30"/>
              </w:rPr>
              <w:t>34,504</w:t>
            </w:r>
          </w:p>
        </w:tc>
        <w:tc>
          <w:tcPr>
            <w:tcW w:w="270" w:type="dxa"/>
          </w:tcPr>
          <w:p w14:paraId="601D9CC7" w14:textId="77777777" w:rsidR="00752AD4" w:rsidRPr="00BC5210" w:rsidRDefault="00752AD4" w:rsidP="0075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1459DA" w14:textId="77777777" w:rsidR="00752AD4" w:rsidRPr="00BC5210" w:rsidRDefault="00752AD4" w:rsidP="0075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BC5210">
              <w:rPr>
                <w:rFonts w:ascii="Angsana New" w:hAnsi="Angsana New"/>
                <w:sz w:val="30"/>
                <w:szCs w:val="30"/>
                <w:cs/>
              </w:rPr>
              <w:t>293</w:t>
            </w:r>
            <w:r w:rsidRPr="00BC5210">
              <w:rPr>
                <w:rFonts w:ascii="Angsana New" w:hAnsi="Angsana New"/>
                <w:sz w:val="30"/>
                <w:szCs w:val="30"/>
              </w:rPr>
              <w:t>,</w:t>
            </w:r>
            <w:r w:rsidRPr="00BC5210">
              <w:rPr>
                <w:rFonts w:ascii="Angsana New" w:hAnsi="Angsana New"/>
                <w:sz w:val="30"/>
                <w:szCs w:val="30"/>
                <w:cs/>
              </w:rPr>
              <w:t>222</w:t>
            </w:r>
          </w:p>
        </w:tc>
        <w:tc>
          <w:tcPr>
            <w:tcW w:w="257" w:type="dxa"/>
          </w:tcPr>
          <w:p w14:paraId="06C7FF0D" w14:textId="77777777" w:rsidR="00752AD4" w:rsidRPr="00BC5210" w:rsidRDefault="00752AD4" w:rsidP="0075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41905D21" w14:textId="77777777" w:rsidR="00752AD4" w:rsidRPr="00BC5210" w:rsidRDefault="00752AD4" w:rsidP="0075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C5210">
              <w:rPr>
                <w:rFonts w:ascii="Angsana New" w:hAnsi="Angsana New"/>
                <w:sz w:val="30"/>
                <w:szCs w:val="30"/>
              </w:rPr>
              <w:t>410</w:t>
            </w:r>
          </w:p>
        </w:tc>
        <w:tc>
          <w:tcPr>
            <w:tcW w:w="270" w:type="dxa"/>
          </w:tcPr>
          <w:p w14:paraId="5A5198CC" w14:textId="77777777" w:rsidR="00752AD4" w:rsidRPr="00BC5210" w:rsidRDefault="00752AD4" w:rsidP="0075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5FB3D6" w14:textId="77777777" w:rsidR="00752AD4" w:rsidRPr="00BC5210" w:rsidRDefault="00752AD4" w:rsidP="0075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354" w:firstLine="609"/>
              <w:rPr>
                <w:rFonts w:ascii="Angsana New" w:hAnsi="Angsana New"/>
                <w:sz w:val="30"/>
                <w:szCs w:val="30"/>
              </w:rPr>
            </w:pPr>
            <w:r w:rsidRPr="00BC521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E06E0" w:rsidRPr="00E11762" w14:paraId="26343B01" w14:textId="77777777" w:rsidTr="006E4BCF">
        <w:tc>
          <w:tcPr>
            <w:tcW w:w="3600" w:type="dxa"/>
          </w:tcPr>
          <w:p w14:paraId="0F25261C" w14:textId="16D17914" w:rsidR="00AE06E0" w:rsidRPr="003B2476" w:rsidRDefault="00AE06E0" w:rsidP="00AE06E0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247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1F33CB41" w14:textId="1CDC4CC6" w:rsidR="00AE06E0" w:rsidRPr="003B2476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26585">
              <w:rPr>
                <w:rFonts w:ascii="Angsana New" w:hAnsi="Angsana New"/>
                <w:sz w:val="30"/>
                <w:szCs w:val="30"/>
              </w:rPr>
              <w:t>16,195</w:t>
            </w:r>
          </w:p>
        </w:tc>
        <w:tc>
          <w:tcPr>
            <w:tcW w:w="270" w:type="dxa"/>
          </w:tcPr>
          <w:p w14:paraId="2109303E" w14:textId="77777777" w:rsidR="00AE06E0" w:rsidRPr="003B2476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8C73C4" w14:textId="4801702C" w:rsidR="00AE06E0" w:rsidRPr="003B2476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26585">
              <w:rPr>
                <w:rFonts w:ascii="Angsana New" w:hAnsi="Angsana New"/>
                <w:sz w:val="30"/>
                <w:szCs w:val="30"/>
              </w:rPr>
              <w:t>30,127</w:t>
            </w:r>
          </w:p>
        </w:tc>
        <w:tc>
          <w:tcPr>
            <w:tcW w:w="257" w:type="dxa"/>
          </w:tcPr>
          <w:p w14:paraId="3F421DB7" w14:textId="77777777" w:rsidR="00AE06E0" w:rsidRPr="003B2476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667AC487" w14:textId="7DED20A6" w:rsidR="00AE06E0" w:rsidRPr="003B2476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26585">
              <w:rPr>
                <w:rFonts w:ascii="Angsana New" w:hAnsi="Angsana New"/>
                <w:sz w:val="30"/>
                <w:szCs w:val="30"/>
              </w:rPr>
              <w:t xml:space="preserve">4,052 </w:t>
            </w:r>
          </w:p>
        </w:tc>
        <w:tc>
          <w:tcPr>
            <w:tcW w:w="270" w:type="dxa"/>
          </w:tcPr>
          <w:p w14:paraId="0ED26116" w14:textId="77777777" w:rsidR="00AE06E0" w:rsidRPr="003B2476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E34E01" w14:textId="34F48E7A" w:rsidR="00AE06E0" w:rsidRPr="003B2476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26585">
              <w:rPr>
                <w:rFonts w:ascii="Angsana New" w:hAnsi="Angsana New"/>
                <w:sz w:val="30"/>
                <w:szCs w:val="30"/>
              </w:rPr>
              <w:t>8,4</w:t>
            </w:r>
            <w:r>
              <w:rPr>
                <w:rFonts w:ascii="Angsana New" w:hAnsi="Angsana New"/>
                <w:sz w:val="30"/>
                <w:szCs w:val="30"/>
              </w:rPr>
              <w:t>98</w:t>
            </w:r>
          </w:p>
        </w:tc>
      </w:tr>
      <w:tr w:rsidR="00AE06E0" w:rsidRPr="00E11762" w14:paraId="60AADF1E" w14:textId="77777777" w:rsidTr="007018D2">
        <w:tc>
          <w:tcPr>
            <w:tcW w:w="3600" w:type="dxa"/>
          </w:tcPr>
          <w:p w14:paraId="78C2D427" w14:textId="163E6183" w:rsidR="00AE06E0" w:rsidRPr="00E11762" w:rsidRDefault="00AE06E0" w:rsidP="00AE06E0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ซื้ออสังหาริมทรัพย์เพื่อการลงทุน</w:t>
            </w:r>
          </w:p>
        </w:tc>
        <w:tc>
          <w:tcPr>
            <w:tcW w:w="1260" w:type="dxa"/>
          </w:tcPr>
          <w:p w14:paraId="6551D0C1" w14:textId="722F895F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126,918</w:t>
            </w:r>
          </w:p>
        </w:tc>
        <w:tc>
          <w:tcPr>
            <w:tcW w:w="270" w:type="dxa"/>
          </w:tcPr>
          <w:p w14:paraId="0EC26E3B" w14:textId="77777777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0B9969" w14:textId="24B5F6DA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354" w:firstLine="775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5C093207" w14:textId="77777777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67D10B0F" w14:textId="73CBCE0D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354" w:firstLine="609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A23A74" w14:textId="77777777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A96595" w14:textId="6CACC626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354" w:firstLine="609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E06E0" w:rsidRPr="00E11762" w14:paraId="67C32460" w14:textId="77777777" w:rsidTr="007018D2">
        <w:tc>
          <w:tcPr>
            <w:tcW w:w="3600" w:type="dxa"/>
          </w:tcPr>
          <w:p w14:paraId="3BBD1354" w14:textId="44576804" w:rsidR="00AE06E0" w:rsidRPr="00E11762" w:rsidRDefault="00AE06E0" w:rsidP="00AE06E0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จำหน่ายอสังหาริมทรัพย์เพื่อการลงทุน</w:t>
            </w:r>
          </w:p>
        </w:tc>
        <w:tc>
          <w:tcPr>
            <w:tcW w:w="1260" w:type="dxa"/>
          </w:tcPr>
          <w:p w14:paraId="5F9B4C90" w14:textId="683E45EE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354" w:firstLine="775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D5225A" w14:textId="77777777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93C212" w14:textId="380DAB8E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126,918</w:t>
            </w:r>
          </w:p>
        </w:tc>
        <w:tc>
          <w:tcPr>
            <w:tcW w:w="257" w:type="dxa"/>
          </w:tcPr>
          <w:p w14:paraId="7988EB2D" w14:textId="77777777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14B317DC" w14:textId="7F7B363B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354" w:firstLine="609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A71CBA" w14:textId="77777777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05E22F" w14:textId="34DC78DC" w:rsidR="00AE06E0" w:rsidRPr="00E11762" w:rsidRDefault="00AE06E0" w:rsidP="00AE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354" w:firstLine="609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BCDD8E0" w14:textId="5AA15105" w:rsidR="00F63544" w:rsidRPr="00E11762" w:rsidRDefault="00F63544" w:rsidP="00171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9AE0F1E" w14:textId="678A542F" w:rsidR="00942BC5" w:rsidRPr="00E11762" w:rsidRDefault="00942BC5" w:rsidP="00171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11762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F2129C" w:rsidRPr="00E11762">
        <w:rPr>
          <w:rFonts w:ascii="Angsana New" w:hAnsi="Angsana New"/>
          <w:sz w:val="30"/>
          <w:szCs w:val="30"/>
        </w:rPr>
        <w:t>2562</w:t>
      </w:r>
      <w:r w:rsidRPr="00E11762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บริษัทย่อยแห่งหนึ่งของบริษัท</w:t>
      </w:r>
      <w:r w:rsidR="00EA0924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 xml:space="preserve">ขายสินทรัพย์ระหว่างก่อสร้างและติดตั้งของโครงการอสังหาริมทรัพย์เพื่อการลงทุน ที่มูลค่าสุทธิทางบัญชี </w:t>
      </w:r>
      <w:r w:rsidRPr="00E11762">
        <w:rPr>
          <w:rFonts w:ascii="Angsana New" w:hAnsi="Angsana New"/>
          <w:sz w:val="30"/>
          <w:szCs w:val="30"/>
        </w:rPr>
        <w:t>126</w:t>
      </w:r>
      <w:r w:rsidR="00767A6F">
        <w:rPr>
          <w:rFonts w:ascii="Angsana New" w:hAnsi="Angsana New"/>
          <w:sz w:val="30"/>
          <w:szCs w:val="30"/>
        </w:rPr>
        <w:t>.92</w:t>
      </w:r>
      <w:r w:rsidRPr="00E11762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 xml:space="preserve">ล้านบาท ไม่มีกำไรหรือขาดทุนเกิดขึ้นจากการทำรายการดังกล่าว </w:t>
      </w:r>
    </w:p>
    <w:p w14:paraId="2AE4C7B5" w14:textId="40C08B2C" w:rsidR="00A43BED" w:rsidRPr="00E31F58" w:rsidRDefault="00A43BED" w:rsidP="00245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305E551" w14:textId="1B82AE08" w:rsidR="00B019A5" w:rsidRPr="00E11762" w:rsidRDefault="00B019A5" w:rsidP="00B019A5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F2129C" w:rsidRPr="00E11762">
        <w:rPr>
          <w:rFonts w:ascii="Angsana New" w:hAnsi="Angsana New"/>
          <w:sz w:val="30"/>
          <w:szCs w:val="30"/>
        </w:rPr>
        <w:t>31</w:t>
      </w:r>
      <w:r w:rsidRPr="00E11762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14:paraId="643B0308" w14:textId="77777777" w:rsidR="00B019A5" w:rsidRPr="00E31F58" w:rsidRDefault="00B019A5" w:rsidP="00171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62"/>
        <w:gridCol w:w="1258"/>
        <w:gridCol w:w="264"/>
        <w:gridCol w:w="1268"/>
        <w:gridCol w:w="270"/>
        <w:gridCol w:w="1172"/>
        <w:gridCol w:w="255"/>
        <w:gridCol w:w="1185"/>
      </w:tblGrid>
      <w:tr w:rsidR="00B019A5" w:rsidRPr="00E11762" w14:paraId="25DAECF2" w14:textId="77777777" w:rsidTr="00832A35">
        <w:trPr>
          <w:trHeight w:val="20"/>
          <w:tblHeader/>
        </w:trPr>
        <w:tc>
          <w:tcPr>
            <w:tcW w:w="1994" w:type="pct"/>
            <w:shd w:val="clear" w:color="auto" w:fill="auto"/>
          </w:tcPr>
          <w:p w14:paraId="46F022FF" w14:textId="77777777" w:rsidR="00B019A5" w:rsidRPr="00E11762" w:rsidRDefault="00B019A5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79" w:type="pct"/>
            <w:gridSpan w:val="3"/>
            <w:shd w:val="clear" w:color="auto" w:fill="auto"/>
          </w:tcPr>
          <w:p w14:paraId="057B695B" w14:textId="77777777" w:rsidR="00B019A5" w:rsidRPr="00E11762" w:rsidRDefault="00B019A5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6A857DEE" w14:textId="77777777" w:rsidR="00B019A5" w:rsidRPr="00E11762" w:rsidRDefault="00B019A5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84" w:type="pct"/>
            <w:gridSpan w:val="3"/>
            <w:shd w:val="clear" w:color="auto" w:fill="auto"/>
          </w:tcPr>
          <w:p w14:paraId="1E3D044E" w14:textId="77777777" w:rsidR="00B019A5" w:rsidRPr="00E11762" w:rsidRDefault="00B019A5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  <w:r w:rsidRPr="00E11762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3E1120" w:rsidRPr="00E11762" w14:paraId="0C2C734F" w14:textId="77777777" w:rsidTr="00832A35">
        <w:trPr>
          <w:trHeight w:val="20"/>
          <w:tblHeader/>
        </w:trPr>
        <w:tc>
          <w:tcPr>
            <w:tcW w:w="1994" w:type="pct"/>
            <w:shd w:val="clear" w:color="auto" w:fill="auto"/>
          </w:tcPr>
          <w:p w14:paraId="5AC0B3C3" w14:textId="77777777" w:rsidR="003E1120" w:rsidRPr="00E11762" w:rsidRDefault="003E1120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14:paraId="2DBD345B" w14:textId="57DFE58E" w:rsidR="003E1120" w:rsidRPr="00E11762" w:rsidRDefault="003E1120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0" w:type="pct"/>
            <w:shd w:val="clear" w:color="auto" w:fill="auto"/>
          </w:tcPr>
          <w:p w14:paraId="4E8E4BD8" w14:textId="77777777" w:rsidR="003E1120" w:rsidRPr="00E11762" w:rsidRDefault="003E1120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44006D91" w14:textId="30868BC4" w:rsidR="003E1120" w:rsidRPr="00E11762" w:rsidRDefault="003E1120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  <w:shd w:val="clear" w:color="auto" w:fill="auto"/>
          </w:tcPr>
          <w:p w14:paraId="5F78342F" w14:textId="77777777" w:rsidR="003E1120" w:rsidRPr="00E11762" w:rsidRDefault="003E1120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176C71E" w14:textId="602BDA88" w:rsidR="003E1120" w:rsidRPr="00E11762" w:rsidRDefault="003E1120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" w:type="pct"/>
            <w:shd w:val="clear" w:color="auto" w:fill="auto"/>
          </w:tcPr>
          <w:p w14:paraId="64C18DC8" w14:textId="77777777" w:rsidR="003E1120" w:rsidRPr="00E11762" w:rsidRDefault="003E1120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70692139" w14:textId="6D5C1AC8" w:rsidR="003E1120" w:rsidRPr="00E11762" w:rsidRDefault="003E1120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D38FD" w:rsidRPr="00E11762" w14:paraId="323562B5" w14:textId="77777777" w:rsidTr="00832A35">
        <w:trPr>
          <w:trHeight w:val="20"/>
          <w:tblHeader/>
        </w:trPr>
        <w:tc>
          <w:tcPr>
            <w:tcW w:w="1994" w:type="pct"/>
            <w:shd w:val="clear" w:color="auto" w:fill="auto"/>
          </w:tcPr>
          <w:p w14:paraId="20504AE2" w14:textId="77777777" w:rsidR="00BD38FD" w:rsidRPr="00E11762" w:rsidRDefault="00BD38FD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  <w:vAlign w:val="center"/>
          </w:tcPr>
          <w:p w14:paraId="435587E2" w14:textId="77777777" w:rsidR="00BD38FD" w:rsidRPr="00E11762" w:rsidRDefault="00BD38FD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center"/>
          </w:tcPr>
          <w:p w14:paraId="434AC364" w14:textId="77777777" w:rsidR="00BD38FD" w:rsidRPr="00E11762" w:rsidRDefault="00BD38FD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  <w:vAlign w:val="center"/>
          </w:tcPr>
          <w:p w14:paraId="2636A873" w14:textId="77777777" w:rsidR="00BD38FD" w:rsidRPr="00E11762" w:rsidRDefault="00BD38FD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</w:tabs>
              <w:spacing w:line="216" w:lineRule="auto"/>
              <w:ind w:left="-100" w:right="-110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43" w:type="pct"/>
            <w:shd w:val="clear" w:color="auto" w:fill="auto"/>
          </w:tcPr>
          <w:p w14:paraId="19E90471" w14:textId="77777777" w:rsidR="00BD38FD" w:rsidRPr="00E11762" w:rsidRDefault="00BD38FD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1B5C3387" w14:textId="77777777" w:rsidR="00BD38FD" w:rsidRPr="00E11762" w:rsidRDefault="00BD38FD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  <w:vAlign w:val="center"/>
          </w:tcPr>
          <w:p w14:paraId="3B3178AB" w14:textId="77777777" w:rsidR="00BD38FD" w:rsidRPr="00E11762" w:rsidRDefault="00BD38FD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14:paraId="73EEFB8E" w14:textId="77777777" w:rsidR="00BD38FD" w:rsidRPr="00E11762" w:rsidRDefault="00BD38FD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</w:tr>
      <w:tr w:rsidR="00F2129C" w:rsidRPr="00E11762" w14:paraId="0AE6B0CC" w14:textId="77777777" w:rsidTr="006D0BBB">
        <w:trPr>
          <w:trHeight w:val="20"/>
          <w:tblHeader/>
        </w:trPr>
        <w:tc>
          <w:tcPr>
            <w:tcW w:w="1994" w:type="pct"/>
            <w:shd w:val="clear" w:color="auto" w:fill="auto"/>
          </w:tcPr>
          <w:p w14:paraId="0903908E" w14:textId="77777777" w:rsidR="00F2129C" w:rsidRPr="00E11762" w:rsidRDefault="00F2129C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006" w:type="pct"/>
            <w:gridSpan w:val="7"/>
            <w:shd w:val="clear" w:color="auto" w:fill="auto"/>
            <w:vAlign w:val="center"/>
          </w:tcPr>
          <w:p w14:paraId="38D2D29D" w14:textId="676DAEB4" w:rsidR="00F2129C" w:rsidRPr="00E11762" w:rsidRDefault="00F2129C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B019A5" w:rsidRPr="00E11762" w14:paraId="70E6D118" w14:textId="77777777" w:rsidTr="006D0BBB">
        <w:trPr>
          <w:trHeight w:val="20"/>
        </w:trPr>
        <w:tc>
          <w:tcPr>
            <w:tcW w:w="1994" w:type="pct"/>
            <w:shd w:val="clear" w:color="auto" w:fill="auto"/>
          </w:tcPr>
          <w:p w14:paraId="451897CA" w14:textId="74763399" w:rsidR="00B019A5" w:rsidRPr="00E11762" w:rsidRDefault="001F77E7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  <w:t>ลูกหนี้การค้</w:t>
            </w:r>
            <w:r w:rsidRPr="00E11762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า</w:t>
            </w:r>
          </w:p>
        </w:tc>
        <w:tc>
          <w:tcPr>
            <w:tcW w:w="3006" w:type="pct"/>
            <w:gridSpan w:val="7"/>
            <w:shd w:val="clear" w:color="auto" w:fill="auto"/>
          </w:tcPr>
          <w:p w14:paraId="5B83F8A6" w14:textId="75D42553" w:rsidR="00B019A5" w:rsidRPr="00E11762" w:rsidRDefault="00B019A5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</w:rPr>
            </w:pPr>
          </w:p>
        </w:tc>
      </w:tr>
      <w:tr w:rsidR="003D0E6E" w:rsidRPr="00E11762" w14:paraId="45EABA16" w14:textId="77777777" w:rsidTr="00832A35">
        <w:trPr>
          <w:trHeight w:val="335"/>
        </w:trPr>
        <w:tc>
          <w:tcPr>
            <w:tcW w:w="1994" w:type="pct"/>
            <w:shd w:val="clear" w:color="auto" w:fill="auto"/>
          </w:tcPr>
          <w:p w14:paraId="61F068EC" w14:textId="77777777" w:rsidR="003D0E6E" w:rsidRPr="00E11762" w:rsidRDefault="003D0E6E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  <w:r w:rsidRPr="00E11762">
              <w:rPr>
                <w:rFonts w:ascii="Angsana New" w:hAnsi="Angsana New"/>
                <w:b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667" w:type="pct"/>
            <w:tcBorders>
              <w:bottom w:val="double" w:sz="4" w:space="0" w:color="auto"/>
            </w:tcBorders>
            <w:shd w:val="clear" w:color="auto" w:fill="auto"/>
          </w:tcPr>
          <w:p w14:paraId="5EF61274" w14:textId="1782F3DA" w:rsidR="003D0E6E" w:rsidRPr="00E11762" w:rsidRDefault="003D0E6E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16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A41B2" w:rsidRPr="00E11762">
              <w:rPr>
                <w:rFonts w:ascii="Angsana New" w:hAnsi="Angsana New"/>
                <w:b/>
                <w:bCs/>
                <w:sz w:val="30"/>
                <w:szCs w:val="30"/>
              </w:rPr>
              <w:t>2,265</w:t>
            </w:r>
          </w:p>
        </w:tc>
        <w:tc>
          <w:tcPr>
            <w:tcW w:w="140" w:type="pct"/>
            <w:shd w:val="clear" w:color="auto" w:fill="auto"/>
          </w:tcPr>
          <w:p w14:paraId="212EDB7C" w14:textId="77777777" w:rsidR="003D0E6E" w:rsidRPr="00E11762" w:rsidRDefault="003D0E6E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double" w:sz="4" w:space="0" w:color="auto"/>
            </w:tcBorders>
            <w:shd w:val="clear" w:color="auto" w:fill="auto"/>
          </w:tcPr>
          <w:p w14:paraId="1DA6FABE" w14:textId="2C0F346B" w:rsidR="003D0E6E" w:rsidRPr="00E11762" w:rsidRDefault="003D0E6E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16" w:lineRule="auto"/>
              <w:ind w:right="-1623" w:firstLine="5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47,573</w:t>
            </w:r>
          </w:p>
        </w:tc>
        <w:tc>
          <w:tcPr>
            <w:tcW w:w="143" w:type="pct"/>
            <w:shd w:val="clear" w:color="auto" w:fill="auto"/>
          </w:tcPr>
          <w:p w14:paraId="29EE0492" w14:textId="77777777" w:rsidR="003D0E6E" w:rsidRPr="00E11762" w:rsidRDefault="003D0E6E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  <w:shd w:val="clear" w:color="auto" w:fill="auto"/>
          </w:tcPr>
          <w:p w14:paraId="2B321BB3" w14:textId="585B6A42" w:rsidR="003D0E6E" w:rsidRPr="00E11762" w:rsidRDefault="003D0E6E" w:rsidP="004C5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3C5D6085" w14:textId="77777777" w:rsidR="003D0E6E" w:rsidRPr="00E11762" w:rsidRDefault="003D0E6E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  <w:shd w:val="clear" w:color="auto" w:fill="auto"/>
          </w:tcPr>
          <w:p w14:paraId="654C9486" w14:textId="4722F3F9" w:rsidR="003D0E6E" w:rsidRPr="00E11762" w:rsidRDefault="003D0E6E" w:rsidP="004C5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990" w:firstLine="699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D0E6E" w:rsidRPr="00E11762" w14:paraId="37A2CCBF" w14:textId="77777777" w:rsidTr="00832A35">
        <w:trPr>
          <w:trHeight w:val="20"/>
        </w:trPr>
        <w:tc>
          <w:tcPr>
            <w:tcW w:w="1994" w:type="pct"/>
            <w:shd w:val="clear" w:color="auto" w:fill="auto"/>
          </w:tcPr>
          <w:p w14:paraId="1171EB1E" w14:textId="77777777" w:rsidR="003D0E6E" w:rsidRPr="00E11762" w:rsidRDefault="003D0E6E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667" w:type="pct"/>
            <w:tcBorders>
              <w:top w:val="double" w:sz="4" w:space="0" w:color="auto"/>
            </w:tcBorders>
            <w:shd w:val="clear" w:color="auto" w:fill="auto"/>
          </w:tcPr>
          <w:p w14:paraId="5A5594D2" w14:textId="77777777" w:rsidR="003D0E6E" w:rsidRPr="00E11762" w:rsidRDefault="003D0E6E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16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203B1B9A" w14:textId="77777777" w:rsidR="003D0E6E" w:rsidRPr="00E11762" w:rsidRDefault="003D0E6E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double" w:sz="4" w:space="0" w:color="auto"/>
            </w:tcBorders>
            <w:shd w:val="clear" w:color="auto" w:fill="auto"/>
          </w:tcPr>
          <w:p w14:paraId="169E9839" w14:textId="77777777" w:rsidR="003D0E6E" w:rsidRPr="00E11762" w:rsidRDefault="003D0E6E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16" w:lineRule="auto"/>
              <w:ind w:right="-1623" w:firstLine="4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D427BCD" w14:textId="77777777" w:rsidR="003D0E6E" w:rsidRPr="00E11762" w:rsidRDefault="003D0E6E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  <w:shd w:val="clear" w:color="auto" w:fill="auto"/>
          </w:tcPr>
          <w:p w14:paraId="5A94510C" w14:textId="77777777" w:rsidR="003D0E6E" w:rsidRPr="00E11762" w:rsidRDefault="003D0E6E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" w:type="pct"/>
            <w:shd w:val="clear" w:color="auto" w:fill="auto"/>
          </w:tcPr>
          <w:p w14:paraId="06F61094" w14:textId="77777777" w:rsidR="003D0E6E" w:rsidRPr="00E11762" w:rsidRDefault="003D0E6E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  <w:shd w:val="clear" w:color="auto" w:fill="auto"/>
          </w:tcPr>
          <w:p w14:paraId="28E6C1BA" w14:textId="77777777" w:rsidR="003D0E6E" w:rsidRPr="00E11762" w:rsidRDefault="003D0E6E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D0E6E" w:rsidRPr="00E11762" w14:paraId="1BF7D25B" w14:textId="77777777" w:rsidTr="00832A35">
        <w:trPr>
          <w:trHeight w:val="20"/>
        </w:trPr>
        <w:tc>
          <w:tcPr>
            <w:tcW w:w="1994" w:type="pct"/>
            <w:shd w:val="clear" w:color="auto" w:fill="auto"/>
          </w:tcPr>
          <w:p w14:paraId="56B301C4" w14:textId="699CEEC9" w:rsidR="003D0E6E" w:rsidRPr="00E11762" w:rsidRDefault="003D0E6E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  <w:t>ลูกหนี้</w:t>
            </w:r>
            <w:r w:rsidR="00767A6F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หมุนเวียน</w:t>
            </w:r>
            <w:r w:rsidRPr="00E11762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667" w:type="pct"/>
            <w:shd w:val="clear" w:color="auto" w:fill="auto"/>
          </w:tcPr>
          <w:p w14:paraId="2C5794D8" w14:textId="77777777" w:rsidR="003D0E6E" w:rsidRPr="00E11762" w:rsidRDefault="003D0E6E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16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36F5F7BD" w14:textId="77777777" w:rsidR="003D0E6E" w:rsidRPr="00E11762" w:rsidRDefault="003D0E6E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152DDC43" w14:textId="77777777" w:rsidR="003D0E6E" w:rsidRPr="00E11762" w:rsidRDefault="003D0E6E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16" w:lineRule="auto"/>
              <w:ind w:right="-1623" w:firstLine="4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B67BE93" w14:textId="77777777" w:rsidR="003D0E6E" w:rsidRPr="00E11762" w:rsidRDefault="003D0E6E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606C4C5" w14:textId="77777777" w:rsidR="003D0E6E" w:rsidRPr="00E11762" w:rsidRDefault="003D0E6E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" w:type="pct"/>
            <w:shd w:val="clear" w:color="auto" w:fill="auto"/>
          </w:tcPr>
          <w:p w14:paraId="7CB7C2AF" w14:textId="77777777" w:rsidR="003D0E6E" w:rsidRPr="00E11762" w:rsidRDefault="003D0E6E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30B49D00" w14:textId="77777777" w:rsidR="003D0E6E" w:rsidRPr="00E11762" w:rsidRDefault="003D0E6E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17996" w:rsidRPr="00E11762" w14:paraId="16BA66B9" w14:textId="77777777" w:rsidTr="00832A35">
        <w:trPr>
          <w:trHeight w:val="20"/>
        </w:trPr>
        <w:tc>
          <w:tcPr>
            <w:tcW w:w="1994" w:type="pct"/>
            <w:shd w:val="clear" w:color="auto" w:fill="auto"/>
          </w:tcPr>
          <w:p w14:paraId="5BF92BF3" w14:textId="0C998D1A" w:rsidR="00417996" w:rsidRPr="00E11762" w:rsidRDefault="00417996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7" w:type="pct"/>
            <w:shd w:val="clear" w:color="auto" w:fill="auto"/>
          </w:tcPr>
          <w:p w14:paraId="0117DDCD" w14:textId="23124F30" w:rsidR="00417996" w:rsidRPr="00E11762" w:rsidRDefault="00417996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16" w:lineRule="auto"/>
              <w:ind w:right="-1623" w:firstLine="775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0BA4B0C2" w14:textId="77777777" w:rsidR="00417996" w:rsidRPr="00E11762" w:rsidRDefault="00417996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481DA731" w14:textId="6436DAB4" w:rsidR="00417996" w:rsidRPr="00E11762" w:rsidRDefault="00417996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16" w:lineRule="auto"/>
              <w:ind w:right="-1623" w:firstLine="7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4A3E84B" w14:textId="77777777" w:rsidR="00417996" w:rsidRPr="00E11762" w:rsidRDefault="00417996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F134D2E" w14:textId="38DC37D6" w:rsidR="00417996" w:rsidRPr="00E11762" w:rsidRDefault="00417996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74,621</w:t>
            </w:r>
          </w:p>
        </w:tc>
        <w:tc>
          <w:tcPr>
            <w:tcW w:w="135" w:type="pct"/>
            <w:shd w:val="clear" w:color="auto" w:fill="auto"/>
          </w:tcPr>
          <w:p w14:paraId="72849F92" w14:textId="77777777" w:rsidR="00417996" w:rsidRPr="00E11762" w:rsidRDefault="00417996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64EA9747" w14:textId="6518737C" w:rsidR="00417996" w:rsidRPr="00E11762" w:rsidRDefault="00417996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16" w:lineRule="auto"/>
              <w:ind w:right="-6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428,034</w:t>
            </w:r>
          </w:p>
        </w:tc>
      </w:tr>
      <w:tr w:rsidR="00417996" w:rsidRPr="00E11762" w14:paraId="415A05DB" w14:textId="77777777" w:rsidTr="00832A35">
        <w:trPr>
          <w:trHeight w:val="20"/>
        </w:trPr>
        <w:tc>
          <w:tcPr>
            <w:tcW w:w="1994" w:type="pct"/>
            <w:shd w:val="clear" w:color="auto" w:fill="auto"/>
          </w:tcPr>
          <w:p w14:paraId="5C73347D" w14:textId="79C6CA6D" w:rsidR="00417996" w:rsidRPr="00E11762" w:rsidRDefault="00417996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14:paraId="4AB17700" w14:textId="0284F75E" w:rsidR="00417996" w:rsidRPr="00E11762" w:rsidRDefault="00417996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16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32,63</w:t>
            </w:r>
            <w:r w:rsidR="00B900B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0" w:type="pct"/>
            <w:shd w:val="clear" w:color="auto" w:fill="auto"/>
          </w:tcPr>
          <w:p w14:paraId="152F21CE" w14:textId="77777777" w:rsidR="00417996" w:rsidRPr="00E11762" w:rsidRDefault="00417996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4C309767" w14:textId="3DD92112" w:rsidR="00417996" w:rsidRPr="00E11762" w:rsidRDefault="00417996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16" w:lineRule="auto"/>
              <w:ind w:right="-1623" w:firstLine="4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143,347</w:t>
            </w:r>
          </w:p>
        </w:tc>
        <w:tc>
          <w:tcPr>
            <w:tcW w:w="143" w:type="pct"/>
            <w:shd w:val="clear" w:color="auto" w:fill="auto"/>
          </w:tcPr>
          <w:p w14:paraId="7F2D33C3" w14:textId="77777777" w:rsidR="00417996" w:rsidRPr="00E11762" w:rsidRDefault="00417996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14:paraId="0427CEE2" w14:textId="3B24971E" w:rsidR="00417996" w:rsidRPr="00E11762" w:rsidRDefault="00417996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5,269</w:t>
            </w:r>
          </w:p>
        </w:tc>
        <w:tc>
          <w:tcPr>
            <w:tcW w:w="135" w:type="pct"/>
            <w:shd w:val="clear" w:color="auto" w:fill="auto"/>
          </w:tcPr>
          <w:p w14:paraId="06385E24" w14:textId="77777777" w:rsidR="00417996" w:rsidRPr="00E11762" w:rsidRDefault="00417996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auto"/>
          </w:tcPr>
          <w:p w14:paraId="3B803ABC" w14:textId="1DEA0049" w:rsidR="00417996" w:rsidRPr="00E11762" w:rsidRDefault="00417996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16" w:lineRule="auto"/>
              <w:ind w:right="-6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4,484</w:t>
            </w:r>
          </w:p>
        </w:tc>
      </w:tr>
      <w:tr w:rsidR="00417996" w:rsidRPr="00E11762" w14:paraId="26420A24" w14:textId="77777777" w:rsidTr="00832A35">
        <w:trPr>
          <w:trHeight w:val="20"/>
        </w:trPr>
        <w:tc>
          <w:tcPr>
            <w:tcW w:w="1994" w:type="pct"/>
            <w:shd w:val="clear" w:color="auto" w:fill="auto"/>
          </w:tcPr>
          <w:p w14:paraId="78590889" w14:textId="651B61BE" w:rsidR="00417996" w:rsidRPr="00E11762" w:rsidRDefault="00417996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</w:tcPr>
          <w:p w14:paraId="0AA96DE1" w14:textId="5C022987" w:rsidR="00417996" w:rsidRPr="00E11762" w:rsidRDefault="00417996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16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32,63</w:t>
            </w:r>
            <w:r w:rsidR="00B900B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0" w:type="pct"/>
            <w:shd w:val="clear" w:color="auto" w:fill="auto"/>
          </w:tcPr>
          <w:p w14:paraId="20E8F8D4" w14:textId="77777777" w:rsidR="00417996" w:rsidRPr="00E11762" w:rsidRDefault="00417996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</w:tcPr>
          <w:p w14:paraId="249E9750" w14:textId="1A985023" w:rsidR="00417996" w:rsidRPr="00E11762" w:rsidRDefault="00417996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16" w:lineRule="auto"/>
              <w:ind w:right="-1623" w:firstLine="4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143,347</w:t>
            </w:r>
          </w:p>
        </w:tc>
        <w:tc>
          <w:tcPr>
            <w:tcW w:w="143" w:type="pct"/>
            <w:shd w:val="clear" w:color="auto" w:fill="auto"/>
          </w:tcPr>
          <w:p w14:paraId="731F97AD" w14:textId="77777777" w:rsidR="00417996" w:rsidRPr="00E11762" w:rsidRDefault="00417996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shd w:val="clear" w:color="auto" w:fill="auto"/>
          </w:tcPr>
          <w:p w14:paraId="1E0AA9DB" w14:textId="20BE515F" w:rsidR="00417996" w:rsidRPr="00E11762" w:rsidRDefault="00417996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79,890</w:t>
            </w:r>
          </w:p>
        </w:tc>
        <w:tc>
          <w:tcPr>
            <w:tcW w:w="135" w:type="pct"/>
            <w:shd w:val="clear" w:color="auto" w:fill="auto"/>
          </w:tcPr>
          <w:p w14:paraId="1A230084" w14:textId="77777777" w:rsidR="00417996" w:rsidRPr="00E11762" w:rsidRDefault="00417996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shd w:val="clear" w:color="auto" w:fill="auto"/>
          </w:tcPr>
          <w:p w14:paraId="4BD78625" w14:textId="19656AF2" w:rsidR="00417996" w:rsidRPr="00E11762" w:rsidRDefault="00417996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16" w:lineRule="auto"/>
              <w:ind w:right="-6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432,518</w:t>
            </w:r>
          </w:p>
        </w:tc>
      </w:tr>
      <w:tr w:rsidR="00832A35" w:rsidRPr="00E11762" w14:paraId="1B26B2A6" w14:textId="77777777" w:rsidTr="00832A35">
        <w:trPr>
          <w:trHeight w:val="20"/>
        </w:trPr>
        <w:tc>
          <w:tcPr>
            <w:tcW w:w="1994" w:type="pct"/>
            <w:shd w:val="clear" w:color="auto" w:fill="auto"/>
          </w:tcPr>
          <w:p w14:paraId="11C5F125" w14:textId="77777777" w:rsidR="00832A35" w:rsidRPr="00E11762" w:rsidRDefault="00832A35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</w:tcPr>
          <w:p w14:paraId="71C0D79A" w14:textId="77777777" w:rsidR="00832A35" w:rsidRPr="00E11762" w:rsidRDefault="00832A35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16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0E1C33DF" w14:textId="77777777" w:rsidR="00832A35" w:rsidRPr="00E11762" w:rsidRDefault="00832A35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</w:tcPr>
          <w:p w14:paraId="6AFEAE7A" w14:textId="77777777" w:rsidR="00832A35" w:rsidRPr="00E11762" w:rsidRDefault="00832A35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16" w:lineRule="auto"/>
              <w:ind w:right="-1623" w:firstLine="4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7786E90" w14:textId="77777777" w:rsidR="00832A35" w:rsidRPr="00E11762" w:rsidRDefault="00832A35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shd w:val="clear" w:color="auto" w:fill="auto"/>
          </w:tcPr>
          <w:p w14:paraId="7236680C" w14:textId="77777777" w:rsidR="00832A35" w:rsidRPr="00E11762" w:rsidRDefault="00832A35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2C42771E" w14:textId="77777777" w:rsidR="00832A35" w:rsidRPr="00E11762" w:rsidRDefault="00832A35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shd w:val="clear" w:color="auto" w:fill="auto"/>
          </w:tcPr>
          <w:p w14:paraId="0CE07CF6" w14:textId="77777777" w:rsidR="00832A35" w:rsidRPr="00E11762" w:rsidRDefault="00832A35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16" w:lineRule="auto"/>
              <w:ind w:right="-6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17996" w:rsidRPr="00E11762" w14:paraId="5E19A503" w14:textId="77777777" w:rsidTr="00832A35">
        <w:trPr>
          <w:trHeight w:val="20"/>
        </w:trPr>
        <w:tc>
          <w:tcPr>
            <w:tcW w:w="1994" w:type="pct"/>
            <w:shd w:val="clear" w:color="auto" w:fill="auto"/>
          </w:tcPr>
          <w:p w14:paraId="2FC882D6" w14:textId="6A04E58A" w:rsidR="00417996" w:rsidRPr="00E11762" w:rsidRDefault="00417996" w:rsidP="00417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0" w:right="29" w:hanging="320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lastRenderedPageBreak/>
              <w:t>หัก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ค่าเผื่อผลขาดทุนจากการด้อยค่</w:t>
            </w:r>
            <w:bookmarkStart w:id="14" w:name="_GoBack"/>
            <w:bookmarkEnd w:id="14"/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า </w:t>
            </w:r>
            <w:r w:rsidRPr="008403EE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 xml:space="preserve">(2562: </w:t>
            </w:r>
            <w:r w:rsidRPr="008403E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ค่าเผื่อหนี้สงสัยจะสูญ</w:t>
            </w:r>
            <w:r w:rsidRPr="008403EE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14:paraId="06FF0A5A" w14:textId="77777777" w:rsidR="00417996" w:rsidRPr="00E11762" w:rsidRDefault="00417996" w:rsidP="00417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A50262E" w14:textId="013CD04D" w:rsidR="00417996" w:rsidRPr="00E11762" w:rsidRDefault="00417996" w:rsidP="0076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2FD595C4" w14:textId="77777777" w:rsidR="00417996" w:rsidRPr="00E11762" w:rsidRDefault="00417996" w:rsidP="00417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17DBB6D7" w14:textId="77777777" w:rsidR="00417996" w:rsidRPr="00E11762" w:rsidRDefault="00417996" w:rsidP="00417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="Angsana New" w:hAnsi="Angsana New"/>
                <w:sz w:val="30"/>
                <w:szCs w:val="30"/>
              </w:rPr>
            </w:pPr>
          </w:p>
          <w:p w14:paraId="2FDF5EFD" w14:textId="6302084E" w:rsidR="00417996" w:rsidRPr="00E11762" w:rsidRDefault="00417996" w:rsidP="00417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0"/>
              </w:tabs>
              <w:spacing w:line="235" w:lineRule="auto"/>
              <w:ind w:right="-1440" w:firstLine="510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 (3,419)</w:t>
            </w:r>
          </w:p>
        </w:tc>
        <w:tc>
          <w:tcPr>
            <w:tcW w:w="143" w:type="pct"/>
            <w:shd w:val="clear" w:color="auto" w:fill="auto"/>
          </w:tcPr>
          <w:p w14:paraId="274BE122" w14:textId="77777777" w:rsidR="00417996" w:rsidRPr="00E11762" w:rsidRDefault="00417996" w:rsidP="00417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14:paraId="35FB3548" w14:textId="77777777" w:rsidR="00417996" w:rsidRPr="00E11762" w:rsidRDefault="00417996" w:rsidP="00417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  <w:p w14:paraId="2508AB4C" w14:textId="43552F0F" w:rsidR="00417996" w:rsidRPr="00E11762" w:rsidRDefault="00417996" w:rsidP="004C5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35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58A04332" w14:textId="77777777" w:rsidR="00417996" w:rsidRPr="00E11762" w:rsidRDefault="00417996" w:rsidP="00417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auto"/>
          </w:tcPr>
          <w:p w14:paraId="53A88A9A" w14:textId="77777777" w:rsidR="00417996" w:rsidRPr="00E11762" w:rsidRDefault="00417996" w:rsidP="00417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990" w:firstLine="6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73EC509" w14:textId="03DA0DFD" w:rsidR="00417996" w:rsidRPr="00E11762" w:rsidRDefault="00417996" w:rsidP="004C5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990" w:firstLine="6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69A7" w:rsidRPr="00E11762" w14:paraId="3209E184" w14:textId="77777777" w:rsidTr="00832A35">
        <w:trPr>
          <w:trHeight w:val="20"/>
        </w:trPr>
        <w:tc>
          <w:tcPr>
            <w:tcW w:w="1994" w:type="pct"/>
            <w:shd w:val="clear" w:color="auto" w:fill="auto"/>
          </w:tcPr>
          <w:p w14:paraId="6696F0B4" w14:textId="58E6C8EE" w:rsidR="007369A7" w:rsidRPr="00E11762" w:rsidRDefault="007369A7" w:rsidP="0073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D0F38" w14:textId="4B6D0CEC" w:rsidR="007369A7" w:rsidRPr="00E11762" w:rsidRDefault="007369A7" w:rsidP="0073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32,63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0" w:type="pct"/>
            <w:shd w:val="clear" w:color="auto" w:fill="auto"/>
          </w:tcPr>
          <w:p w14:paraId="6F5DAB69" w14:textId="77777777" w:rsidR="007369A7" w:rsidRPr="00E11762" w:rsidRDefault="007369A7" w:rsidP="0073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85D3B3" w14:textId="06718011" w:rsidR="007369A7" w:rsidRPr="00E11762" w:rsidRDefault="007369A7" w:rsidP="0073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235" w:lineRule="auto"/>
              <w:ind w:right="-1623" w:firstLine="4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139,928</w:t>
            </w:r>
          </w:p>
        </w:tc>
        <w:tc>
          <w:tcPr>
            <w:tcW w:w="143" w:type="pct"/>
            <w:shd w:val="clear" w:color="auto" w:fill="auto"/>
          </w:tcPr>
          <w:p w14:paraId="64178445" w14:textId="77777777" w:rsidR="007369A7" w:rsidRPr="00E11762" w:rsidRDefault="007369A7" w:rsidP="0073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3A29D9" w14:textId="596D94F5" w:rsidR="007369A7" w:rsidRPr="00767A6F" w:rsidRDefault="007369A7" w:rsidP="0073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79,890</w:t>
            </w:r>
          </w:p>
        </w:tc>
        <w:tc>
          <w:tcPr>
            <w:tcW w:w="135" w:type="pct"/>
            <w:shd w:val="clear" w:color="auto" w:fill="auto"/>
          </w:tcPr>
          <w:p w14:paraId="5364616B" w14:textId="77777777" w:rsidR="007369A7" w:rsidRPr="007369A7" w:rsidRDefault="007369A7" w:rsidP="0073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ind w:right="29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FA1BD0" w14:textId="624303F9" w:rsidR="007369A7" w:rsidRPr="007369A7" w:rsidRDefault="007369A7" w:rsidP="0073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ind w:right="-990" w:firstLine="243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369A7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432,518</w:t>
            </w:r>
          </w:p>
        </w:tc>
      </w:tr>
      <w:tr w:rsidR="005D5911" w:rsidRPr="00E11762" w14:paraId="1F86C5BB" w14:textId="77777777" w:rsidTr="00832A35">
        <w:trPr>
          <w:trHeight w:val="20"/>
        </w:trPr>
        <w:tc>
          <w:tcPr>
            <w:tcW w:w="1994" w:type="pct"/>
            <w:shd w:val="clear" w:color="auto" w:fill="auto"/>
          </w:tcPr>
          <w:p w14:paraId="45FB953E" w14:textId="77777777" w:rsidR="005D5911" w:rsidRPr="00E11762" w:rsidRDefault="005D5911" w:rsidP="005D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pct"/>
            <w:shd w:val="clear" w:color="auto" w:fill="auto"/>
          </w:tcPr>
          <w:p w14:paraId="5F993D0C" w14:textId="77777777" w:rsidR="005D5911" w:rsidRPr="00E11762" w:rsidRDefault="005D5911" w:rsidP="005D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14C7D7D1" w14:textId="77777777" w:rsidR="005D5911" w:rsidRPr="00E11762" w:rsidRDefault="005D5911" w:rsidP="005D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51AF3A53" w14:textId="77777777" w:rsidR="005D5911" w:rsidRPr="00E11762" w:rsidRDefault="005D5911" w:rsidP="005D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235" w:lineRule="auto"/>
              <w:ind w:right="-1623" w:firstLine="4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A5D7458" w14:textId="77777777" w:rsidR="005D5911" w:rsidRPr="00E11762" w:rsidRDefault="005D5911" w:rsidP="005D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E4526E9" w14:textId="77777777" w:rsidR="005D5911" w:rsidRPr="00E11762" w:rsidRDefault="005D5911" w:rsidP="005D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35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" w:type="pct"/>
            <w:shd w:val="clear" w:color="auto" w:fill="auto"/>
          </w:tcPr>
          <w:p w14:paraId="3DF2BBC5" w14:textId="77777777" w:rsidR="005D5911" w:rsidRPr="00E11762" w:rsidRDefault="005D5911" w:rsidP="005D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241A499D" w14:textId="77777777" w:rsidR="005D5911" w:rsidRPr="00E11762" w:rsidRDefault="005D5911" w:rsidP="005D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35" w:lineRule="auto"/>
              <w:ind w:right="-6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D5911" w:rsidRPr="00E11762" w14:paraId="0FBFE405" w14:textId="77777777" w:rsidTr="00832A35">
        <w:trPr>
          <w:trHeight w:val="20"/>
        </w:trPr>
        <w:tc>
          <w:tcPr>
            <w:tcW w:w="1994" w:type="pct"/>
            <w:shd w:val="clear" w:color="auto" w:fill="auto"/>
          </w:tcPr>
          <w:p w14:paraId="2E897D93" w14:textId="50CA0E9C" w:rsidR="005D5911" w:rsidRPr="00E11762" w:rsidRDefault="005D5911" w:rsidP="005D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  <w:t>ส</w:t>
            </w:r>
            <w:r w:rsidRPr="00E11762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ินทรัพย์หมุนเวียนอื่น</w:t>
            </w:r>
            <w:r w:rsidRPr="00E11762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  <w:t xml:space="preserve">            </w:t>
            </w:r>
          </w:p>
        </w:tc>
        <w:tc>
          <w:tcPr>
            <w:tcW w:w="667" w:type="pct"/>
            <w:shd w:val="clear" w:color="auto" w:fill="auto"/>
          </w:tcPr>
          <w:p w14:paraId="6BA34A17" w14:textId="77777777" w:rsidR="005D5911" w:rsidRPr="00E11762" w:rsidRDefault="005D5911" w:rsidP="005D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725E3E74" w14:textId="77777777" w:rsidR="005D5911" w:rsidRPr="00E11762" w:rsidRDefault="005D5911" w:rsidP="005D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248EC9C6" w14:textId="77777777" w:rsidR="005D5911" w:rsidRPr="00E11762" w:rsidRDefault="005D5911" w:rsidP="005D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35" w:lineRule="auto"/>
              <w:ind w:right="-1623" w:firstLine="4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4DF7E7C" w14:textId="77777777" w:rsidR="005D5911" w:rsidRPr="00E11762" w:rsidRDefault="005D5911" w:rsidP="005D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5D040E72" w14:textId="77777777" w:rsidR="005D5911" w:rsidRPr="00E11762" w:rsidRDefault="005D5911" w:rsidP="005D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35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" w:type="pct"/>
            <w:shd w:val="clear" w:color="auto" w:fill="auto"/>
          </w:tcPr>
          <w:p w14:paraId="7FAB1C7A" w14:textId="77777777" w:rsidR="005D5911" w:rsidRPr="00E11762" w:rsidRDefault="005D5911" w:rsidP="005D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62707831" w14:textId="77777777" w:rsidR="005D5911" w:rsidRPr="00E11762" w:rsidRDefault="005D5911" w:rsidP="005D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35" w:lineRule="auto"/>
              <w:ind w:right="-6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D0E6E" w:rsidRPr="00E11762" w14:paraId="37F3FE12" w14:textId="77777777" w:rsidTr="00832A35">
        <w:trPr>
          <w:trHeight w:val="20"/>
        </w:trPr>
        <w:tc>
          <w:tcPr>
            <w:tcW w:w="1994" w:type="pct"/>
            <w:shd w:val="clear" w:color="auto" w:fill="auto"/>
          </w:tcPr>
          <w:p w14:paraId="528A2DF6" w14:textId="7C6BFE49" w:rsidR="003D0E6E" w:rsidRPr="00E11762" w:rsidRDefault="003D0E6E" w:rsidP="003D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67" w:type="pct"/>
            <w:tcBorders>
              <w:bottom w:val="double" w:sz="4" w:space="0" w:color="auto"/>
            </w:tcBorders>
            <w:shd w:val="clear" w:color="auto" w:fill="auto"/>
          </w:tcPr>
          <w:p w14:paraId="1A121108" w14:textId="40406251" w:rsidR="003D0E6E" w:rsidRPr="00E11762" w:rsidRDefault="005876C9" w:rsidP="003D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140" w:type="pct"/>
            <w:shd w:val="clear" w:color="auto" w:fill="auto"/>
          </w:tcPr>
          <w:p w14:paraId="42243181" w14:textId="77777777" w:rsidR="003D0E6E" w:rsidRPr="00E11762" w:rsidRDefault="003D0E6E" w:rsidP="003D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double" w:sz="4" w:space="0" w:color="auto"/>
            </w:tcBorders>
            <w:shd w:val="clear" w:color="auto" w:fill="auto"/>
          </w:tcPr>
          <w:p w14:paraId="018BF44A" w14:textId="0599CF86" w:rsidR="003D0E6E" w:rsidRPr="00E11762" w:rsidRDefault="003D0E6E" w:rsidP="003D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0"/>
              </w:tabs>
              <w:spacing w:line="235" w:lineRule="auto"/>
              <w:ind w:right="-1623" w:firstLine="6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1,628</w:t>
            </w:r>
          </w:p>
        </w:tc>
        <w:tc>
          <w:tcPr>
            <w:tcW w:w="143" w:type="pct"/>
            <w:shd w:val="clear" w:color="auto" w:fill="auto"/>
          </w:tcPr>
          <w:p w14:paraId="712766DD" w14:textId="77777777" w:rsidR="003D0E6E" w:rsidRPr="00E11762" w:rsidRDefault="003D0E6E" w:rsidP="003D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  <w:shd w:val="clear" w:color="auto" w:fill="auto"/>
          </w:tcPr>
          <w:p w14:paraId="0FA21E08" w14:textId="78BAE8B8" w:rsidR="003D0E6E" w:rsidRPr="00E11762" w:rsidRDefault="003D0E6E" w:rsidP="003D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35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5966CD94" w14:textId="77777777" w:rsidR="003D0E6E" w:rsidRPr="00E11762" w:rsidRDefault="003D0E6E" w:rsidP="003D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  <w:shd w:val="clear" w:color="auto" w:fill="auto"/>
          </w:tcPr>
          <w:p w14:paraId="57E99B34" w14:textId="5F3E862D" w:rsidR="003D0E6E" w:rsidRPr="00E11762" w:rsidRDefault="003D0E6E" w:rsidP="003D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633" w:firstLine="6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01EEB06" w14:textId="566F6A64" w:rsidR="00D66320" w:rsidRPr="00E80205" w:rsidRDefault="00D66320" w:rsidP="00472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0B515F83" w14:textId="208F2C64" w:rsidR="00E80205" w:rsidRPr="00E80205" w:rsidRDefault="00E80205" w:rsidP="00472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hint="cs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รายการเคลื่อนไหวของเงินให้กู้ยืมแก่</w:t>
      </w:r>
      <w:r w:rsidRPr="00E11762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>สำหรับปีสิ้นสุด</w:t>
      </w:r>
      <w:r w:rsidRPr="00E11762">
        <w:rPr>
          <w:rFonts w:ascii="Angsana New" w:hAnsi="Angsana New"/>
          <w:sz w:val="30"/>
          <w:szCs w:val="30"/>
          <w:cs/>
        </w:rPr>
        <w:t xml:space="preserve">วันที่ </w:t>
      </w:r>
      <w:r w:rsidRPr="00E11762">
        <w:rPr>
          <w:rFonts w:ascii="Angsana New" w:hAnsi="Angsana New"/>
          <w:sz w:val="30"/>
          <w:szCs w:val="30"/>
        </w:rPr>
        <w:t>31</w:t>
      </w:r>
      <w:r w:rsidRPr="00E11762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14:paraId="1DF4E12E" w14:textId="77777777" w:rsidR="00E80205" w:rsidRPr="00E80205" w:rsidRDefault="00E80205" w:rsidP="00472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tbl>
      <w:tblPr>
        <w:tblW w:w="945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6"/>
        <w:gridCol w:w="2142"/>
        <w:gridCol w:w="236"/>
        <w:gridCol w:w="34"/>
        <w:gridCol w:w="1442"/>
        <w:gridCol w:w="270"/>
        <w:gridCol w:w="1170"/>
        <w:gridCol w:w="34"/>
        <w:gridCol w:w="236"/>
        <w:gridCol w:w="1024"/>
        <w:gridCol w:w="56"/>
        <w:gridCol w:w="214"/>
        <w:gridCol w:w="56"/>
        <w:gridCol w:w="1133"/>
        <w:gridCol w:w="37"/>
        <w:gridCol w:w="233"/>
        <w:gridCol w:w="37"/>
        <w:gridCol w:w="1080"/>
      </w:tblGrid>
      <w:tr w:rsidR="00425952" w:rsidRPr="00E11762" w14:paraId="231B8A63" w14:textId="77777777" w:rsidTr="00D66320">
        <w:trPr>
          <w:gridBefore w:val="1"/>
          <w:wBefore w:w="16" w:type="dxa"/>
        </w:trPr>
        <w:tc>
          <w:tcPr>
            <w:tcW w:w="2142" w:type="dxa"/>
            <w:shd w:val="clear" w:color="auto" w:fill="auto"/>
          </w:tcPr>
          <w:p w14:paraId="1CFCCD14" w14:textId="77777777" w:rsidR="00425952" w:rsidRPr="00E11762" w:rsidRDefault="00425952" w:rsidP="008D4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648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6E6433" w14:textId="77777777" w:rsidR="00425952" w:rsidRPr="00E11762" w:rsidRDefault="00425952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6" w:type="dxa"/>
            <w:gridSpan w:val="2"/>
          </w:tcPr>
          <w:p w14:paraId="1E3B7CE5" w14:textId="00ECA726" w:rsidR="00425952" w:rsidRPr="00E11762" w:rsidRDefault="00425952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65438CED" w14:textId="77777777" w:rsidR="00425952" w:rsidRPr="00E11762" w:rsidRDefault="00425952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12"/>
            <w:shd w:val="clear" w:color="auto" w:fill="auto"/>
            <w:vAlign w:val="bottom"/>
          </w:tcPr>
          <w:p w14:paraId="6B331E3A" w14:textId="2DCB247D" w:rsidR="00425952" w:rsidRPr="00E11762" w:rsidRDefault="00425952" w:rsidP="00DB05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D478A" w:rsidRPr="00E11762" w14:paraId="2CD16065" w14:textId="77777777" w:rsidTr="00D66320">
        <w:trPr>
          <w:gridBefore w:val="1"/>
          <w:wBefore w:w="16" w:type="dxa"/>
        </w:trPr>
        <w:tc>
          <w:tcPr>
            <w:tcW w:w="2142" w:type="dxa"/>
            <w:shd w:val="clear" w:color="auto" w:fill="auto"/>
          </w:tcPr>
          <w:p w14:paraId="323C47FF" w14:textId="77777777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lang w:val="en-GB"/>
              </w:rPr>
            </w:pPr>
            <w:r w:rsidRPr="00E11762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  <w:r w:rsidRPr="00E11762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เงินให้กู้ยืม</w:t>
            </w:r>
            <w:r w:rsidRPr="00E11762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ระยะสั้นแ</w:t>
            </w:r>
            <w:r w:rsidRPr="00E11762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ก่</w:t>
            </w:r>
          </w:p>
          <w:p w14:paraId="691ABB82" w14:textId="0C479C1A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firstLine="146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</w:pPr>
            <w:r w:rsidRPr="00E11762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Pr="00E11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236" w:type="dxa"/>
          </w:tcPr>
          <w:p w14:paraId="552F9D7A" w14:textId="77777777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6" w:type="dxa"/>
            <w:gridSpan w:val="2"/>
          </w:tcPr>
          <w:p w14:paraId="162ED49C" w14:textId="7706A688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8CFC4F5" w14:textId="1D9F1860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EB05573" w14:textId="77777777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  <w:hideMark/>
          </w:tcPr>
          <w:p w14:paraId="35C3D1B2" w14:textId="6B823ECE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4505E00" w14:textId="77777777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32F2A8" w14:textId="77777777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F93C389" w14:textId="58E8758A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2C15AED" w14:textId="77777777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9" w:type="dxa"/>
            <w:gridSpan w:val="2"/>
            <w:shd w:val="clear" w:color="auto" w:fill="auto"/>
            <w:vAlign w:val="bottom"/>
          </w:tcPr>
          <w:p w14:paraId="0ECA0F1E" w14:textId="68F209CB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8B29D47" w14:textId="77777777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7" w:type="dxa"/>
            <w:gridSpan w:val="2"/>
            <w:shd w:val="clear" w:color="auto" w:fill="auto"/>
            <w:vAlign w:val="bottom"/>
            <w:hideMark/>
          </w:tcPr>
          <w:p w14:paraId="7748B383" w14:textId="77777777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B1B9935" w14:textId="6F97482F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D478A" w:rsidRPr="00E11762" w14:paraId="24A072D8" w14:textId="77777777" w:rsidTr="00D66320">
        <w:trPr>
          <w:gridBefore w:val="1"/>
          <w:wBefore w:w="16" w:type="dxa"/>
        </w:trPr>
        <w:tc>
          <w:tcPr>
            <w:tcW w:w="2142" w:type="dxa"/>
            <w:shd w:val="clear" w:color="auto" w:fill="auto"/>
            <w:vAlign w:val="bottom"/>
          </w:tcPr>
          <w:p w14:paraId="500CBBB3" w14:textId="77777777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CAB29F6" w14:textId="77777777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6" w:type="dxa"/>
            <w:gridSpan w:val="2"/>
          </w:tcPr>
          <w:p w14:paraId="1FDD1474" w14:textId="1F042278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218F35" w14:textId="77777777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7F666EF8" w14:textId="1E152462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4106" w:type="dxa"/>
            <w:gridSpan w:val="10"/>
            <w:shd w:val="clear" w:color="auto" w:fill="auto"/>
            <w:vAlign w:val="bottom"/>
          </w:tcPr>
          <w:p w14:paraId="17BC0F37" w14:textId="77777777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D478A" w:rsidRPr="00E11762" w14:paraId="58D70F5B" w14:textId="77777777" w:rsidTr="00D66320">
        <w:trPr>
          <w:gridBefore w:val="1"/>
          <w:wBefore w:w="16" w:type="dxa"/>
        </w:trPr>
        <w:tc>
          <w:tcPr>
            <w:tcW w:w="2142" w:type="dxa"/>
            <w:shd w:val="clear" w:color="auto" w:fill="auto"/>
            <w:vAlign w:val="bottom"/>
          </w:tcPr>
          <w:p w14:paraId="3A629559" w14:textId="77777777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6FE8C15" w14:textId="77777777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6" w:type="dxa"/>
            <w:gridSpan w:val="2"/>
          </w:tcPr>
          <w:p w14:paraId="1D75C0D2" w14:textId="4D75B070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2182005F" w14:textId="77777777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12"/>
            <w:shd w:val="clear" w:color="auto" w:fill="auto"/>
            <w:vAlign w:val="bottom"/>
          </w:tcPr>
          <w:p w14:paraId="4972EC10" w14:textId="1E7FA24C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478A" w:rsidRPr="00E11762" w14:paraId="2D6350A5" w14:textId="77777777" w:rsidTr="00D66320">
        <w:trPr>
          <w:gridBefore w:val="1"/>
          <w:wBefore w:w="16" w:type="dxa"/>
        </w:trPr>
        <w:tc>
          <w:tcPr>
            <w:tcW w:w="2142" w:type="dxa"/>
            <w:shd w:val="clear" w:color="auto" w:fill="auto"/>
            <w:vAlign w:val="bottom"/>
          </w:tcPr>
          <w:p w14:paraId="35DD8E09" w14:textId="56198E33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0F9EC67D" w14:textId="77777777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6" w:type="dxa"/>
            <w:gridSpan w:val="2"/>
          </w:tcPr>
          <w:p w14:paraId="59316D5E" w14:textId="77777777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3DA5AF" w14:textId="77777777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12"/>
            <w:shd w:val="clear" w:color="auto" w:fill="auto"/>
            <w:vAlign w:val="bottom"/>
          </w:tcPr>
          <w:p w14:paraId="500A120D" w14:textId="77777777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D478A" w:rsidRPr="00E11762" w14:paraId="0A0504E1" w14:textId="77777777" w:rsidTr="00D66320">
        <w:trPr>
          <w:gridBefore w:val="1"/>
          <w:wBefore w:w="16" w:type="dxa"/>
        </w:trPr>
        <w:tc>
          <w:tcPr>
            <w:tcW w:w="2142" w:type="dxa"/>
            <w:shd w:val="clear" w:color="auto" w:fill="auto"/>
            <w:hideMark/>
          </w:tcPr>
          <w:p w14:paraId="4D750554" w14:textId="77777777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236" w:type="dxa"/>
          </w:tcPr>
          <w:p w14:paraId="5FF4B145" w14:textId="77777777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gridSpan w:val="2"/>
          </w:tcPr>
          <w:p w14:paraId="50C24F01" w14:textId="7C6D4EFF" w:rsidR="008D478A" w:rsidRPr="00E11762" w:rsidRDefault="00E43E29" w:rsidP="008D4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5E76D8" w14:textId="77777777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95DB42D" w14:textId="13551049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1,100</w:t>
            </w:r>
          </w:p>
        </w:tc>
        <w:tc>
          <w:tcPr>
            <w:tcW w:w="236" w:type="dxa"/>
            <w:shd w:val="clear" w:color="auto" w:fill="auto"/>
          </w:tcPr>
          <w:p w14:paraId="2AD601E2" w14:textId="77777777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F130547" w14:textId="77777777" w:rsidR="008D478A" w:rsidRPr="00E11762" w:rsidRDefault="008D478A" w:rsidP="00EA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7BE6E40" w14:textId="77777777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gridSpan w:val="2"/>
            <w:shd w:val="clear" w:color="auto" w:fill="auto"/>
          </w:tcPr>
          <w:p w14:paraId="6F987805" w14:textId="77777777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(1,100)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74151CD" w14:textId="77777777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FEBF439" w14:textId="77777777" w:rsidR="008D478A" w:rsidRPr="00E11762" w:rsidRDefault="008D478A" w:rsidP="00EA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8D478A" w:rsidRPr="00E11762" w14:paraId="2A09CC68" w14:textId="77777777" w:rsidTr="00D66320">
        <w:trPr>
          <w:gridBefore w:val="1"/>
          <w:wBefore w:w="16" w:type="dxa"/>
        </w:trPr>
        <w:tc>
          <w:tcPr>
            <w:tcW w:w="2142" w:type="dxa"/>
            <w:shd w:val="clear" w:color="auto" w:fill="auto"/>
          </w:tcPr>
          <w:p w14:paraId="098D9EA1" w14:textId="5061F2ED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  <w:r w:rsidR="00E31F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="00E31F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236" w:type="dxa"/>
          </w:tcPr>
          <w:p w14:paraId="190B4954" w14:textId="77777777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gridSpan w:val="2"/>
          </w:tcPr>
          <w:p w14:paraId="6108CFE4" w14:textId="77777777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1C3665" w14:textId="77777777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75F8EFF" w14:textId="77777777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7FD78FE" w14:textId="77777777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217967E" w14:textId="77777777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DF54108" w14:textId="77777777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gridSpan w:val="2"/>
            <w:shd w:val="clear" w:color="auto" w:fill="auto"/>
          </w:tcPr>
          <w:p w14:paraId="04CCA0E8" w14:textId="77777777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945A552" w14:textId="77777777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gridSpan w:val="2"/>
            <w:tcBorders>
              <w:left w:val="nil"/>
            </w:tcBorders>
            <w:shd w:val="clear" w:color="auto" w:fill="auto"/>
          </w:tcPr>
          <w:p w14:paraId="3FE407BE" w14:textId="77777777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F6754" w:rsidRPr="00E11762" w14:paraId="47874EF0" w14:textId="77777777" w:rsidTr="00D66320">
        <w:trPr>
          <w:gridBefore w:val="1"/>
          <w:wBefore w:w="16" w:type="dxa"/>
        </w:trPr>
        <w:tc>
          <w:tcPr>
            <w:tcW w:w="2142" w:type="dxa"/>
            <w:tcBorders>
              <w:bottom w:val="nil"/>
            </w:tcBorders>
            <w:shd w:val="clear" w:color="auto" w:fill="auto"/>
          </w:tcPr>
          <w:p w14:paraId="04F1ABC8" w14:textId="34008D29" w:rsidR="00BF6754" w:rsidRPr="00E11762" w:rsidRDefault="00BF6754" w:rsidP="00BF67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236" w:type="dxa"/>
            <w:tcBorders>
              <w:bottom w:val="nil"/>
            </w:tcBorders>
          </w:tcPr>
          <w:p w14:paraId="4657D699" w14:textId="77777777" w:rsidR="00BF6754" w:rsidRPr="00E11762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gridSpan w:val="2"/>
            <w:tcBorders>
              <w:bottom w:val="nil"/>
            </w:tcBorders>
          </w:tcPr>
          <w:p w14:paraId="32D0753D" w14:textId="69B99D84" w:rsidR="00BF6754" w:rsidRPr="00E11762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2.00</w:t>
            </w:r>
          </w:p>
        </w:tc>
        <w:tc>
          <w:tcPr>
            <w:tcW w:w="270" w:type="dxa"/>
            <w:tcBorders>
              <w:bottom w:val="nil"/>
            </w:tcBorders>
          </w:tcPr>
          <w:p w14:paraId="022E6DD8" w14:textId="77777777" w:rsidR="00BF6754" w:rsidRPr="00E11762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A38B24A" w14:textId="13D949FD" w:rsidR="00BF6754" w:rsidRPr="00E11762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58,330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C1C8AE9" w14:textId="77777777" w:rsidR="00BF6754" w:rsidRPr="00E11762" w:rsidRDefault="00BF6754" w:rsidP="00BF67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6E0A0F2B" w14:textId="11F8235D" w:rsidR="00BF6754" w:rsidRPr="00E11762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1,100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12F4CEA6" w14:textId="77777777" w:rsidR="00BF6754" w:rsidRPr="00E11762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gridSpan w:val="2"/>
            <w:tcBorders>
              <w:bottom w:val="nil"/>
            </w:tcBorders>
            <w:shd w:val="clear" w:color="auto" w:fill="auto"/>
          </w:tcPr>
          <w:p w14:paraId="54A86AAE" w14:textId="77715FF4" w:rsidR="00BF6754" w:rsidRPr="00E11762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(58,330)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5C116DC6" w14:textId="77777777" w:rsidR="00BF6754" w:rsidRPr="00E11762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3AD3998" w14:textId="5CA13C95" w:rsidR="00BF6754" w:rsidRPr="00E11762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129" w:right="-6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1,100</w:t>
            </w:r>
          </w:p>
        </w:tc>
      </w:tr>
      <w:tr w:rsidR="00245480" w:rsidRPr="00E11762" w14:paraId="68F23DEE" w14:textId="77777777" w:rsidTr="00D66320">
        <w:tc>
          <w:tcPr>
            <w:tcW w:w="2158" w:type="dxa"/>
            <w:gridSpan w:val="2"/>
            <w:shd w:val="clear" w:color="auto" w:fill="auto"/>
          </w:tcPr>
          <w:p w14:paraId="6CF4F565" w14:textId="77777777" w:rsidR="00245480" w:rsidRPr="00E11762" w:rsidRDefault="00245480" w:rsidP="008D4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648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C771510" w14:textId="77777777" w:rsidR="00245480" w:rsidRPr="00E11762" w:rsidRDefault="00245480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</w:tcPr>
          <w:p w14:paraId="4F6FB38B" w14:textId="77777777" w:rsidR="00245480" w:rsidRPr="00E11762" w:rsidRDefault="00245480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47C633" w14:textId="77777777" w:rsidR="00245480" w:rsidRPr="00E11762" w:rsidRDefault="00245480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B8B38D0" w14:textId="77777777" w:rsidR="00245480" w:rsidRPr="00E11762" w:rsidRDefault="00245480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070F7CCD" w14:textId="77777777" w:rsidR="00245480" w:rsidRPr="00E11762" w:rsidRDefault="00245480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9"/>
            <w:shd w:val="clear" w:color="auto" w:fill="auto"/>
            <w:vAlign w:val="bottom"/>
          </w:tcPr>
          <w:p w14:paraId="783373E6" w14:textId="77777777" w:rsidR="00245480" w:rsidRPr="00E11762" w:rsidRDefault="00245480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01574" w:rsidRPr="00E11762" w14:paraId="4F2DA961" w14:textId="77777777" w:rsidTr="00D66320">
        <w:tc>
          <w:tcPr>
            <w:tcW w:w="2158" w:type="dxa"/>
            <w:gridSpan w:val="2"/>
            <w:shd w:val="clear" w:color="auto" w:fill="auto"/>
          </w:tcPr>
          <w:p w14:paraId="7DB24468" w14:textId="77777777" w:rsidR="00501574" w:rsidRPr="00E11762" w:rsidRDefault="00501574" w:rsidP="008D4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648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AF7481C" w14:textId="77777777" w:rsidR="00501574" w:rsidRPr="00E11762" w:rsidRDefault="00501574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</w:tcPr>
          <w:p w14:paraId="0DC61836" w14:textId="77777777" w:rsidR="00501574" w:rsidRPr="00E11762" w:rsidRDefault="00501574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039B8C3D" w14:textId="77777777" w:rsidR="00501574" w:rsidRPr="00E11762" w:rsidRDefault="00501574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0B2B59C" w14:textId="77777777" w:rsidR="00501574" w:rsidRPr="00E11762" w:rsidRDefault="00501574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16B74918" w14:textId="77777777" w:rsidR="00501574" w:rsidRPr="00E11762" w:rsidRDefault="00501574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9"/>
            <w:shd w:val="clear" w:color="auto" w:fill="auto"/>
            <w:vAlign w:val="bottom"/>
          </w:tcPr>
          <w:p w14:paraId="015FB19E" w14:textId="426779C5" w:rsidR="00501574" w:rsidRPr="00E11762" w:rsidRDefault="00501574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3EAD" w:rsidRPr="00E11762" w14:paraId="463AA512" w14:textId="77777777" w:rsidTr="00D66320">
        <w:tc>
          <w:tcPr>
            <w:tcW w:w="2158" w:type="dxa"/>
            <w:gridSpan w:val="2"/>
            <w:shd w:val="clear" w:color="auto" w:fill="auto"/>
          </w:tcPr>
          <w:p w14:paraId="02470E08" w14:textId="0F4C5D78" w:rsidR="00DC3EAD" w:rsidRPr="00E11762" w:rsidRDefault="00DC3EAD" w:rsidP="008D4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648"/>
              <w:jc w:val="center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lang w:val="en-GB"/>
              </w:rPr>
            </w:pPr>
            <w:r w:rsidRPr="00E11762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  <w:r w:rsidRPr="00E11762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เงินให้กู้ยืม</w:t>
            </w:r>
            <w:r w:rsidRPr="00E11762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ระยะยาวแ</w:t>
            </w:r>
            <w:r w:rsidRPr="00E11762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ก่</w:t>
            </w:r>
          </w:p>
          <w:p w14:paraId="7BAFABC5" w14:textId="1597F963" w:rsidR="00DC3EAD" w:rsidRPr="00E11762" w:rsidRDefault="00DC3EAD" w:rsidP="008D4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304"/>
              <w:jc w:val="center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</w:pPr>
            <w:r w:rsidRPr="00E11762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Pr="00E11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270" w:type="dxa"/>
            <w:gridSpan w:val="2"/>
          </w:tcPr>
          <w:p w14:paraId="1D5DA106" w14:textId="77777777" w:rsidR="00DC3EAD" w:rsidRPr="00E11762" w:rsidRDefault="00DC3EAD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2" w:type="dxa"/>
          </w:tcPr>
          <w:p w14:paraId="2BF731C8" w14:textId="77777777" w:rsidR="00DC3EAD" w:rsidRPr="00E11762" w:rsidRDefault="00DC3EAD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453D8DE3" w14:textId="77777777" w:rsidR="00DC3EAD" w:rsidRPr="00E11762" w:rsidRDefault="00DC3EAD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5791B33" w14:textId="77777777" w:rsidR="00DC3EAD" w:rsidRPr="00E11762" w:rsidRDefault="00DC3EAD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72155648" w14:textId="77777777" w:rsidR="00DC3EAD" w:rsidRPr="00E11762" w:rsidRDefault="00DC3EAD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79BF16E" w14:textId="77777777" w:rsidR="00DC3EAD" w:rsidRPr="00E11762" w:rsidRDefault="00DC3EAD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489EABD" w14:textId="77777777" w:rsidR="00DC3EAD" w:rsidRPr="00E11762" w:rsidRDefault="00DC3EAD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9FF566F" w14:textId="58A3CF8E" w:rsidR="00DC3EAD" w:rsidRPr="00E11762" w:rsidRDefault="00DC3EAD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3A3D13F" w14:textId="77777777" w:rsidR="00DC3EAD" w:rsidRPr="00E11762" w:rsidRDefault="00DC3EAD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E9F0719" w14:textId="1F5E60CA" w:rsidR="00DC3EAD" w:rsidRPr="00E11762" w:rsidRDefault="00DC3EAD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5E0202C" w14:textId="77777777" w:rsidR="00DC3EAD" w:rsidRPr="00E11762" w:rsidRDefault="00DC3EAD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323F2CE0" w14:textId="62EDDE23" w:rsidR="00DC3EAD" w:rsidRPr="00E11762" w:rsidRDefault="00DC3EAD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CA94EA3" w14:textId="77777777" w:rsidR="00DC3EAD" w:rsidRPr="00E11762" w:rsidRDefault="00DC3EAD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50D54" w:rsidRPr="00E11762" w14:paraId="78542DCB" w14:textId="77777777" w:rsidTr="00450D54">
        <w:tc>
          <w:tcPr>
            <w:tcW w:w="2158" w:type="dxa"/>
            <w:gridSpan w:val="2"/>
            <w:shd w:val="clear" w:color="auto" w:fill="auto"/>
            <w:vAlign w:val="bottom"/>
          </w:tcPr>
          <w:p w14:paraId="68FCE957" w14:textId="77777777" w:rsidR="00450D54" w:rsidRPr="00E11762" w:rsidRDefault="00450D54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990A751" w14:textId="77777777" w:rsidR="00450D54" w:rsidRPr="00E11762" w:rsidRDefault="00450D54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2" w:type="dxa"/>
          </w:tcPr>
          <w:p w14:paraId="4D6F99CE" w14:textId="77777777" w:rsidR="00450D54" w:rsidRPr="00E11762" w:rsidRDefault="00450D54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4D6C4356" w14:textId="77777777" w:rsidR="00450D54" w:rsidRPr="00E11762" w:rsidRDefault="00450D54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12"/>
            <w:shd w:val="clear" w:color="auto" w:fill="auto"/>
            <w:vAlign w:val="bottom"/>
          </w:tcPr>
          <w:p w14:paraId="4D60095E" w14:textId="05D86E32" w:rsidR="00450D54" w:rsidRPr="00E11762" w:rsidRDefault="00450D54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3EAD" w:rsidRPr="00E11762" w14:paraId="5540C3CC" w14:textId="77777777" w:rsidTr="00D66320">
        <w:tc>
          <w:tcPr>
            <w:tcW w:w="2158" w:type="dxa"/>
            <w:gridSpan w:val="2"/>
            <w:shd w:val="clear" w:color="auto" w:fill="auto"/>
            <w:vAlign w:val="bottom"/>
          </w:tcPr>
          <w:p w14:paraId="2C168CC2" w14:textId="2A8C2039" w:rsidR="00DC3EAD" w:rsidRPr="00E11762" w:rsidRDefault="00DC3EAD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</w:tcPr>
          <w:p w14:paraId="7822A9AB" w14:textId="77777777" w:rsidR="00DC3EAD" w:rsidRPr="00E11762" w:rsidRDefault="00DC3EAD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2" w:type="dxa"/>
          </w:tcPr>
          <w:p w14:paraId="64D3F1FD" w14:textId="77777777" w:rsidR="00DC3EAD" w:rsidRPr="00E11762" w:rsidRDefault="00DC3EAD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F77444" w14:textId="77777777" w:rsidR="00DC3EAD" w:rsidRPr="00E11762" w:rsidRDefault="00DC3EAD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6A11A4" w14:textId="77777777" w:rsidR="00DC3EAD" w:rsidRPr="00E11762" w:rsidRDefault="00DC3EAD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C338FDB" w14:textId="77777777" w:rsidR="00DC3EAD" w:rsidRPr="00E11762" w:rsidRDefault="00DC3EAD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1227EC8" w14:textId="77777777" w:rsidR="00DC3EAD" w:rsidRPr="00E11762" w:rsidRDefault="00DC3EAD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366774E" w14:textId="77777777" w:rsidR="00DC3EAD" w:rsidRPr="00E11762" w:rsidRDefault="00DC3EAD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CFBAB1A" w14:textId="77777777" w:rsidR="00DC3EAD" w:rsidRPr="00E11762" w:rsidRDefault="00DC3EAD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DDFD987" w14:textId="77777777" w:rsidR="00DC3EAD" w:rsidRPr="00E11762" w:rsidRDefault="00DC3EAD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342A1E" w14:textId="607BDA45" w:rsidR="00DC3EAD" w:rsidRPr="00E11762" w:rsidRDefault="00DC3EAD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C3EAD" w:rsidRPr="00E11762" w14:paraId="2DD0AEC8" w14:textId="77777777" w:rsidTr="00D66320">
        <w:tc>
          <w:tcPr>
            <w:tcW w:w="2158" w:type="dxa"/>
            <w:gridSpan w:val="2"/>
            <w:shd w:val="clear" w:color="auto" w:fill="auto"/>
            <w:hideMark/>
          </w:tcPr>
          <w:p w14:paraId="506DABFF" w14:textId="59C26126" w:rsidR="00DC3EAD" w:rsidRPr="00E11762" w:rsidRDefault="00DC3EAD" w:rsidP="00BF67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  <w:gridSpan w:val="2"/>
          </w:tcPr>
          <w:p w14:paraId="1A6C3B2B" w14:textId="77777777" w:rsidR="00DC3EAD" w:rsidRPr="00E11762" w:rsidRDefault="00DC3EAD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452698D1" w14:textId="1B5C1525" w:rsidR="00DC3EAD" w:rsidRPr="00BC5210" w:rsidRDefault="001E288A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1"/>
              </w:tabs>
              <w:spacing w:line="240" w:lineRule="auto"/>
              <w:ind w:left="-129"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5210">
              <w:rPr>
                <w:rFonts w:ascii="Angsana New" w:hAnsi="Angsana New"/>
                <w:sz w:val="30"/>
                <w:szCs w:val="30"/>
              </w:rPr>
              <w:t>2.95</w:t>
            </w:r>
          </w:p>
        </w:tc>
        <w:tc>
          <w:tcPr>
            <w:tcW w:w="270" w:type="dxa"/>
          </w:tcPr>
          <w:p w14:paraId="74C16C9A" w14:textId="77777777" w:rsidR="00DC3EAD" w:rsidRPr="00BC5210" w:rsidRDefault="00DC3EAD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B70589D" w14:textId="29EB7382" w:rsidR="00DC3EAD" w:rsidRPr="00BC5210" w:rsidRDefault="00DC3EAD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5210">
              <w:rPr>
                <w:rFonts w:ascii="Angsana New" w:hAnsi="Angsana New"/>
                <w:b/>
                <w:bCs/>
                <w:sz w:val="30"/>
                <w:szCs w:val="30"/>
              </w:rPr>
              <w:t>63,177,383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00464DC" w14:textId="77777777" w:rsidR="00DC3EAD" w:rsidRPr="00BC5210" w:rsidRDefault="00DC3EAD" w:rsidP="00BF67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39E465B" w14:textId="1CCA9A7D" w:rsidR="00DC3EAD" w:rsidRPr="00BC5210" w:rsidRDefault="00DC3EAD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BC5210">
              <w:rPr>
                <w:rFonts w:ascii="Angsana New" w:hAnsi="Angsana New"/>
                <w:sz w:val="30"/>
                <w:szCs w:val="30"/>
              </w:rPr>
              <w:t>29,225,331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9FDE342" w14:textId="77777777" w:rsidR="00DC3EAD" w:rsidRPr="00BC5210" w:rsidRDefault="00DC3EAD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C04186A" w14:textId="629E8CD5" w:rsidR="00DC3EAD" w:rsidRPr="00BC5210" w:rsidRDefault="00DC3EAD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BC5210">
              <w:rPr>
                <w:rFonts w:ascii="Angsana New" w:hAnsi="Angsana New"/>
                <w:sz w:val="30"/>
                <w:szCs w:val="30"/>
              </w:rPr>
              <w:t>(4,851,133)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429989C" w14:textId="77777777" w:rsidR="00DC3EAD" w:rsidRPr="00BC5210" w:rsidRDefault="00DC3EAD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AD08D7B" w14:textId="3ED482F3" w:rsidR="00DC3EAD" w:rsidRPr="00BC5210" w:rsidRDefault="00DC3EAD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5210">
              <w:rPr>
                <w:rFonts w:ascii="Angsana New" w:hAnsi="Angsana New"/>
                <w:b/>
                <w:bCs/>
                <w:sz w:val="30"/>
                <w:szCs w:val="30"/>
              </w:rPr>
              <w:t>87,551,581</w:t>
            </w:r>
          </w:p>
        </w:tc>
      </w:tr>
      <w:tr w:rsidR="00DC3EAD" w:rsidRPr="00E11762" w14:paraId="6F48A473" w14:textId="77777777" w:rsidTr="00D66320">
        <w:tc>
          <w:tcPr>
            <w:tcW w:w="2158" w:type="dxa"/>
            <w:gridSpan w:val="2"/>
            <w:shd w:val="clear" w:color="auto" w:fill="auto"/>
          </w:tcPr>
          <w:p w14:paraId="56FDD8EF" w14:textId="77777777" w:rsidR="00DC3EAD" w:rsidRPr="00E11762" w:rsidRDefault="00DC3EAD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637830AC" w14:textId="77777777" w:rsidR="00DC3EAD" w:rsidRPr="00E11762" w:rsidRDefault="00DC3EAD" w:rsidP="008D4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14F02D40" w14:textId="77777777" w:rsidR="00DC3EAD" w:rsidRPr="00BC5210" w:rsidRDefault="00DC3EAD" w:rsidP="008D4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1"/>
              </w:tabs>
              <w:spacing w:line="240" w:lineRule="auto"/>
              <w:ind w:left="-129"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049FE7" w14:textId="77777777" w:rsidR="00DC3EAD" w:rsidRPr="00BC5210" w:rsidRDefault="00DC3EAD" w:rsidP="008D4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5774ED7" w14:textId="77777777" w:rsidR="00DC3EAD" w:rsidRPr="00BC5210" w:rsidRDefault="00DC3EAD" w:rsidP="008D4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D18537E" w14:textId="77777777" w:rsidR="00DC3EAD" w:rsidRPr="00BC5210" w:rsidRDefault="00DC3EAD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947C3E4" w14:textId="77777777" w:rsidR="00DC3EAD" w:rsidRPr="00BC5210" w:rsidRDefault="00DC3EAD" w:rsidP="008D4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132E7BB" w14:textId="77777777" w:rsidR="00DC3EAD" w:rsidRPr="00BC5210" w:rsidRDefault="00DC3EAD" w:rsidP="008D4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8F0CBF8" w14:textId="77777777" w:rsidR="00DC3EAD" w:rsidRPr="00BC5210" w:rsidRDefault="00DC3EAD" w:rsidP="008D4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8CDDD88" w14:textId="77777777" w:rsidR="00DC3EAD" w:rsidRPr="00BC5210" w:rsidRDefault="00DC3EAD" w:rsidP="008D4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CB88EBD" w14:textId="009E70B3" w:rsidR="00DC3EAD" w:rsidRPr="00BC5210" w:rsidRDefault="00DC3EAD" w:rsidP="008D4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C3EAD" w:rsidRPr="00E11762" w14:paraId="08579093" w14:textId="77777777" w:rsidTr="00D66320">
        <w:tc>
          <w:tcPr>
            <w:tcW w:w="2158" w:type="dxa"/>
            <w:gridSpan w:val="2"/>
            <w:shd w:val="clear" w:color="auto" w:fill="auto"/>
          </w:tcPr>
          <w:p w14:paraId="5426B85E" w14:textId="68FEAA93" w:rsidR="00DC3EAD" w:rsidRPr="00E11762" w:rsidRDefault="00DC3EAD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</w:tcPr>
          <w:p w14:paraId="6C7BCECE" w14:textId="77777777" w:rsidR="00DC3EAD" w:rsidRPr="00E11762" w:rsidRDefault="00DC3EAD" w:rsidP="008D4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64B99AD0" w14:textId="77777777" w:rsidR="00DC3EAD" w:rsidRPr="00BC5210" w:rsidRDefault="00DC3EAD" w:rsidP="008D4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1"/>
              </w:tabs>
              <w:spacing w:line="240" w:lineRule="auto"/>
              <w:ind w:left="-129"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74FFA5" w14:textId="77777777" w:rsidR="00DC3EAD" w:rsidRPr="00BC5210" w:rsidRDefault="00DC3EAD" w:rsidP="008D4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6802DDE" w14:textId="77777777" w:rsidR="00DC3EAD" w:rsidRPr="00BC5210" w:rsidRDefault="00DC3EAD" w:rsidP="008D4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E6C57B7" w14:textId="77777777" w:rsidR="00DC3EAD" w:rsidRPr="00BC5210" w:rsidRDefault="00DC3EAD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D6DFEEB" w14:textId="77777777" w:rsidR="00DC3EAD" w:rsidRPr="00BC5210" w:rsidRDefault="00DC3EAD" w:rsidP="008D4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FD94588" w14:textId="77777777" w:rsidR="00DC3EAD" w:rsidRPr="00BC5210" w:rsidRDefault="00DC3EAD" w:rsidP="008D4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D4D22CF" w14:textId="77777777" w:rsidR="00DC3EAD" w:rsidRPr="00BC5210" w:rsidRDefault="00DC3EAD" w:rsidP="008D4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33D4613" w14:textId="77777777" w:rsidR="00DC3EAD" w:rsidRPr="00BC5210" w:rsidRDefault="00DC3EAD" w:rsidP="008D4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B62FE1" w14:textId="59A9D93A" w:rsidR="00DC3EAD" w:rsidRPr="00BC5210" w:rsidRDefault="00DC3EAD" w:rsidP="008D4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C3EAD" w:rsidRPr="00E11762" w14:paraId="12BE2D09" w14:textId="77777777" w:rsidTr="00D66320">
        <w:tc>
          <w:tcPr>
            <w:tcW w:w="2158" w:type="dxa"/>
            <w:gridSpan w:val="2"/>
            <w:shd w:val="clear" w:color="auto" w:fill="auto"/>
          </w:tcPr>
          <w:p w14:paraId="2D3B1812" w14:textId="3C4E39C1" w:rsidR="00DC3EAD" w:rsidRPr="00E11762" w:rsidRDefault="00DC3EAD" w:rsidP="00BF67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270" w:type="dxa"/>
            <w:gridSpan w:val="2"/>
          </w:tcPr>
          <w:p w14:paraId="4F1723DC" w14:textId="77777777" w:rsidR="00DC3EAD" w:rsidRPr="00E11762" w:rsidRDefault="00DC3EAD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45C7928A" w14:textId="04EA0BA4" w:rsidR="00DC3EAD" w:rsidRPr="00BC5210" w:rsidRDefault="00DC3EAD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1"/>
              </w:tabs>
              <w:spacing w:line="240" w:lineRule="auto"/>
              <w:ind w:left="-129"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5210">
              <w:rPr>
                <w:rFonts w:asciiTheme="majorBidi" w:hAnsiTheme="majorBidi" w:cstheme="majorBidi"/>
                <w:sz w:val="30"/>
                <w:szCs w:val="30"/>
              </w:rPr>
              <w:t>3.60</w:t>
            </w:r>
          </w:p>
        </w:tc>
        <w:tc>
          <w:tcPr>
            <w:tcW w:w="270" w:type="dxa"/>
          </w:tcPr>
          <w:p w14:paraId="144D919A" w14:textId="77777777" w:rsidR="00DC3EAD" w:rsidRPr="00BC5210" w:rsidRDefault="00DC3EAD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ED76FC6" w14:textId="583C78D4" w:rsidR="00DC3EAD" w:rsidRPr="00BC5210" w:rsidRDefault="00DC3EAD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52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27,389,836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E7ECED" w14:textId="77777777" w:rsidR="00DC3EAD" w:rsidRPr="00BC5210" w:rsidRDefault="00DC3EAD" w:rsidP="00BF67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1790C73" w14:textId="1186D797" w:rsidR="00DC3EAD" w:rsidRPr="00BC5210" w:rsidRDefault="00DC3EAD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BC5210">
              <w:rPr>
                <w:rFonts w:asciiTheme="majorBidi" w:hAnsiTheme="majorBidi" w:cstheme="majorBidi"/>
                <w:sz w:val="30"/>
                <w:szCs w:val="30"/>
              </w:rPr>
              <w:t>72,424,427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BDF7523" w14:textId="77777777" w:rsidR="00DC3EAD" w:rsidRPr="00BC5210" w:rsidRDefault="00DC3EAD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69DA5FE" w14:textId="704B472A" w:rsidR="00DC3EAD" w:rsidRPr="00BC5210" w:rsidRDefault="00DC3EAD" w:rsidP="00E91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BC5210">
              <w:rPr>
                <w:rFonts w:asciiTheme="majorBidi" w:hAnsiTheme="majorBidi" w:cstheme="majorBidi"/>
                <w:sz w:val="30"/>
                <w:szCs w:val="30"/>
              </w:rPr>
              <w:t>(36,</w:t>
            </w:r>
            <w:r w:rsidRPr="00BC5210">
              <w:rPr>
                <w:rFonts w:ascii="Angsana New" w:hAnsi="Angsana New"/>
                <w:sz w:val="30"/>
                <w:szCs w:val="30"/>
              </w:rPr>
              <w:t>636</w:t>
            </w:r>
            <w:r w:rsidRPr="00BC52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5210">
              <w:rPr>
                <w:rFonts w:ascii="Angsana New" w:hAnsi="Angsana New"/>
                <w:sz w:val="30"/>
                <w:szCs w:val="30"/>
              </w:rPr>
              <w:t>880</w:t>
            </w:r>
            <w:r w:rsidRPr="00BC521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8F5D8CB" w14:textId="77777777" w:rsidR="00DC3EAD" w:rsidRPr="00BC5210" w:rsidRDefault="00DC3EAD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A8A9D37" w14:textId="59C9BFE4" w:rsidR="00DC3EAD" w:rsidRPr="00BC5210" w:rsidRDefault="00DC3EAD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52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63,177,383</w:t>
            </w:r>
          </w:p>
        </w:tc>
      </w:tr>
    </w:tbl>
    <w:p w14:paraId="5EBA09FF" w14:textId="15B32439" w:rsidR="00C864C1" w:rsidRDefault="00C864C1" w:rsidP="009D67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E11762">
        <w:rPr>
          <w:rFonts w:ascii="Angsana New" w:hAnsi="Angsana New"/>
          <w:sz w:val="30"/>
          <w:szCs w:val="30"/>
        </w:rPr>
        <w:t>1</w:t>
      </w:r>
      <w:r w:rsidRPr="00E11762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E11762">
        <w:rPr>
          <w:rFonts w:ascii="Angsana New" w:hAnsi="Angsana New"/>
          <w:sz w:val="30"/>
          <w:szCs w:val="30"/>
        </w:rPr>
        <w:t xml:space="preserve">2563 </w:t>
      </w:r>
      <w:r w:rsidRPr="00E11762">
        <w:rPr>
          <w:rFonts w:ascii="Angsana New" w:hAnsi="Angsana New" w:hint="cs"/>
          <w:sz w:val="30"/>
          <w:szCs w:val="30"/>
          <w:cs/>
        </w:rPr>
        <w:t>บริษัทให้เงินกู้ยืมแก่บริษัทย่อยหลายแห่งจำนวนเงิน</w:t>
      </w:r>
      <w:r w:rsidRPr="00E11762">
        <w:rPr>
          <w:rFonts w:ascii="Angsana New" w:hAnsi="Angsana New"/>
          <w:sz w:val="30"/>
          <w:szCs w:val="30"/>
        </w:rPr>
        <w:t xml:space="preserve"> 8,869 </w:t>
      </w:r>
      <w:r w:rsidRPr="00E11762">
        <w:rPr>
          <w:rFonts w:ascii="Angsana New" w:hAnsi="Angsana New" w:hint="cs"/>
          <w:sz w:val="30"/>
          <w:szCs w:val="30"/>
          <w:cs/>
        </w:rPr>
        <w:t xml:space="preserve">ล้านบาท เพื่อใช้จ่ายชำระเงินกู้ยืมที่บริษัทย่อยมีกับผู้ถือหุ้นเดิมและถือเป็นส่วนหนึ่งของเงินจ่ายซื้อธุรกิจในงบกระแสเงินสด (ดูหมายเหตุข้อ </w:t>
      </w:r>
      <w:r w:rsidR="0064745B" w:rsidRPr="00E11762">
        <w:rPr>
          <w:rFonts w:ascii="Angsana New" w:hAnsi="Angsana New"/>
          <w:sz w:val="30"/>
          <w:szCs w:val="30"/>
        </w:rPr>
        <w:t>7</w:t>
      </w:r>
      <w:r w:rsidRPr="00E11762">
        <w:rPr>
          <w:rFonts w:ascii="Angsana New" w:hAnsi="Angsana New" w:hint="cs"/>
          <w:sz w:val="30"/>
          <w:szCs w:val="30"/>
          <w:cs/>
        </w:rPr>
        <w:t>)</w:t>
      </w:r>
    </w:p>
    <w:p w14:paraId="73CD135E" w14:textId="77777777" w:rsidR="00245480" w:rsidRDefault="00C864C1" w:rsidP="00C86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 w:right="63" w:hanging="540"/>
        <w:jc w:val="thaiDistribute"/>
        <w:rPr>
          <w:rFonts w:ascii="Angsana New" w:hAnsi="Angsana New"/>
          <w:sz w:val="30"/>
          <w:szCs w:val="30"/>
        </w:rPr>
      </w:pPr>
      <w:bookmarkStart w:id="15" w:name="_Hlk46884872"/>
      <w:r w:rsidRPr="00E11762">
        <w:rPr>
          <w:rFonts w:ascii="Angsana New" w:hAnsi="Angsana New"/>
          <w:sz w:val="30"/>
          <w:szCs w:val="30"/>
        </w:rPr>
        <w:tab/>
      </w:r>
    </w:p>
    <w:p w14:paraId="221E5567" w14:textId="1D6CE407" w:rsidR="00C864C1" w:rsidRPr="00E11762" w:rsidRDefault="00245480" w:rsidP="00C86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 w:right="63" w:hanging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  <w:r w:rsidR="00C864C1" w:rsidRPr="00E11762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C864C1" w:rsidRPr="00E11762">
        <w:rPr>
          <w:rFonts w:ascii="Angsana New" w:hAnsi="Angsana New"/>
          <w:sz w:val="30"/>
          <w:szCs w:val="30"/>
        </w:rPr>
        <w:t xml:space="preserve">16 </w:t>
      </w:r>
      <w:r w:rsidR="00C864C1" w:rsidRPr="00E11762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C864C1" w:rsidRPr="00E11762">
        <w:rPr>
          <w:rFonts w:ascii="Angsana New" w:hAnsi="Angsana New"/>
          <w:sz w:val="30"/>
          <w:szCs w:val="30"/>
        </w:rPr>
        <w:t xml:space="preserve">2563 </w:t>
      </w:r>
      <w:r w:rsidR="00C864C1" w:rsidRPr="00E11762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C864C1" w:rsidRPr="00E11762">
        <w:rPr>
          <w:rFonts w:ascii="Angsana New" w:hAnsi="Angsana New"/>
          <w:sz w:val="30"/>
          <w:szCs w:val="30"/>
        </w:rPr>
        <w:t xml:space="preserve">8 </w:t>
      </w:r>
      <w:r w:rsidR="00C864C1" w:rsidRPr="00E11762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C864C1" w:rsidRPr="00E11762">
        <w:rPr>
          <w:rFonts w:ascii="Angsana New" w:hAnsi="Angsana New"/>
          <w:sz w:val="30"/>
          <w:szCs w:val="30"/>
        </w:rPr>
        <w:t xml:space="preserve">2563 </w:t>
      </w:r>
      <w:r w:rsidR="00C864C1" w:rsidRPr="00E11762">
        <w:rPr>
          <w:rFonts w:ascii="Angsana New" w:hAnsi="Angsana New" w:hint="cs"/>
          <w:sz w:val="30"/>
          <w:szCs w:val="30"/>
          <w:cs/>
        </w:rPr>
        <w:t xml:space="preserve">บริษัทตกลงทำสัญญาให้กู้ยืมเงินกับบริษัทย่อยหลายแห่งจากเดิมเงินให้กู้ยืมอยู่ในรูปตั๋วสัญญาใช้เงิน จากการเข้าทำสัญญาดังกล่าวยอดคงเหลือดอกเบี้ยค้างรับของบริษัทที่มีกับบริษัทย่อย จำนวนเงิน </w:t>
      </w:r>
      <w:r w:rsidR="00A27FBF" w:rsidRPr="00E11762">
        <w:rPr>
          <w:rFonts w:ascii="Angsana New" w:hAnsi="Angsana New"/>
          <w:sz w:val="30"/>
          <w:szCs w:val="30"/>
        </w:rPr>
        <w:t>1,36</w:t>
      </w:r>
      <w:r w:rsidR="00F97CD4">
        <w:rPr>
          <w:rFonts w:ascii="Angsana New" w:hAnsi="Angsana New"/>
          <w:sz w:val="30"/>
          <w:szCs w:val="30"/>
        </w:rPr>
        <w:t>5</w:t>
      </w:r>
      <w:r w:rsidR="00C864C1" w:rsidRPr="00E11762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C864C1" w:rsidRPr="00E11762">
        <w:rPr>
          <w:rFonts w:ascii="Angsana New" w:hAnsi="Angsana New"/>
          <w:sz w:val="30"/>
          <w:szCs w:val="30"/>
        </w:rPr>
        <w:t xml:space="preserve"> </w:t>
      </w:r>
      <w:r w:rsidR="00C864C1" w:rsidRPr="00E11762">
        <w:rPr>
          <w:rFonts w:ascii="Angsana New" w:hAnsi="Angsana New" w:hint="cs"/>
          <w:sz w:val="30"/>
          <w:szCs w:val="30"/>
          <w:cs/>
        </w:rPr>
        <w:t>นำมารวมเป็นส่วนหนึ่งของเงินให้กู้ยืมระยะยาวแก่บริษัทย่อยเพิ่มขึ้นในระหว่างปี</w:t>
      </w:r>
    </w:p>
    <w:bookmarkEnd w:id="15"/>
    <w:p w14:paraId="5C4246D6" w14:textId="26FAA31B" w:rsidR="004761F3" w:rsidRPr="00E11762" w:rsidRDefault="004761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35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02"/>
        <w:gridCol w:w="1260"/>
        <w:gridCol w:w="253"/>
        <w:gridCol w:w="13"/>
        <w:gridCol w:w="1252"/>
        <w:gridCol w:w="22"/>
        <w:gridCol w:w="256"/>
        <w:gridCol w:w="9"/>
        <w:gridCol w:w="1267"/>
        <w:gridCol w:w="251"/>
        <w:gridCol w:w="9"/>
        <w:gridCol w:w="1263"/>
      </w:tblGrid>
      <w:tr w:rsidR="009F34C6" w:rsidRPr="00E11762" w14:paraId="51B35833" w14:textId="77777777" w:rsidTr="00DB05D8">
        <w:trPr>
          <w:trHeight w:val="20"/>
          <w:tblHeader/>
        </w:trPr>
        <w:tc>
          <w:tcPr>
            <w:tcW w:w="1871" w:type="pct"/>
            <w:shd w:val="clear" w:color="auto" w:fill="auto"/>
          </w:tcPr>
          <w:p w14:paraId="6D77D857" w14:textId="0C997525" w:rsidR="009F34C6" w:rsidRPr="00E11762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29" w:hanging="234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84" w:type="pct"/>
            <w:gridSpan w:val="4"/>
            <w:shd w:val="clear" w:color="auto" w:fill="auto"/>
          </w:tcPr>
          <w:p w14:paraId="29B38615" w14:textId="77777777" w:rsidR="009F34C6" w:rsidRPr="00E11762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672B8C7F" w14:textId="77777777" w:rsidR="009F34C6" w:rsidRPr="00E11762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496" w:type="pct"/>
            <w:gridSpan w:val="5"/>
            <w:shd w:val="clear" w:color="auto" w:fill="auto"/>
          </w:tcPr>
          <w:p w14:paraId="0CB9DF2C" w14:textId="77777777" w:rsidR="009F34C6" w:rsidRPr="00E11762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  <w:r w:rsidRPr="00E11762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173FDC" w:rsidRPr="00E11762" w14:paraId="3C718A19" w14:textId="77777777" w:rsidTr="00DB05D8">
        <w:trPr>
          <w:trHeight w:val="20"/>
          <w:tblHeader/>
        </w:trPr>
        <w:tc>
          <w:tcPr>
            <w:tcW w:w="1871" w:type="pct"/>
            <w:shd w:val="clear" w:color="auto" w:fill="auto"/>
          </w:tcPr>
          <w:p w14:paraId="684B85B9" w14:textId="77777777" w:rsidR="00173FDC" w:rsidRPr="00E11762" w:rsidRDefault="00173FDC" w:rsidP="00173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34560B4F" w14:textId="1E6787B2" w:rsidR="00173FDC" w:rsidRPr="00E11762" w:rsidRDefault="00173FDC" w:rsidP="00173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" w:type="pct"/>
            <w:shd w:val="clear" w:color="auto" w:fill="auto"/>
          </w:tcPr>
          <w:p w14:paraId="63FCAE43" w14:textId="77777777" w:rsidR="00173FDC" w:rsidRPr="00E11762" w:rsidRDefault="00173FDC" w:rsidP="00173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shd w:val="clear" w:color="auto" w:fill="auto"/>
          </w:tcPr>
          <w:p w14:paraId="6FB63500" w14:textId="5910F49D" w:rsidR="00173FDC" w:rsidRPr="00E11762" w:rsidRDefault="00173FDC" w:rsidP="00173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3C1C3A16" w14:textId="77777777" w:rsidR="00173FDC" w:rsidRPr="00E11762" w:rsidRDefault="00173FDC" w:rsidP="00173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82" w:type="pct"/>
            <w:gridSpan w:val="2"/>
            <w:shd w:val="clear" w:color="auto" w:fill="auto"/>
          </w:tcPr>
          <w:p w14:paraId="21ED25DA" w14:textId="5D8FF622" w:rsidR="00173FDC" w:rsidRPr="00E11762" w:rsidRDefault="00173FDC" w:rsidP="00173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21D1D717" w14:textId="77777777" w:rsidR="00173FDC" w:rsidRPr="00E11762" w:rsidRDefault="00173FDC" w:rsidP="00173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</w:tcPr>
          <w:p w14:paraId="0A355E5B" w14:textId="627EC13B" w:rsidR="00173FDC" w:rsidRPr="00E11762" w:rsidRDefault="00173FDC" w:rsidP="00173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F34C6" w:rsidRPr="00E11762" w14:paraId="28F9DE22" w14:textId="77777777" w:rsidTr="00DB05D8">
        <w:trPr>
          <w:trHeight w:val="20"/>
          <w:tblHeader/>
        </w:trPr>
        <w:tc>
          <w:tcPr>
            <w:tcW w:w="1871" w:type="pct"/>
            <w:shd w:val="clear" w:color="auto" w:fill="auto"/>
          </w:tcPr>
          <w:p w14:paraId="6ACBAE08" w14:textId="77777777" w:rsidR="009F34C6" w:rsidRPr="00E11762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22E057A7" w14:textId="77777777" w:rsidR="009F34C6" w:rsidRPr="00E11762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  <w:vAlign w:val="center"/>
          </w:tcPr>
          <w:p w14:paraId="138F6721" w14:textId="77777777" w:rsidR="009F34C6" w:rsidRPr="00E11762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shd w:val="clear" w:color="auto" w:fill="auto"/>
            <w:vAlign w:val="center"/>
          </w:tcPr>
          <w:p w14:paraId="7F741F12" w14:textId="77777777" w:rsidR="009F34C6" w:rsidRPr="00E11762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</w:tabs>
              <w:spacing w:line="240" w:lineRule="auto"/>
              <w:ind w:left="-100" w:right="-110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24D8FDB0" w14:textId="77777777" w:rsidR="009F34C6" w:rsidRPr="00E11762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82" w:type="pct"/>
            <w:gridSpan w:val="2"/>
            <w:shd w:val="clear" w:color="auto" w:fill="auto"/>
            <w:vAlign w:val="center"/>
          </w:tcPr>
          <w:p w14:paraId="3388FE10" w14:textId="77777777" w:rsidR="009F34C6" w:rsidRPr="00E11762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shd w:val="clear" w:color="auto" w:fill="auto"/>
            <w:vAlign w:val="center"/>
          </w:tcPr>
          <w:p w14:paraId="29877D56" w14:textId="77777777" w:rsidR="009F34C6" w:rsidRPr="00E11762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  <w:vAlign w:val="center"/>
          </w:tcPr>
          <w:p w14:paraId="4DE017B2" w14:textId="77777777" w:rsidR="009F34C6" w:rsidRPr="00E11762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</w:tr>
      <w:tr w:rsidR="009F34C6" w:rsidRPr="00E11762" w14:paraId="302451FF" w14:textId="77777777" w:rsidTr="00DB05D8">
        <w:trPr>
          <w:trHeight w:val="20"/>
          <w:tblHeader/>
        </w:trPr>
        <w:tc>
          <w:tcPr>
            <w:tcW w:w="1871" w:type="pct"/>
            <w:shd w:val="clear" w:color="auto" w:fill="auto"/>
          </w:tcPr>
          <w:p w14:paraId="14CB895C" w14:textId="53AD072E" w:rsidR="009F34C6" w:rsidRPr="00E11762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129" w:type="pct"/>
            <w:gridSpan w:val="11"/>
            <w:shd w:val="clear" w:color="auto" w:fill="auto"/>
          </w:tcPr>
          <w:p w14:paraId="5F613B14" w14:textId="77777777" w:rsidR="009F34C6" w:rsidRPr="00E11762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DB05D8" w:rsidRPr="00E11762" w14:paraId="58D5454A" w14:textId="77777777" w:rsidTr="00173FDC">
        <w:trPr>
          <w:trHeight w:val="20"/>
        </w:trPr>
        <w:tc>
          <w:tcPr>
            <w:tcW w:w="1871" w:type="pct"/>
            <w:shd w:val="clear" w:color="auto" w:fill="auto"/>
          </w:tcPr>
          <w:p w14:paraId="37F187CB" w14:textId="2FF96234" w:rsidR="00DB05D8" w:rsidRPr="00E11762" w:rsidRDefault="00DB05D8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  <w:t>ส</w:t>
            </w:r>
            <w:r w:rsidRPr="00E11762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ินทรัพย์ไม่หมุนเวียนอื่น</w:t>
            </w:r>
          </w:p>
        </w:tc>
        <w:tc>
          <w:tcPr>
            <w:tcW w:w="3129" w:type="pct"/>
            <w:gridSpan w:val="11"/>
            <w:shd w:val="clear" w:color="auto" w:fill="auto"/>
          </w:tcPr>
          <w:p w14:paraId="47F338C2" w14:textId="77777777" w:rsidR="00DB05D8" w:rsidRPr="00E11762" w:rsidRDefault="00DB05D8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B6323F" w:rsidRPr="00E11762" w14:paraId="6378C0C4" w14:textId="77777777" w:rsidTr="00173FDC">
        <w:trPr>
          <w:trHeight w:val="333"/>
        </w:trPr>
        <w:tc>
          <w:tcPr>
            <w:tcW w:w="1871" w:type="pct"/>
            <w:shd w:val="clear" w:color="auto" w:fill="auto"/>
          </w:tcPr>
          <w:p w14:paraId="7C6A7468" w14:textId="77777777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3" w:type="pct"/>
            <w:shd w:val="clear" w:color="auto" w:fill="auto"/>
          </w:tcPr>
          <w:p w14:paraId="1B00B2A5" w14:textId="7F972992" w:rsidR="00B6323F" w:rsidRPr="00E11762" w:rsidRDefault="00B6323F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35" w:lineRule="auto"/>
              <w:ind w:right="-108" w:firstLine="155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04D216F9" w14:textId="77777777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551" w:firstLine="5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shd w:val="clear" w:color="auto" w:fill="auto"/>
          </w:tcPr>
          <w:p w14:paraId="0AC7F653" w14:textId="7FE5C3D2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551" w:firstLine="7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3441738B" w14:textId="77777777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551" w:firstLine="5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gridSpan w:val="2"/>
            <w:shd w:val="clear" w:color="auto" w:fill="auto"/>
          </w:tcPr>
          <w:p w14:paraId="4DFA6779" w14:textId="2C963CD6" w:rsidR="00B6323F" w:rsidRPr="00767A6F" w:rsidRDefault="00B6323F" w:rsidP="0076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35" w:lineRule="auto"/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67A6F">
              <w:rPr>
                <w:rFonts w:ascii="Angsana New" w:eastAsia="MS Mincho" w:hAnsi="Angsana New"/>
                <w:sz w:val="30"/>
                <w:szCs w:val="30"/>
              </w:rPr>
              <w:t xml:space="preserve">28,713 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1A606DD8" w14:textId="77777777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</w:tcPr>
          <w:p w14:paraId="0062A5A1" w14:textId="5313BDC5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8"/>
              </w:tabs>
              <w:spacing w:line="235" w:lineRule="auto"/>
              <w:ind w:right="-1551" w:firstLine="417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22,945</w:t>
            </w:r>
          </w:p>
        </w:tc>
      </w:tr>
      <w:tr w:rsidR="00B6323F" w:rsidRPr="00E11762" w14:paraId="1E2BC04D" w14:textId="77777777" w:rsidTr="00173FDC">
        <w:trPr>
          <w:trHeight w:val="20"/>
        </w:trPr>
        <w:tc>
          <w:tcPr>
            <w:tcW w:w="1871" w:type="pct"/>
            <w:shd w:val="clear" w:color="auto" w:fill="auto"/>
          </w:tcPr>
          <w:p w14:paraId="2A8810A6" w14:textId="77777777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</w:tcPr>
          <w:p w14:paraId="40F37251" w14:textId="37640A5B" w:rsidR="00B6323F" w:rsidRPr="00767A6F" w:rsidRDefault="00B6323F" w:rsidP="0076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767A6F">
              <w:rPr>
                <w:rFonts w:ascii="Angsana New" w:hAnsi="Angsana New"/>
                <w:sz w:val="30"/>
                <w:szCs w:val="30"/>
                <w:lang w:eastAsia="zh-CN"/>
              </w:rPr>
              <w:t>12,392</w:t>
            </w:r>
          </w:p>
        </w:tc>
        <w:tc>
          <w:tcPr>
            <w:tcW w:w="135" w:type="pct"/>
            <w:shd w:val="clear" w:color="auto" w:fill="auto"/>
          </w:tcPr>
          <w:p w14:paraId="5675683D" w14:textId="77777777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51" w:firstLine="5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2CCBB1" w14:textId="2E52AFB0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6"/>
              </w:tabs>
              <w:spacing w:line="235" w:lineRule="auto"/>
              <w:ind w:right="-1551" w:firstLine="515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lang w:eastAsia="zh-CN"/>
              </w:rPr>
              <w:t>8,241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5E8F35D7" w14:textId="77777777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551" w:firstLine="5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1172B7" w14:textId="352ACAE8" w:rsidR="00B6323F" w:rsidRPr="00767A6F" w:rsidRDefault="00B6323F" w:rsidP="0076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35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767A6F">
              <w:rPr>
                <w:rFonts w:ascii="Angsana New" w:eastAsia="MS Mincho" w:hAnsi="Angsana New"/>
                <w:sz w:val="30"/>
                <w:szCs w:val="30"/>
              </w:rPr>
              <w:t xml:space="preserve">1,433 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336AA8C1" w14:textId="77777777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auto"/>
          </w:tcPr>
          <w:p w14:paraId="1DD8B886" w14:textId="1436E8DB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551" w:firstLine="515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1,011</w:t>
            </w:r>
          </w:p>
        </w:tc>
      </w:tr>
      <w:tr w:rsidR="00B6323F" w:rsidRPr="00E11762" w14:paraId="4F90F028" w14:textId="77777777" w:rsidTr="00173FDC">
        <w:trPr>
          <w:trHeight w:val="20"/>
        </w:trPr>
        <w:tc>
          <w:tcPr>
            <w:tcW w:w="1871" w:type="pct"/>
            <w:shd w:val="clear" w:color="auto" w:fill="auto"/>
          </w:tcPr>
          <w:p w14:paraId="0F7D18BA" w14:textId="77777777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2A4760" w14:textId="198FDE6C" w:rsidR="00B6323F" w:rsidRPr="00767A6F" w:rsidRDefault="00B6323F" w:rsidP="0076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 w:rsidRPr="00767A6F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12,392</w:t>
            </w:r>
          </w:p>
        </w:tc>
        <w:tc>
          <w:tcPr>
            <w:tcW w:w="135" w:type="pct"/>
            <w:shd w:val="clear" w:color="auto" w:fill="auto"/>
          </w:tcPr>
          <w:p w14:paraId="6A01035E" w14:textId="77777777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51" w:firstLine="5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EB10A7" w14:textId="28A32493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551" w:firstLine="5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8,241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2BEAB8E7" w14:textId="77777777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551" w:firstLine="5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C42E69" w14:textId="15BEF3D2" w:rsidR="00B6323F" w:rsidRPr="00767A6F" w:rsidRDefault="00B6323F" w:rsidP="0076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67A6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30,146 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0F3570B4" w14:textId="77777777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3154DA" w14:textId="63DA04A1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551" w:firstLine="4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23,956</w:t>
            </w:r>
          </w:p>
        </w:tc>
      </w:tr>
      <w:tr w:rsidR="00B6323F" w:rsidRPr="00E11762" w14:paraId="4528872B" w14:textId="77777777" w:rsidTr="00173FDC">
        <w:trPr>
          <w:trHeight w:val="20"/>
        </w:trPr>
        <w:tc>
          <w:tcPr>
            <w:tcW w:w="1871" w:type="pct"/>
            <w:shd w:val="clear" w:color="auto" w:fill="auto"/>
          </w:tcPr>
          <w:p w14:paraId="1A8E0265" w14:textId="77777777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auto"/>
          </w:tcPr>
          <w:p w14:paraId="54FEA080" w14:textId="77777777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551" w:firstLine="5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4760371A" w14:textId="77777777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51" w:firstLine="5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2EA9CD" w14:textId="77777777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551" w:firstLine="5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0634F0A6" w14:textId="77777777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551" w:firstLine="5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800B53F" w14:textId="77777777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5" w:hanging="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0E35FA6C" w14:textId="77777777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auto"/>
          </w:tcPr>
          <w:p w14:paraId="47D4AE1E" w14:textId="77777777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551" w:firstLine="5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6323F" w:rsidRPr="00E11762" w14:paraId="4DCB7797" w14:textId="77777777" w:rsidTr="00173FDC">
        <w:trPr>
          <w:trHeight w:val="20"/>
        </w:trPr>
        <w:tc>
          <w:tcPr>
            <w:tcW w:w="1871" w:type="pct"/>
            <w:shd w:val="clear" w:color="auto" w:fill="auto"/>
          </w:tcPr>
          <w:p w14:paraId="25D51218" w14:textId="2234D2D2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เจ้า</w:t>
            </w:r>
            <w:r w:rsidRPr="00E11762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  <w:t>หนี้การค้</w:t>
            </w:r>
            <w:r w:rsidRPr="00E11762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า</w:t>
            </w:r>
          </w:p>
        </w:tc>
        <w:tc>
          <w:tcPr>
            <w:tcW w:w="3129" w:type="pct"/>
            <w:gridSpan w:val="11"/>
            <w:shd w:val="clear" w:color="auto" w:fill="auto"/>
          </w:tcPr>
          <w:p w14:paraId="7A23E314" w14:textId="55CB1E0D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</w:rPr>
            </w:pPr>
          </w:p>
        </w:tc>
      </w:tr>
      <w:tr w:rsidR="00B6323F" w:rsidRPr="00E11762" w14:paraId="6C9133FE" w14:textId="77777777" w:rsidTr="00173FDC">
        <w:trPr>
          <w:trHeight w:val="20"/>
        </w:trPr>
        <w:tc>
          <w:tcPr>
            <w:tcW w:w="1871" w:type="pct"/>
            <w:shd w:val="clear" w:color="auto" w:fill="auto"/>
          </w:tcPr>
          <w:p w14:paraId="11B7C97B" w14:textId="77777777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  <w:r w:rsidRPr="00E11762">
              <w:rPr>
                <w:rFonts w:ascii="Angsana New" w:hAnsi="Angsana New"/>
                <w:b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673" w:type="pct"/>
            <w:tcBorders>
              <w:bottom w:val="double" w:sz="4" w:space="0" w:color="auto"/>
            </w:tcBorders>
            <w:shd w:val="clear" w:color="auto" w:fill="auto"/>
          </w:tcPr>
          <w:p w14:paraId="52B91D31" w14:textId="3DF081F5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4,104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22A1D2C5" w14:textId="77777777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51F8D9C" w14:textId="49CB902E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7,565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16885C70" w14:textId="77777777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double" w:sz="4" w:space="0" w:color="auto"/>
            </w:tcBorders>
            <w:shd w:val="clear" w:color="auto" w:fill="auto"/>
          </w:tcPr>
          <w:p w14:paraId="084EE219" w14:textId="2167185E" w:rsidR="00B6323F" w:rsidRPr="00E11762" w:rsidRDefault="00B6323F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55448F67" w14:textId="77777777" w:rsidR="00B6323F" w:rsidRPr="00E11762" w:rsidRDefault="00B6323F" w:rsidP="00B63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23E56B5" w14:textId="2FB84242" w:rsidR="00B6323F" w:rsidRPr="00E11762" w:rsidRDefault="00B6323F" w:rsidP="00E91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173FDC" w:rsidRPr="00E11762" w14:paraId="4E56F043" w14:textId="77777777" w:rsidTr="00173FDC">
        <w:trPr>
          <w:trHeight w:val="20"/>
        </w:trPr>
        <w:tc>
          <w:tcPr>
            <w:tcW w:w="1871" w:type="pct"/>
            <w:shd w:val="clear" w:color="auto" w:fill="auto"/>
          </w:tcPr>
          <w:p w14:paraId="3BE50E9B" w14:textId="77777777" w:rsidR="00173FDC" w:rsidRPr="00E11762" w:rsidRDefault="00173FDC" w:rsidP="00173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673" w:type="pct"/>
            <w:tcBorders>
              <w:top w:val="double" w:sz="4" w:space="0" w:color="auto"/>
            </w:tcBorders>
            <w:shd w:val="clear" w:color="auto" w:fill="auto"/>
          </w:tcPr>
          <w:p w14:paraId="5D6E3409" w14:textId="77777777" w:rsidR="00173FDC" w:rsidRPr="00E11762" w:rsidRDefault="00173FDC" w:rsidP="00173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67CF3467" w14:textId="77777777" w:rsidR="00173FDC" w:rsidRPr="00E11762" w:rsidRDefault="00173FDC" w:rsidP="00173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131A4C48" w14:textId="77777777" w:rsidR="00173FDC" w:rsidRPr="00E11762" w:rsidRDefault="00173FDC" w:rsidP="00173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72ED191B" w14:textId="77777777" w:rsidR="00173FDC" w:rsidRPr="00E11762" w:rsidRDefault="00173FDC" w:rsidP="00173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double" w:sz="4" w:space="0" w:color="auto"/>
            </w:tcBorders>
            <w:shd w:val="clear" w:color="auto" w:fill="auto"/>
          </w:tcPr>
          <w:p w14:paraId="0CE90E6F" w14:textId="77777777" w:rsidR="00173FDC" w:rsidRPr="00E11762" w:rsidRDefault="00173FDC" w:rsidP="00173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14:paraId="63DB61E8" w14:textId="77777777" w:rsidR="00173FDC" w:rsidRPr="00E11762" w:rsidRDefault="00173FDC" w:rsidP="00173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247FA36" w14:textId="77777777" w:rsidR="00173FDC" w:rsidRPr="00E11762" w:rsidRDefault="00173FDC" w:rsidP="00173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A258B6" w:rsidRPr="00E11762" w14:paraId="44B7E365" w14:textId="77777777" w:rsidTr="00173FDC">
        <w:trPr>
          <w:trHeight w:val="20"/>
        </w:trPr>
        <w:tc>
          <w:tcPr>
            <w:tcW w:w="1871" w:type="pct"/>
            <w:shd w:val="clear" w:color="auto" w:fill="auto"/>
          </w:tcPr>
          <w:p w14:paraId="68D4D8F4" w14:textId="06E5B257" w:rsidR="00A258B6" w:rsidRPr="00E11762" w:rsidRDefault="00A258B6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เจ้า</w:t>
            </w:r>
            <w:r w:rsidRPr="00E11762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  <w:t>หนี้</w:t>
            </w:r>
            <w:r w:rsidR="00767A6F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หมุนเวียน</w:t>
            </w:r>
            <w:r w:rsidRPr="00E11762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673" w:type="pct"/>
            <w:tcBorders>
              <w:bottom w:val="nil"/>
            </w:tcBorders>
            <w:shd w:val="clear" w:color="auto" w:fill="auto"/>
          </w:tcPr>
          <w:p w14:paraId="4893F4D6" w14:textId="77777777" w:rsidR="00A258B6" w:rsidRPr="00E11762" w:rsidRDefault="00A258B6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  <w:tcBorders>
              <w:bottom w:val="nil"/>
            </w:tcBorders>
            <w:shd w:val="clear" w:color="auto" w:fill="auto"/>
          </w:tcPr>
          <w:p w14:paraId="6F249AAB" w14:textId="77777777" w:rsidR="00A258B6" w:rsidRPr="00E11762" w:rsidRDefault="00A258B6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gridSpan w:val="2"/>
            <w:tcBorders>
              <w:bottom w:val="nil"/>
            </w:tcBorders>
            <w:shd w:val="clear" w:color="auto" w:fill="auto"/>
          </w:tcPr>
          <w:p w14:paraId="6A4E85A9" w14:textId="77777777" w:rsidR="00A258B6" w:rsidRPr="00E11762" w:rsidRDefault="00A258B6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  <w:tcBorders>
              <w:bottom w:val="nil"/>
            </w:tcBorders>
            <w:shd w:val="clear" w:color="auto" w:fill="auto"/>
          </w:tcPr>
          <w:p w14:paraId="616A81D4" w14:textId="77777777" w:rsidR="00A258B6" w:rsidRPr="00E11762" w:rsidRDefault="00A258B6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nil"/>
            </w:tcBorders>
            <w:shd w:val="clear" w:color="auto" w:fill="auto"/>
          </w:tcPr>
          <w:p w14:paraId="4E038F43" w14:textId="77777777" w:rsidR="00A258B6" w:rsidRPr="00E11762" w:rsidRDefault="00A258B6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  <w:tcBorders>
              <w:bottom w:val="nil"/>
            </w:tcBorders>
            <w:shd w:val="clear" w:color="auto" w:fill="auto"/>
          </w:tcPr>
          <w:p w14:paraId="799BD0BB" w14:textId="77777777" w:rsidR="00A258B6" w:rsidRPr="00E11762" w:rsidRDefault="00A258B6" w:rsidP="00A25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gridSpan w:val="2"/>
            <w:tcBorders>
              <w:bottom w:val="nil"/>
            </w:tcBorders>
            <w:shd w:val="clear" w:color="auto" w:fill="auto"/>
          </w:tcPr>
          <w:p w14:paraId="69A39C81" w14:textId="77777777" w:rsidR="00A258B6" w:rsidRPr="00E11762" w:rsidRDefault="00A258B6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E11762" w:rsidRPr="00E11762" w14:paraId="53CA33BF" w14:textId="77777777" w:rsidTr="00173FDC">
        <w:trPr>
          <w:trHeight w:val="20"/>
        </w:trPr>
        <w:tc>
          <w:tcPr>
            <w:tcW w:w="1871" w:type="pct"/>
            <w:shd w:val="clear" w:color="auto" w:fill="auto"/>
          </w:tcPr>
          <w:p w14:paraId="591CC6E6" w14:textId="6D46B7A2" w:rsidR="00E11762" w:rsidRPr="00E11762" w:rsidRDefault="00E11762" w:rsidP="00E11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3" w:type="pct"/>
            <w:tcBorders>
              <w:bottom w:val="nil"/>
            </w:tcBorders>
            <w:shd w:val="clear" w:color="auto" w:fill="auto"/>
          </w:tcPr>
          <w:p w14:paraId="40073AF9" w14:textId="3E361F48" w:rsidR="00E11762" w:rsidRPr="00463F96" w:rsidRDefault="00E11762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35" w:lineRule="auto"/>
              <w:ind w:right="-108" w:firstLine="15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63F96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  <w:tcBorders>
              <w:bottom w:val="nil"/>
            </w:tcBorders>
            <w:shd w:val="clear" w:color="auto" w:fill="auto"/>
          </w:tcPr>
          <w:p w14:paraId="706E3EFE" w14:textId="77777777" w:rsidR="00E11762" w:rsidRPr="00463F96" w:rsidRDefault="00E11762" w:rsidP="00E11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gridSpan w:val="2"/>
            <w:tcBorders>
              <w:bottom w:val="nil"/>
            </w:tcBorders>
            <w:shd w:val="clear" w:color="auto" w:fill="auto"/>
          </w:tcPr>
          <w:p w14:paraId="50737CA0" w14:textId="1ADD6DE9" w:rsidR="00E11762" w:rsidRPr="00463F96" w:rsidRDefault="00E11762" w:rsidP="00E11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3F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  <w:tcBorders>
              <w:bottom w:val="nil"/>
            </w:tcBorders>
            <w:shd w:val="clear" w:color="auto" w:fill="auto"/>
          </w:tcPr>
          <w:p w14:paraId="7980E4C2" w14:textId="77777777" w:rsidR="00E11762" w:rsidRPr="00463F96" w:rsidRDefault="00E11762" w:rsidP="00E11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nil"/>
            </w:tcBorders>
            <w:shd w:val="clear" w:color="auto" w:fill="auto"/>
          </w:tcPr>
          <w:p w14:paraId="60D4D020" w14:textId="0E45DAB7" w:rsidR="00E11762" w:rsidRPr="00463F96" w:rsidRDefault="00E11762" w:rsidP="00E11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63F96">
              <w:rPr>
                <w:rFonts w:ascii="Angsana New" w:eastAsia="MS Mincho" w:hAnsi="Angsana New"/>
                <w:sz w:val="30"/>
                <w:szCs w:val="30"/>
              </w:rPr>
              <w:t>588,01</w:t>
            </w:r>
            <w:r w:rsidR="0091506A" w:rsidRPr="00463F96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  <w:tc>
          <w:tcPr>
            <w:tcW w:w="134" w:type="pct"/>
            <w:tcBorders>
              <w:bottom w:val="nil"/>
            </w:tcBorders>
            <w:shd w:val="clear" w:color="auto" w:fill="auto"/>
          </w:tcPr>
          <w:p w14:paraId="5F4139F5" w14:textId="77777777" w:rsidR="00E11762" w:rsidRPr="00463F96" w:rsidRDefault="00E11762" w:rsidP="00E11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gridSpan w:val="2"/>
            <w:tcBorders>
              <w:bottom w:val="nil"/>
            </w:tcBorders>
            <w:shd w:val="clear" w:color="auto" w:fill="auto"/>
          </w:tcPr>
          <w:p w14:paraId="64596024" w14:textId="6A676E14" w:rsidR="00E11762" w:rsidRPr="00463F96" w:rsidRDefault="00E11762" w:rsidP="00E11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63F96">
              <w:rPr>
                <w:rFonts w:ascii="Angsana New" w:hAnsi="Angsana New"/>
                <w:bCs/>
                <w:color w:val="000000"/>
                <w:sz w:val="30"/>
                <w:szCs w:val="30"/>
              </w:rPr>
              <w:t>49,345</w:t>
            </w:r>
          </w:p>
        </w:tc>
      </w:tr>
      <w:tr w:rsidR="00463F96" w:rsidRPr="00E11762" w14:paraId="319A5380" w14:textId="77777777" w:rsidTr="00173FDC">
        <w:trPr>
          <w:trHeight w:val="20"/>
        </w:trPr>
        <w:tc>
          <w:tcPr>
            <w:tcW w:w="1871" w:type="pct"/>
            <w:shd w:val="clear" w:color="auto" w:fill="auto"/>
          </w:tcPr>
          <w:p w14:paraId="2A7D9625" w14:textId="39687143" w:rsidR="00463F96" w:rsidRPr="00E11762" w:rsidRDefault="00463F96" w:rsidP="00463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</w:tcPr>
          <w:p w14:paraId="2EF5DCEA" w14:textId="36E594AC" w:rsidR="00463F96" w:rsidRPr="00463F96" w:rsidRDefault="00463F96" w:rsidP="00463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63F96">
              <w:rPr>
                <w:rFonts w:ascii="Angsana New" w:hAnsi="Angsana New"/>
                <w:sz w:val="30"/>
                <w:szCs w:val="30"/>
                <w:lang w:eastAsia="zh-CN"/>
              </w:rPr>
              <w:t>31,</w:t>
            </w:r>
            <w:r w:rsidR="00616B65">
              <w:rPr>
                <w:rFonts w:ascii="Angsana New" w:hAnsi="Angsana New"/>
                <w:sz w:val="30"/>
                <w:szCs w:val="30"/>
                <w:lang w:eastAsia="zh-CN"/>
              </w:rPr>
              <w:t>801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2928BDD3" w14:textId="77777777" w:rsidR="00463F96" w:rsidRPr="00463F96" w:rsidRDefault="00463F96" w:rsidP="00463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06FFB4" w14:textId="399BDE69" w:rsidR="00463F96" w:rsidRPr="00463F96" w:rsidRDefault="00463F96" w:rsidP="00463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3F96">
              <w:rPr>
                <w:rFonts w:ascii="Angsana New" w:hAnsi="Angsana New"/>
                <w:sz w:val="30"/>
                <w:szCs w:val="30"/>
              </w:rPr>
              <w:t>294,194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768C4AC5" w14:textId="77777777" w:rsidR="00463F96" w:rsidRPr="00463F96" w:rsidRDefault="00463F96" w:rsidP="00463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</w:tcPr>
          <w:p w14:paraId="7F1D521C" w14:textId="0272882A" w:rsidR="00463F96" w:rsidRPr="00463F96" w:rsidRDefault="00463F96" w:rsidP="00463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35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463F96">
              <w:rPr>
                <w:rFonts w:asciiTheme="majorBidi" w:eastAsia="MS Mincho" w:hAnsiTheme="majorBidi" w:cstheme="majorBidi" w:hint="cs"/>
                <w:sz w:val="30"/>
                <w:szCs w:val="30"/>
              </w:rPr>
              <w:t>21</w:t>
            </w:r>
            <w:r w:rsidRPr="00463F96">
              <w:rPr>
                <w:rFonts w:asciiTheme="majorBidi" w:eastAsia="MS Mincho" w:hAnsiTheme="majorBidi" w:cstheme="majorBidi"/>
                <w:sz w:val="30"/>
                <w:szCs w:val="30"/>
              </w:rPr>
              <w:t>,339</w:t>
            </w:r>
          </w:p>
        </w:tc>
        <w:tc>
          <w:tcPr>
            <w:tcW w:w="134" w:type="pct"/>
            <w:shd w:val="clear" w:color="auto" w:fill="auto"/>
          </w:tcPr>
          <w:p w14:paraId="22E407C4" w14:textId="77777777" w:rsidR="00463F96" w:rsidRPr="00463F96" w:rsidRDefault="00463F96" w:rsidP="00463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0AACF7" w14:textId="69899C8D" w:rsidR="00463F96" w:rsidRPr="00463F96" w:rsidRDefault="00463F96" w:rsidP="00463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63F96">
              <w:rPr>
                <w:rFonts w:ascii="Angsana New" w:hAnsi="Angsana New"/>
                <w:bCs/>
                <w:color w:val="000000"/>
                <w:sz w:val="30"/>
                <w:szCs w:val="30"/>
              </w:rPr>
              <w:t>50,874</w:t>
            </w:r>
          </w:p>
        </w:tc>
      </w:tr>
      <w:tr w:rsidR="00463F96" w:rsidRPr="00E11762" w14:paraId="5B8BFAFE" w14:textId="77777777" w:rsidTr="00173FDC">
        <w:trPr>
          <w:trHeight w:val="20"/>
        </w:trPr>
        <w:tc>
          <w:tcPr>
            <w:tcW w:w="1871" w:type="pct"/>
            <w:shd w:val="clear" w:color="auto" w:fill="auto"/>
          </w:tcPr>
          <w:p w14:paraId="094E5DBB" w14:textId="3EA6EFE3" w:rsidR="00463F96" w:rsidRPr="00E11762" w:rsidRDefault="00463F96" w:rsidP="00463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6E8FC0" w14:textId="7F0F54B7" w:rsidR="00463F96" w:rsidRPr="00463F96" w:rsidRDefault="00463F96" w:rsidP="00463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35" w:lineRule="auto"/>
              <w:ind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  <w:r w:rsidRPr="00463F96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31,</w:t>
            </w:r>
            <w:r w:rsidR="00616B65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801</w:t>
            </w:r>
          </w:p>
        </w:tc>
        <w:tc>
          <w:tcPr>
            <w:tcW w:w="142" w:type="pct"/>
            <w:gridSpan w:val="2"/>
            <w:tcBorders>
              <w:bottom w:val="nil"/>
            </w:tcBorders>
            <w:shd w:val="clear" w:color="auto" w:fill="auto"/>
          </w:tcPr>
          <w:p w14:paraId="128D87CB" w14:textId="77777777" w:rsidR="00463F96" w:rsidRPr="00463F96" w:rsidRDefault="00463F96" w:rsidP="00463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68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9F332D" w14:textId="2CC3064E" w:rsidR="00463F96" w:rsidRPr="00463F96" w:rsidRDefault="00463F96" w:rsidP="00463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35" w:lineRule="auto"/>
              <w:ind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  <w:r w:rsidRPr="00463F96">
              <w:rPr>
                <w:rFonts w:ascii="Angsana New" w:hAnsi="Angsana New"/>
                <w:b/>
                <w:sz w:val="30"/>
                <w:szCs w:val="30"/>
              </w:rPr>
              <w:t>294,194</w:t>
            </w:r>
          </w:p>
        </w:tc>
        <w:tc>
          <w:tcPr>
            <w:tcW w:w="142" w:type="pct"/>
            <w:gridSpan w:val="2"/>
            <w:tcBorders>
              <w:bottom w:val="nil"/>
            </w:tcBorders>
            <w:shd w:val="clear" w:color="auto" w:fill="auto"/>
          </w:tcPr>
          <w:p w14:paraId="287B1EED" w14:textId="77777777" w:rsidR="00463F96" w:rsidRPr="00463F96" w:rsidRDefault="00463F96" w:rsidP="00463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5E3687" w14:textId="326BEAC0" w:rsidR="00463F96" w:rsidRPr="00463F96" w:rsidRDefault="00463F96" w:rsidP="00463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35" w:lineRule="auto"/>
              <w:ind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  <w:r w:rsidRPr="00AE4658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</w:rPr>
              <w:t>60</w:t>
            </w:r>
            <w:r w:rsidRPr="00AE465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9</w:t>
            </w:r>
            <w:r w:rsidRPr="00AE4658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</w:rPr>
              <w:t>,</w:t>
            </w:r>
            <w:r w:rsidRPr="00AE465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356</w:t>
            </w:r>
          </w:p>
        </w:tc>
        <w:tc>
          <w:tcPr>
            <w:tcW w:w="134" w:type="pct"/>
            <w:tcBorders>
              <w:bottom w:val="nil"/>
            </w:tcBorders>
            <w:shd w:val="clear" w:color="auto" w:fill="auto"/>
          </w:tcPr>
          <w:p w14:paraId="375E9702" w14:textId="77777777" w:rsidR="00463F96" w:rsidRPr="00463F96" w:rsidRDefault="00463F96" w:rsidP="00463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D409E2" w14:textId="3EC2F394" w:rsidR="00463F96" w:rsidRPr="00463F96" w:rsidRDefault="00463F96" w:rsidP="00463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35" w:lineRule="auto"/>
              <w:ind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  <w:r w:rsidRPr="00463F96">
              <w:rPr>
                <w:rFonts w:ascii="Angsana New" w:hAnsi="Angsana New"/>
                <w:b/>
                <w:color w:val="000000"/>
                <w:sz w:val="30"/>
                <w:szCs w:val="30"/>
              </w:rPr>
              <w:t>100,219</w:t>
            </w:r>
          </w:p>
        </w:tc>
      </w:tr>
    </w:tbl>
    <w:p w14:paraId="19849A1A" w14:textId="77777777" w:rsidR="00FF327D" w:rsidRPr="00E11762" w:rsidRDefault="00FF327D">
      <w:pPr>
        <w:rPr>
          <w:rFonts w:ascii="Angsana New" w:hAnsi="Angsana New"/>
          <w:sz w:val="30"/>
          <w:szCs w:val="30"/>
        </w:rPr>
      </w:pPr>
    </w:p>
    <w:p w14:paraId="1EA72824" w14:textId="2F433445" w:rsidR="00042694" w:rsidRDefault="00042694" w:rsidP="000426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t>การเพิ่มขึ้นของเจ้าหนี้อื่นจากบริษัทย่อยเป็นผลมาจากการทำบันทึกข้อตกลงของสัญญาให้คำปรึกษาเกี่ยวกับ</w:t>
      </w:r>
      <w:r w:rsidRPr="00E11762">
        <w:rPr>
          <w:rFonts w:ascii="Angsana New" w:hAnsi="Angsana New"/>
          <w:sz w:val="30"/>
          <w:szCs w:val="30"/>
        </w:rPr>
        <w:br/>
      </w:r>
      <w:r w:rsidRPr="00E11762">
        <w:rPr>
          <w:rFonts w:ascii="Angsana New" w:hAnsi="Angsana New" w:hint="cs"/>
          <w:sz w:val="30"/>
          <w:szCs w:val="30"/>
          <w:cs/>
        </w:rPr>
        <w:t>การดำเนินธุรกิจและสัญญาเงินให้กู้ยืมระหว่างบริษัทและบริษัทย่อย ส่งผลให้รายได้ค่าบริหารและรายได้ดอกเบี้ยที่บริษัทได้รับชำระจากบริษัทย่อยในรอบระยะเวลาก่อนหน้า ได้รับรู้เป็นเจ้าหนี้อื่นจากบริษัทย่อย เจ้าหนี้อื่นดังกล่าวจะถูกรับรู้หักล้างกับรายได้ในอนาคตที่จะได้รับจากบริษัทย่อย</w:t>
      </w:r>
    </w:p>
    <w:p w14:paraId="4038FF40" w14:textId="65A51F54" w:rsidR="006E4BCF" w:rsidRDefault="006E4BCF" w:rsidP="000426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AAFB4A2" w14:textId="77777777" w:rsidR="006E4BCF" w:rsidRPr="00E11762" w:rsidRDefault="006E4BCF" w:rsidP="000426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9" w:type="dxa"/>
        <w:tblInd w:w="557" w:type="dxa"/>
        <w:tblLayout w:type="fixed"/>
        <w:tblLook w:val="04A0" w:firstRow="1" w:lastRow="0" w:firstColumn="1" w:lastColumn="0" w:noHBand="0" w:noVBand="1"/>
      </w:tblPr>
      <w:tblGrid>
        <w:gridCol w:w="2140"/>
        <w:gridCol w:w="236"/>
        <w:gridCol w:w="1297"/>
        <w:gridCol w:w="270"/>
        <w:gridCol w:w="1260"/>
        <w:gridCol w:w="270"/>
        <w:gridCol w:w="1144"/>
        <w:gridCol w:w="240"/>
        <w:gridCol w:w="1226"/>
        <w:gridCol w:w="236"/>
        <w:gridCol w:w="990"/>
      </w:tblGrid>
      <w:tr w:rsidR="00BF6475" w:rsidRPr="00E11762" w14:paraId="247DDDC5" w14:textId="77777777" w:rsidTr="00BF6754">
        <w:trPr>
          <w:tblHeader/>
        </w:trPr>
        <w:tc>
          <w:tcPr>
            <w:tcW w:w="2140" w:type="dxa"/>
            <w:shd w:val="clear" w:color="auto" w:fill="auto"/>
          </w:tcPr>
          <w:p w14:paraId="20DA3C58" w14:textId="77777777" w:rsidR="00BF6475" w:rsidRPr="00E11762" w:rsidRDefault="00BF6475" w:rsidP="008D4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648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49BAD5" w14:textId="77777777" w:rsidR="00BF6475" w:rsidRPr="00E11762" w:rsidRDefault="00BF6475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</w:tcPr>
          <w:p w14:paraId="371356EA" w14:textId="77777777" w:rsidR="00BF6475" w:rsidRPr="00E11762" w:rsidRDefault="00BF6475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7BFA1776" w14:textId="77777777" w:rsidR="00BF6475" w:rsidRPr="00E11762" w:rsidRDefault="00BF6475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66" w:type="dxa"/>
            <w:gridSpan w:val="7"/>
            <w:shd w:val="clear" w:color="auto" w:fill="auto"/>
            <w:vAlign w:val="bottom"/>
          </w:tcPr>
          <w:p w14:paraId="4462FC82" w14:textId="77777777" w:rsidR="00BF6475" w:rsidRPr="00E11762" w:rsidRDefault="00BF6475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775C4" w:rsidRPr="00E11762" w14:paraId="7DCB0671" w14:textId="77777777" w:rsidTr="00BF6754">
        <w:trPr>
          <w:tblHeader/>
        </w:trPr>
        <w:tc>
          <w:tcPr>
            <w:tcW w:w="2140" w:type="dxa"/>
            <w:shd w:val="clear" w:color="auto" w:fill="auto"/>
          </w:tcPr>
          <w:p w14:paraId="2977D11A" w14:textId="77777777" w:rsidR="00D775C4" w:rsidRPr="00E11762" w:rsidRDefault="00D775C4" w:rsidP="00D77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648"/>
              <w:jc w:val="center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lang w:val="en-GB"/>
              </w:rPr>
            </w:pPr>
            <w:r w:rsidRPr="00E11762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  <w:r w:rsidRPr="00E11762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เงินกู้ยืม</w:t>
            </w:r>
            <w:r w:rsidRPr="00E11762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ระยะสั้นจาก</w:t>
            </w:r>
          </w:p>
          <w:p w14:paraId="38689D08" w14:textId="16C1F244" w:rsidR="00D775C4" w:rsidRPr="00E11762" w:rsidRDefault="00D775C4" w:rsidP="00D77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6" w:right="-309" w:hanging="648"/>
              <w:jc w:val="center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</w:pPr>
            <w:r w:rsidRPr="00E11762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Pr="00E11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236" w:type="dxa"/>
          </w:tcPr>
          <w:p w14:paraId="205D2003" w14:textId="77777777" w:rsidR="00D775C4" w:rsidRPr="00E11762" w:rsidRDefault="00D775C4" w:rsidP="00D775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7" w:type="dxa"/>
          </w:tcPr>
          <w:p w14:paraId="2FA1E058" w14:textId="77777777" w:rsidR="00D775C4" w:rsidRPr="00E11762" w:rsidRDefault="00D775C4" w:rsidP="00D775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0284DDB" w14:textId="77777777" w:rsidR="00D775C4" w:rsidRPr="00E11762" w:rsidRDefault="00D775C4" w:rsidP="00D775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53FCC1C" w14:textId="77777777" w:rsidR="00D775C4" w:rsidRPr="00E11762" w:rsidRDefault="00D775C4" w:rsidP="00D775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0B862A43" w14:textId="77777777" w:rsidR="00D775C4" w:rsidRPr="00E11762" w:rsidRDefault="00D775C4" w:rsidP="00D775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51008E2" w14:textId="77777777" w:rsidR="00D775C4" w:rsidRPr="00E11762" w:rsidRDefault="00D775C4" w:rsidP="00D775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3196F3" w14:textId="77777777" w:rsidR="00D775C4" w:rsidRPr="00E11762" w:rsidRDefault="00D775C4" w:rsidP="00D775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078C1BD" w14:textId="4E48160F" w:rsidR="00D775C4" w:rsidRPr="00E11762" w:rsidRDefault="00D775C4" w:rsidP="00D775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3AD6B38" w14:textId="77777777" w:rsidR="00D775C4" w:rsidRPr="00E11762" w:rsidRDefault="00D775C4" w:rsidP="00D775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7EF70AF9" w14:textId="3E830DEC" w:rsidR="00D775C4" w:rsidRPr="00E11762" w:rsidRDefault="00D775C4" w:rsidP="00D775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6CE52C" w14:textId="77777777" w:rsidR="00D775C4" w:rsidRPr="00E11762" w:rsidRDefault="00D775C4" w:rsidP="00D775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7AA0A66B" w14:textId="77777777" w:rsidR="00D775C4" w:rsidRPr="00E11762" w:rsidRDefault="00D775C4" w:rsidP="00D775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01D441F" w14:textId="77777777" w:rsidR="00D775C4" w:rsidRPr="00E11762" w:rsidRDefault="00D775C4" w:rsidP="00D775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775C4" w:rsidRPr="00E11762" w14:paraId="31C141E3" w14:textId="77777777" w:rsidTr="00BF6754">
        <w:trPr>
          <w:tblHeader/>
        </w:trPr>
        <w:tc>
          <w:tcPr>
            <w:tcW w:w="2140" w:type="dxa"/>
            <w:shd w:val="clear" w:color="auto" w:fill="auto"/>
            <w:vAlign w:val="bottom"/>
          </w:tcPr>
          <w:p w14:paraId="60C52752" w14:textId="77777777" w:rsidR="00D775C4" w:rsidRPr="00E11762" w:rsidRDefault="00D775C4" w:rsidP="00D775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682506E" w14:textId="77777777" w:rsidR="00D775C4" w:rsidRPr="00E11762" w:rsidRDefault="00D775C4" w:rsidP="00D775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7" w:type="dxa"/>
          </w:tcPr>
          <w:p w14:paraId="5054450E" w14:textId="77777777" w:rsidR="00D775C4" w:rsidRPr="00E11762" w:rsidRDefault="00D775C4" w:rsidP="00D775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BEA13A9" w14:textId="77777777" w:rsidR="00D775C4" w:rsidRPr="00E11762" w:rsidRDefault="00D775C4" w:rsidP="00D775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01119C" w14:textId="77777777" w:rsidR="00D775C4" w:rsidRPr="00E11762" w:rsidRDefault="00D775C4" w:rsidP="00D775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4106" w:type="dxa"/>
            <w:gridSpan w:val="6"/>
            <w:shd w:val="clear" w:color="auto" w:fill="auto"/>
            <w:vAlign w:val="bottom"/>
          </w:tcPr>
          <w:p w14:paraId="3A0D77FF" w14:textId="77777777" w:rsidR="00D775C4" w:rsidRPr="00E11762" w:rsidRDefault="00D775C4" w:rsidP="00D775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775C4" w:rsidRPr="00E11762" w14:paraId="79087363" w14:textId="77777777" w:rsidTr="00BF6754">
        <w:trPr>
          <w:tblHeader/>
        </w:trPr>
        <w:tc>
          <w:tcPr>
            <w:tcW w:w="2140" w:type="dxa"/>
            <w:shd w:val="clear" w:color="auto" w:fill="auto"/>
            <w:vAlign w:val="bottom"/>
          </w:tcPr>
          <w:p w14:paraId="5E09698B" w14:textId="77777777" w:rsidR="00D775C4" w:rsidRPr="00E11762" w:rsidRDefault="00D775C4" w:rsidP="00D775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A22EFA9" w14:textId="77777777" w:rsidR="00D775C4" w:rsidRPr="00E11762" w:rsidRDefault="00D775C4" w:rsidP="00D775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7" w:type="dxa"/>
          </w:tcPr>
          <w:p w14:paraId="1950EB08" w14:textId="77777777" w:rsidR="00D775C4" w:rsidRPr="00E11762" w:rsidRDefault="00D775C4" w:rsidP="00D775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50555411" w14:textId="77777777" w:rsidR="00D775C4" w:rsidRPr="00E11762" w:rsidRDefault="00D775C4" w:rsidP="00D775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66" w:type="dxa"/>
            <w:gridSpan w:val="7"/>
            <w:shd w:val="clear" w:color="auto" w:fill="auto"/>
            <w:vAlign w:val="bottom"/>
          </w:tcPr>
          <w:p w14:paraId="7486F8EC" w14:textId="77777777" w:rsidR="00D775C4" w:rsidRPr="00E11762" w:rsidRDefault="00D775C4" w:rsidP="00D775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05D8" w:rsidRPr="00E11762" w14:paraId="66F71A63" w14:textId="77777777" w:rsidTr="00BF6754">
        <w:tc>
          <w:tcPr>
            <w:tcW w:w="2140" w:type="dxa"/>
            <w:shd w:val="clear" w:color="auto" w:fill="auto"/>
            <w:vAlign w:val="bottom"/>
          </w:tcPr>
          <w:p w14:paraId="41DC9B2A" w14:textId="7169692D" w:rsidR="00DB05D8" w:rsidRPr="00E11762" w:rsidRDefault="00DB05D8" w:rsidP="00DB05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256</w:t>
            </w:r>
            <w:r w:rsidR="002D5331" w:rsidRPr="00E11762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47397D17" w14:textId="77777777" w:rsidR="00DB05D8" w:rsidRPr="00E11762" w:rsidRDefault="00DB05D8" w:rsidP="00DB05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7" w:type="dxa"/>
          </w:tcPr>
          <w:p w14:paraId="0380A53D" w14:textId="77777777" w:rsidR="00DB05D8" w:rsidRPr="00E11762" w:rsidRDefault="00DB05D8" w:rsidP="00DB05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94FCC61" w14:textId="77777777" w:rsidR="00DB05D8" w:rsidRPr="00E11762" w:rsidRDefault="00DB05D8" w:rsidP="00DB05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66" w:type="dxa"/>
            <w:gridSpan w:val="7"/>
            <w:shd w:val="clear" w:color="auto" w:fill="auto"/>
            <w:vAlign w:val="bottom"/>
          </w:tcPr>
          <w:p w14:paraId="0560A06D" w14:textId="77777777" w:rsidR="00DB05D8" w:rsidRPr="00E11762" w:rsidRDefault="00DB05D8" w:rsidP="00DB05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F6754" w:rsidRPr="00E11762" w14:paraId="293EFFC1" w14:textId="77777777" w:rsidTr="00BF6754">
        <w:tc>
          <w:tcPr>
            <w:tcW w:w="2140" w:type="dxa"/>
            <w:shd w:val="clear" w:color="auto" w:fill="auto"/>
            <w:hideMark/>
          </w:tcPr>
          <w:p w14:paraId="543F8E55" w14:textId="3460C0F8" w:rsidR="00BF6754" w:rsidRPr="00E11762" w:rsidRDefault="00BF6754" w:rsidP="00BF67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236" w:type="dxa"/>
          </w:tcPr>
          <w:p w14:paraId="254425FA" w14:textId="77777777" w:rsidR="00BF6754" w:rsidRPr="00E11762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4271AC28" w14:textId="2C610FE7" w:rsidR="00BF6754" w:rsidRPr="00E11762" w:rsidRDefault="00C132A9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E6472F" w14:textId="77777777" w:rsidR="00BF6754" w:rsidRPr="00E11762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645A8F2" w14:textId="14ADF359" w:rsidR="00BF6754" w:rsidRPr="00E11762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8,717,773</w:t>
            </w:r>
          </w:p>
        </w:tc>
        <w:tc>
          <w:tcPr>
            <w:tcW w:w="270" w:type="dxa"/>
            <w:shd w:val="clear" w:color="auto" w:fill="auto"/>
          </w:tcPr>
          <w:p w14:paraId="596F21B5" w14:textId="77777777" w:rsidR="00BF6754" w:rsidRPr="00E11762" w:rsidRDefault="00BF6754" w:rsidP="00BF67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</w:tcPr>
          <w:p w14:paraId="176CF5C6" w14:textId="46C10912" w:rsidR="00BF6754" w:rsidRPr="00E11762" w:rsidRDefault="00BF6754" w:rsidP="00A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A1D5850" w14:textId="77777777" w:rsidR="00BF6754" w:rsidRPr="00E11762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shd w:val="clear" w:color="auto" w:fill="auto"/>
          </w:tcPr>
          <w:p w14:paraId="62D1D56B" w14:textId="37E74E45" w:rsidR="00BF6754" w:rsidRPr="00E11762" w:rsidRDefault="00D30CAD" w:rsidP="00D30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F6754" w:rsidRPr="00E11762">
              <w:rPr>
                <w:rFonts w:ascii="Angsana New" w:hAnsi="Angsana New"/>
                <w:sz w:val="30"/>
                <w:szCs w:val="30"/>
              </w:rPr>
              <w:t>(8,717,773)</w:t>
            </w:r>
          </w:p>
        </w:tc>
        <w:tc>
          <w:tcPr>
            <w:tcW w:w="236" w:type="dxa"/>
            <w:shd w:val="clear" w:color="auto" w:fill="auto"/>
          </w:tcPr>
          <w:p w14:paraId="26F55A57" w14:textId="77777777" w:rsidR="00BF6754" w:rsidRPr="00E11762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D9787BC" w14:textId="1B4BA770" w:rsidR="00BF6754" w:rsidRPr="00E11762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B05D8" w:rsidRPr="00E11762" w14:paraId="7CE65AD8" w14:textId="77777777" w:rsidTr="00BF6754">
        <w:tc>
          <w:tcPr>
            <w:tcW w:w="2140" w:type="dxa"/>
            <w:shd w:val="clear" w:color="auto" w:fill="auto"/>
          </w:tcPr>
          <w:p w14:paraId="734F47D1" w14:textId="77777777" w:rsidR="00DB05D8" w:rsidRPr="00E11762" w:rsidRDefault="00DB05D8" w:rsidP="00DB05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38312DE" w14:textId="77777777" w:rsidR="00DB05D8" w:rsidRPr="00E11762" w:rsidRDefault="00DB05D8" w:rsidP="00DB0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16779575" w14:textId="77777777" w:rsidR="00DB05D8" w:rsidRPr="00E11762" w:rsidRDefault="00DB05D8" w:rsidP="00DB0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AD75EF" w14:textId="77777777" w:rsidR="00DB05D8" w:rsidRPr="00E11762" w:rsidRDefault="00DB05D8" w:rsidP="00DB0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0D920FCB" w14:textId="77777777" w:rsidR="00DB05D8" w:rsidRPr="00E11762" w:rsidRDefault="00DB05D8" w:rsidP="00DB0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7749A8A" w14:textId="77777777" w:rsidR="00DB05D8" w:rsidRPr="00E11762" w:rsidRDefault="00DB05D8" w:rsidP="00DB05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</w:tcPr>
          <w:p w14:paraId="0F597807" w14:textId="77777777" w:rsidR="00DB05D8" w:rsidRPr="00E11762" w:rsidRDefault="00DB05D8" w:rsidP="00DB0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65E5A7D" w14:textId="77777777" w:rsidR="00DB05D8" w:rsidRPr="00E11762" w:rsidRDefault="00DB05D8" w:rsidP="00DB0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shd w:val="clear" w:color="auto" w:fill="auto"/>
          </w:tcPr>
          <w:p w14:paraId="1CC26539" w14:textId="77777777" w:rsidR="00DB05D8" w:rsidRPr="00E11762" w:rsidRDefault="00DB05D8" w:rsidP="00DB0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8B20044" w14:textId="77777777" w:rsidR="00DB05D8" w:rsidRPr="00E11762" w:rsidRDefault="00DB05D8" w:rsidP="00DB0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0FC11243" w14:textId="77777777" w:rsidR="00DB05D8" w:rsidRPr="00E11762" w:rsidRDefault="00DB05D8" w:rsidP="00DB0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B05D8" w:rsidRPr="00E11762" w14:paraId="01779D73" w14:textId="77777777" w:rsidTr="00BF6754">
        <w:tc>
          <w:tcPr>
            <w:tcW w:w="2140" w:type="dxa"/>
            <w:shd w:val="clear" w:color="auto" w:fill="auto"/>
            <w:vAlign w:val="bottom"/>
          </w:tcPr>
          <w:p w14:paraId="5CDB2C1D" w14:textId="2C4D1F75" w:rsidR="00DB05D8" w:rsidRPr="00E11762" w:rsidRDefault="00DB05D8" w:rsidP="00DB05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256</w:t>
            </w:r>
            <w:r w:rsidR="002D5331" w:rsidRPr="00E11762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2</w:t>
            </w:r>
            <w:r w:rsidR="00CD3FCF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</w:t>
            </w:r>
            <w:r w:rsidR="00CD3FCF" w:rsidRPr="00045FE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- </w:t>
            </w:r>
            <w:r w:rsidR="00CD3FCF" w:rsidRPr="00045FE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236" w:type="dxa"/>
          </w:tcPr>
          <w:p w14:paraId="5F3843F4" w14:textId="77777777" w:rsidR="00DB05D8" w:rsidRPr="00E11762" w:rsidRDefault="00DB05D8" w:rsidP="00DB0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0C93C54E" w14:textId="77777777" w:rsidR="00DB05D8" w:rsidRPr="00E11762" w:rsidRDefault="00DB05D8" w:rsidP="00DB0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04F6C3" w14:textId="77777777" w:rsidR="00DB05D8" w:rsidRPr="00E11762" w:rsidRDefault="00DB05D8" w:rsidP="00DB0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57B5DE0" w14:textId="77777777" w:rsidR="00DB05D8" w:rsidRPr="00E11762" w:rsidRDefault="00DB05D8" w:rsidP="00DB0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CD1557" w14:textId="77777777" w:rsidR="00DB05D8" w:rsidRPr="00E11762" w:rsidRDefault="00DB05D8" w:rsidP="00DB05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</w:tcPr>
          <w:p w14:paraId="1EB8A8F0" w14:textId="77777777" w:rsidR="00DB05D8" w:rsidRPr="00E11762" w:rsidRDefault="00DB05D8" w:rsidP="00DB0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D35BC1B" w14:textId="77777777" w:rsidR="00DB05D8" w:rsidRPr="00E11762" w:rsidRDefault="00DB05D8" w:rsidP="00DB0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shd w:val="clear" w:color="auto" w:fill="auto"/>
          </w:tcPr>
          <w:p w14:paraId="017E2524" w14:textId="77777777" w:rsidR="00DB05D8" w:rsidRPr="00E11762" w:rsidRDefault="00DB05D8" w:rsidP="00DB0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F637493" w14:textId="77777777" w:rsidR="00DB05D8" w:rsidRPr="00E11762" w:rsidRDefault="00DB05D8" w:rsidP="00DB0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57C0279" w14:textId="77777777" w:rsidR="00DB05D8" w:rsidRPr="00E11762" w:rsidRDefault="00DB05D8" w:rsidP="00DB0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F6754" w:rsidRPr="00E11762" w14:paraId="5C68998E" w14:textId="77777777" w:rsidTr="00BF6754">
        <w:tc>
          <w:tcPr>
            <w:tcW w:w="2140" w:type="dxa"/>
            <w:shd w:val="clear" w:color="auto" w:fill="auto"/>
          </w:tcPr>
          <w:p w14:paraId="0BBD2385" w14:textId="03B95333" w:rsidR="00BF6754" w:rsidRPr="00E11762" w:rsidRDefault="00BF6754" w:rsidP="00BF67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236" w:type="dxa"/>
          </w:tcPr>
          <w:p w14:paraId="7208570F" w14:textId="77777777" w:rsidR="00BF6754" w:rsidRPr="00E11762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4500BC69" w14:textId="79F134CF" w:rsidR="00BF6754" w:rsidRPr="00E11762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3.70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11762">
              <w:rPr>
                <w:rFonts w:ascii="Angsana New" w:hAnsi="Angsana New"/>
                <w:sz w:val="30"/>
                <w:szCs w:val="30"/>
              </w:rPr>
              <w:t>-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11762">
              <w:rPr>
                <w:rFonts w:ascii="Angsana New" w:hAnsi="Angsana New"/>
                <w:sz w:val="30"/>
                <w:szCs w:val="30"/>
              </w:rPr>
              <w:t>4.00</w:t>
            </w:r>
          </w:p>
        </w:tc>
        <w:tc>
          <w:tcPr>
            <w:tcW w:w="270" w:type="dxa"/>
          </w:tcPr>
          <w:p w14:paraId="4848D28C" w14:textId="77777777" w:rsidR="00BF6754" w:rsidRPr="00E11762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CC22CDD" w14:textId="0D0A3C00" w:rsidR="00BF6754" w:rsidRPr="00811ADE" w:rsidRDefault="00BF6754" w:rsidP="004C5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1AD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DB2F2D" w:rsidRPr="00811ADE">
              <w:rPr>
                <w:rFonts w:ascii="Angsana New" w:hAnsi="Angsana New"/>
                <w:b/>
                <w:bCs/>
                <w:sz w:val="30"/>
                <w:szCs w:val="30"/>
              </w:rPr>
              <w:t>,459,704</w:t>
            </w:r>
          </w:p>
        </w:tc>
        <w:tc>
          <w:tcPr>
            <w:tcW w:w="270" w:type="dxa"/>
            <w:shd w:val="clear" w:color="auto" w:fill="auto"/>
          </w:tcPr>
          <w:p w14:paraId="303FD242" w14:textId="77777777" w:rsidR="00BF6754" w:rsidRPr="00811ADE" w:rsidRDefault="00BF6754" w:rsidP="00BF67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</w:tcPr>
          <w:p w14:paraId="1B71FBC1" w14:textId="2BB2377A" w:rsidR="00BF6754" w:rsidRPr="00811ADE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811ADE">
              <w:rPr>
                <w:rFonts w:ascii="Angsana New" w:hAnsi="Angsana New"/>
                <w:sz w:val="30"/>
                <w:szCs w:val="30"/>
              </w:rPr>
              <w:t>10,99</w:t>
            </w:r>
            <w:r w:rsidR="00DB2F2D" w:rsidRPr="00811ADE">
              <w:rPr>
                <w:rFonts w:ascii="Angsana New" w:hAnsi="Angsana New"/>
                <w:sz w:val="30"/>
                <w:szCs w:val="30"/>
              </w:rPr>
              <w:t>1</w:t>
            </w:r>
            <w:r w:rsidRPr="00811ADE">
              <w:rPr>
                <w:rFonts w:ascii="Angsana New" w:hAnsi="Angsana New"/>
                <w:sz w:val="30"/>
                <w:szCs w:val="30"/>
              </w:rPr>
              <w:t>,</w:t>
            </w:r>
            <w:r w:rsidR="00DB2F2D" w:rsidRPr="00811ADE">
              <w:rPr>
                <w:rFonts w:ascii="Angsana New" w:hAnsi="Angsana New"/>
                <w:sz w:val="30"/>
                <w:szCs w:val="30"/>
              </w:rPr>
              <w:t>85</w:t>
            </w:r>
            <w:r w:rsidRPr="00811AD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0" w:type="dxa"/>
            <w:shd w:val="clear" w:color="auto" w:fill="auto"/>
          </w:tcPr>
          <w:p w14:paraId="7ED3E36A" w14:textId="77777777" w:rsidR="00BF6754" w:rsidRPr="00811ADE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shd w:val="clear" w:color="auto" w:fill="auto"/>
          </w:tcPr>
          <w:p w14:paraId="21C86494" w14:textId="3A0A6725" w:rsidR="00BF6754" w:rsidRPr="00811ADE" w:rsidRDefault="00D30CAD" w:rsidP="00D30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811ADE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BF6754" w:rsidRPr="00811ADE">
              <w:rPr>
                <w:rFonts w:ascii="Angsana New" w:hAnsi="Angsana New"/>
                <w:sz w:val="30"/>
                <w:szCs w:val="30"/>
              </w:rPr>
              <w:t>(1</w:t>
            </w:r>
            <w:r w:rsidR="00DB2F2D" w:rsidRPr="00811ADE">
              <w:rPr>
                <w:rFonts w:ascii="Angsana New" w:hAnsi="Angsana New"/>
                <w:sz w:val="30"/>
                <w:szCs w:val="30"/>
              </w:rPr>
              <w:t>0</w:t>
            </w:r>
            <w:r w:rsidR="00BF6754" w:rsidRPr="00811ADE">
              <w:rPr>
                <w:rFonts w:ascii="Angsana New" w:hAnsi="Angsana New"/>
                <w:sz w:val="30"/>
                <w:szCs w:val="30"/>
              </w:rPr>
              <w:t>,</w:t>
            </w:r>
            <w:r w:rsidR="00DB2F2D" w:rsidRPr="00811ADE">
              <w:rPr>
                <w:rFonts w:ascii="Angsana New" w:hAnsi="Angsana New"/>
                <w:sz w:val="30"/>
                <w:szCs w:val="30"/>
              </w:rPr>
              <w:t>7</w:t>
            </w:r>
            <w:r w:rsidR="00361574" w:rsidRPr="00811ADE">
              <w:rPr>
                <w:rFonts w:ascii="Angsana New" w:hAnsi="Angsana New"/>
                <w:sz w:val="30"/>
                <w:szCs w:val="30"/>
              </w:rPr>
              <w:t>3</w:t>
            </w:r>
            <w:r w:rsidR="00DB2F2D" w:rsidRPr="00811ADE">
              <w:rPr>
                <w:rFonts w:ascii="Angsana New" w:hAnsi="Angsana New"/>
                <w:sz w:val="30"/>
                <w:szCs w:val="30"/>
              </w:rPr>
              <w:t>3</w:t>
            </w:r>
            <w:r w:rsidR="00BF6754" w:rsidRPr="00811ADE">
              <w:rPr>
                <w:rFonts w:ascii="Angsana New" w:hAnsi="Angsana New"/>
                <w:sz w:val="30"/>
                <w:szCs w:val="30"/>
              </w:rPr>
              <w:t>,</w:t>
            </w:r>
            <w:r w:rsidR="00DB2F2D" w:rsidRPr="00811ADE">
              <w:rPr>
                <w:rFonts w:ascii="Angsana New" w:eastAsia="MS Mincho" w:hAnsi="Angsana New"/>
                <w:sz w:val="30"/>
                <w:szCs w:val="30"/>
              </w:rPr>
              <w:t>78</w:t>
            </w:r>
            <w:r w:rsidR="00650989" w:rsidRPr="00811ADE">
              <w:rPr>
                <w:rFonts w:ascii="Angsana New" w:eastAsia="MS Mincho" w:hAnsi="Angsana New"/>
                <w:sz w:val="30"/>
                <w:szCs w:val="30"/>
              </w:rPr>
              <w:t>8</w:t>
            </w:r>
            <w:r w:rsidR="00BF6754" w:rsidRPr="00811AD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FC73A0A" w14:textId="77777777" w:rsidR="00BF6754" w:rsidRPr="00811ADE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390A54EB" w14:textId="58B849C8" w:rsidR="00BF6754" w:rsidRPr="00811ADE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1ADE"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 w:rsidR="00361574" w:rsidRPr="00811ADE">
              <w:rPr>
                <w:rFonts w:ascii="Angsana New" w:hAnsi="Angsana New"/>
                <w:b/>
                <w:bCs/>
                <w:sz w:val="30"/>
                <w:szCs w:val="30"/>
              </w:rPr>
              <w:t>71</w:t>
            </w:r>
            <w:r w:rsidRPr="00811ADE">
              <w:rPr>
                <w:rFonts w:ascii="Angsana New" w:hAnsi="Angsana New"/>
                <w:b/>
                <w:bCs/>
                <w:sz w:val="30"/>
                <w:szCs w:val="30"/>
              </w:rPr>
              <w:t>7,773</w:t>
            </w:r>
          </w:p>
        </w:tc>
      </w:tr>
    </w:tbl>
    <w:p w14:paraId="45EA4809" w14:textId="77777777" w:rsidR="00BF6475" w:rsidRPr="00066D26" w:rsidRDefault="00BF6475" w:rsidP="009B4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4F65A51D" w14:textId="1FCD27D4" w:rsidR="00936748" w:rsidRDefault="00BF7A2A" w:rsidP="006E4BCF">
      <w:pPr>
        <w:tabs>
          <w:tab w:val="clear" w:pos="227"/>
          <w:tab w:val="left" w:pos="540"/>
        </w:tabs>
        <w:ind w:left="540"/>
        <w:jc w:val="thaiDistribute"/>
        <w:rPr>
          <w:sz w:val="30"/>
          <w:szCs w:val="30"/>
        </w:rPr>
      </w:pPr>
      <w:r w:rsidRPr="00E11762">
        <w:rPr>
          <w:rFonts w:hint="cs"/>
          <w:sz w:val="30"/>
          <w:szCs w:val="30"/>
          <w:cs/>
        </w:rPr>
        <w:t xml:space="preserve">บริษัทย่อยจ่ายชำระคืนเงินกู้ยืมให้แก่ผู้ถือหุ้นเดิมซึ่งเป็นกิจการที่เกี่ยวข้องกันจำนวนเงิน </w:t>
      </w:r>
      <w:r w:rsidRPr="00E11762">
        <w:rPr>
          <w:rFonts w:ascii="Angsana New" w:hAnsi="Angsana New"/>
          <w:sz w:val="30"/>
          <w:szCs w:val="30"/>
        </w:rPr>
        <w:t>8,717.77</w:t>
      </w:r>
      <w:r w:rsidRPr="00E11762">
        <w:rPr>
          <w:rFonts w:ascii="Angsana New" w:hAnsi="Angsana New" w:hint="cs"/>
          <w:sz w:val="30"/>
          <w:szCs w:val="30"/>
          <w:cs/>
        </w:rPr>
        <w:t xml:space="preserve"> </w:t>
      </w:r>
      <w:r w:rsidRPr="00E11762">
        <w:rPr>
          <w:rFonts w:hint="cs"/>
          <w:sz w:val="30"/>
          <w:szCs w:val="30"/>
          <w:cs/>
        </w:rPr>
        <w:t>ล้านบาท โดยรายการดังกล่าวถือเป็นส่วนหนึ่งของเงินจ่ายซื้อธุรกิจในงบกระแสเงินสด</w:t>
      </w:r>
    </w:p>
    <w:p w14:paraId="1C7DA644" w14:textId="77777777" w:rsidR="006E4BCF" w:rsidRPr="00066D26" w:rsidRDefault="006E4BCF" w:rsidP="006E4BCF">
      <w:pPr>
        <w:tabs>
          <w:tab w:val="clear" w:pos="227"/>
          <w:tab w:val="left" w:pos="540"/>
        </w:tabs>
        <w:ind w:left="540"/>
        <w:jc w:val="thaiDistribute"/>
        <w:rPr>
          <w:rFonts w:ascii="Angsana New" w:hAnsi="Angsana New"/>
        </w:rPr>
      </w:pPr>
    </w:p>
    <w:tbl>
      <w:tblPr>
        <w:tblW w:w="952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052"/>
        <w:gridCol w:w="1260"/>
        <w:gridCol w:w="236"/>
        <w:gridCol w:w="934"/>
        <w:gridCol w:w="236"/>
        <w:gridCol w:w="934"/>
        <w:gridCol w:w="270"/>
        <w:gridCol w:w="1080"/>
        <w:gridCol w:w="236"/>
        <w:gridCol w:w="1024"/>
        <w:gridCol w:w="270"/>
        <w:gridCol w:w="990"/>
      </w:tblGrid>
      <w:tr w:rsidR="00DB05D8" w:rsidRPr="00E11762" w14:paraId="213D5717" w14:textId="77777777" w:rsidTr="004E0885">
        <w:tc>
          <w:tcPr>
            <w:tcW w:w="2052" w:type="dxa"/>
            <w:shd w:val="clear" w:color="auto" w:fill="auto"/>
            <w:vAlign w:val="bottom"/>
          </w:tcPr>
          <w:p w14:paraId="130A9D78" w14:textId="77777777" w:rsidR="00DB05D8" w:rsidRPr="00E11762" w:rsidRDefault="00DB05D8" w:rsidP="000A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47BF1E" w14:textId="77777777" w:rsidR="00DB05D8" w:rsidRPr="00E11762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7B900D" w14:textId="77777777" w:rsidR="00DB05D8" w:rsidRPr="00E11762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4" w:type="dxa"/>
            <w:gridSpan w:val="9"/>
            <w:shd w:val="clear" w:color="auto" w:fill="auto"/>
            <w:vAlign w:val="bottom"/>
          </w:tcPr>
          <w:p w14:paraId="4F523EBA" w14:textId="77777777" w:rsidR="00DB05D8" w:rsidRPr="00E11762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05D8" w:rsidRPr="00E11762" w14:paraId="0E5FEFF5" w14:textId="77777777" w:rsidTr="004E0885">
        <w:tc>
          <w:tcPr>
            <w:tcW w:w="2052" w:type="dxa"/>
            <w:shd w:val="clear" w:color="auto" w:fill="auto"/>
            <w:vAlign w:val="bottom"/>
          </w:tcPr>
          <w:p w14:paraId="4942C7F3" w14:textId="77777777" w:rsidR="00DB05D8" w:rsidRPr="00E11762" w:rsidRDefault="00DB05D8" w:rsidP="000A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</w:t>
            </w:r>
            <w:r w:rsidRPr="00E11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ยืม</w:t>
            </w:r>
            <w:r w:rsidRPr="00E11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ระยะ</w:t>
            </w:r>
            <w:r w:rsidRPr="00E11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  <w:r w:rsidRPr="00E11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</w:p>
          <w:p w14:paraId="21FD90C4" w14:textId="77777777" w:rsidR="00DB05D8" w:rsidRPr="00E11762" w:rsidRDefault="00DB05D8" w:rsidP="000A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กิจการที่เกี่ยวข้อง</w:t>
            </w:r>
            <w:r w:rsidRPr="00E11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17A780BA" w14:textId="77777777" w:rsidR="00DB05D8" w:rsidRPr="00E11762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10022B07" w14:textId="539D254C" w:rsidR="00DB05D8" w:rsidRPr="00E11762" w:rsidRDefault="004E0885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DB05D8"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395BA6" w14:textId="77777777" w:rsidR="00DB05D8" w:rsidRPr="00E11762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4" w:type="dxa"/>
            <w:shd w:val="clear" w:color="auto" w:fill="auto"/>
            <w:vAlign w:val="bottom"/>
            <w:hideMark/>
          </w:tcPr>
          <w:p w14:paraId="397DBA4F" w14:textId="77777777" w:rsidR="00DB05D8" w:rsidRPr="00E11762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27613BB9" w14:textId="77777777" w:rsidR="00DB05D8" w:rsidRPr="00E11762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3CE592" w14:textId="77777777" w:rsidR="00DB05D8" w:rsidRPr="00E11762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340092D" w14:textId="77777777" w:rsidR="00DB05D8" w:rsidRPr="00E11762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ACD5D8" w14:textId="77777777" w:rsidR="00DB05D8" w:rsidRPr="00E11762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9498C9" w14:textId="77777777" w:rsidR="00DB05D8" w:rsidRPr="00E11762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B61E47" w14:textId="77777777" w:rsidR="00DB05D8" w:rsidRPr="00E11762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  <w:hideMark/>
          </w:tcPr>
          <w:p w14:paraId="53B459AA" w14:textId="77777777" w:rsidR="00DB05D8" w:rsidRPr="00E11762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 จัดประเภทใหม่</w:t>
            </w:r>
          </w:p>
        </w:tc>
        <w:tc>
          <w:tcPr>
            <w:tcW w:w="270" w:type="dxa"/>
          </w:tcPr>
          <w:p w14:paraId="48E0C0B9" w14:textId="77777777" w:rsidR="00DB05D8" w:rsidRPr="00E11762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14E5D9C" w14:textId="77777777" w:rsidR="00DB05D8" w:rsidRPr="00E11762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666A12CB" w14:textId="77777777" w:rsidR="00DB05D8" w:rsidRPr="00E11762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B05D8" w:rsidRPr="00E11762" w14:paraId="63063274" w14:textId="77777777" w:rsidTr="004E0885">
        <w:tc>
          <w:tcPr>
            <w:tcW w:w="2052" w:type="dxa"/>
            <w:shd w:val="clear" w:color="auto" w:fill="auto"/>
            <w:vAlign w:val="bottom"/>
          </w:tcPr>
          <w:p w14:paraId="1185474C" w14:textId="77777777" w:rsidR="00DB05D8" w:rsidRPr="00E11762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0CF86A" w14:textId="77777777" w:rsidR="00DB05D8" w:rsidRPr="00E11762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A2D120" w14:textId="77777777" w:rsidR="00DB05D8" w:rsidRPr="00E11762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4" w:type="dxa"/>
            <w:gridSpan w:val="9"/>
            <w:shd w:val="clear" w:color="auto" w:fill="auto"/>
            <w:vAlign w:val="bottom"/>
          </w:tcPr>
          <w:p w14:paraId="663D9190" w14:textId="77777777" w:rsidR="00DB05D8" w:rsidRPr="00E11762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05D8" w:rsidRPr="00E11762" w14:paraId="3133CD92" w14:textId="77777777" w:rsidTr="004E0885">
        <w:tc>
          <w:tcPr>
            <w:tcW w:w="2052" w:type="dxa"/>
            <w:shd w:val="clear" w:color="auto" w:fill="auto"/>
            <w:vAlign w:val="bottom"/>
          </w:tcPr>
          <w:p w14:paraId="7FCA709E" w14:textId="2FF3655C" w:rsidR="00DB05D8" w:rsidRPr="00E11762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256</w:t>
            </w:r>
            <w:r w:rsidR="0095134C" w:rsidRPr="00E11762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4F4D7F" w14:textId="77777777" w:rsidR="00DB05D8" w:rsidRPr="00E11762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5CAA6C" w14:textId="77777777" w:rsidR="00DB05D8" w:rsidRPr="00E11762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B02CE4C" w14:textId="77777777" w:rsidR="00DB05D8" w:rsidRPr="00E11762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B10403" w14:textId="77777777" w:rsidR="00DB05D8" w:rsidRPr="00E11762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2F3CF18" w14:textId="77777777" w:rsidR="00DB05D8" w:rsidRPr="00E11762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5C83B0" w14:textId="77777777" w:rsidR="00DB05D8" w:rsidRPr="00E11762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34EB15" w14:textId="77777777" w:rsidR="00DB05D8" w:rsidRPr="00E11762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2B3D92" w14:textId="77777777" w:rsidR="00DB05D8" w:rsidRPr="00E11762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  <w:hideMark/>
          </w:tcPr>
          <w:p w14:paraId="68E60C0A" w14:textId="77777777" w:rsidR="00DB05D8" w:rsidRPr="00E11762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C68BB2A" w14:textId="77777777" w:rsidR="00DB05D8" w:rsidRPr="00E11762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8E12ACD" w14:textId="77777777" w:rsidR="00DB05D8" w:rsidRPr="00E11762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F6754" w:rsidRPr="00E11762" w14:paraId="0CAE8549" w14:textId="77777777" w:rsidTr="004E0885">
        <w:tc>
          <w:tcPr>
            <w:tcW w:w="2052" w:type="dxa"/>
            <w:shd w:val="clear" w:color="auto" w:fill="auto"/>
            <w:hideMark/>
          </w:tcPr>
          <w:p w14:paraId="2B621E60" w14:textId="77777777" w:rsidR="00BF6754" w:rsidRPr="00E11762" w:rsidRDefault="00BF6754" w:rsidP="00BF67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6E341586" w14:textId="340C20A4" w:rsidR="00BF6754" w:rsidRPr="00BC5210" w:rsidRDefault="001E288A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sz w:val="30"/>
                <w:szCs w:val="30"/>
              </w:rPr>
              <w:t>1.20</w:t>
            </w:r>
          </w:p>
        </w:tc>
        <w:tc>
          <w:tcPr>
            <w:tcW w:w="236" w:type="dxa"/>
            <w:shd w:val="clear" w:color="auto" w:fill="auto"/>
          </w:tcPr>
          <w:p w14:paraId="5F2AAEE9" w14:textId="77777777" w:rsidR="00BF6754" w:rsidRPr="00BC5210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shd w:val="clear" w:color="auto" w:fill="auto"/>
          </w:tcPr>
          <w:p w14:paraId="03851CF4" w14:textId="2F4BD87D" w:rsidR="00BF6754" w:rsidRPr="00BC5210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94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1,304,062</w:t>
            </w:r>
          </w:p>
        </w:tc>
        <w:tc>
          <w:tcPr>
            <w:tcW w:w="236" w:type="dxa"/>
            <w:shd w:val="clear" w:color="auto" w:fill="auto"/>
          </w:tcPr>
          <w:p w14:paraId="24B47D3B" w14:textId="77777777" w:rsidR="00BF6754" w:rsidRPr="00BC5210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B3509F0" w14:textId="765ADF6F" w:rsidR="00BF6754" w:rsidRPr="00BC5210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sz w:val="30"/>
                <w:szCs w:val="30"/>
              </w:rPr>
              <w:t>76</w:t>
            </w:r>
            <w:r w:rsidR="000B79A8" w:rsidRPr="00BC5210">
              <w:rPr>
                <w:rFonts w:ascii="Angsana New" w:eastAsia="MS Mincho" w:hAnsi="Angsana New"/>
                <w:sz w:val="30"/>
                <w:szCs w:val="30"/>
              </w:rPr>
              <w:t>9</w:t>
            </w:r>
            <w:r w:rsidR="00713B07" w:rsidRPr="00BC5210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0B79A8" w:rsidRPr="00BC5210">
              <w:rPr>
                <w:rFonts w:ascii="Angsana New" w:eastAsia="MS Mincho" w:hAnsi="Angsana New"/>
                <w:sz w:val="30"/>
                <w:szCs w:val="30"/>
              </w:rPr>
              <w:t>38</w:t>
            </w:r>
            <w:r w:rsidR="00832A35">
              <w:rPr>
                <w:rFonts w:ascii="Angsana New" w:eastAsia="MS Mincho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CCB1D4B" w14:textId="77777777" w:rsidR="00BF6754" w:rsidRPr="00BC5210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2FAFAC" w14:textId="74917819" w:rsidR="00BF6754" w:rsidRPr="00BC5210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sz w:val="30"/>
                <w:szCs w:val="30"/>
              </w:rPr>
              <w:t>(1,19</w:t>
            </w:r>
            <w:r w:rsidR="000B79A8" w:rsidRPr="00BC5210">
              <w:rPr>
                <w:rFonts w:ascii="Angsana New" w:eastAsia="MS Mincho" w:hAnsi="Angsana New"/>
                <w:sz w:val="30"/>
                <w:szCs w:val="30"/>
              </w:rPr>
              <w:t>4</w:t>
            </w:r>
            <w:r w:rsidRPr="00BC5210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0B79A8" w:rsidRPr="00BC5210">
              <w:rPr>
                <w:rFonts w:ascii="Angsana New" w:eastAsia="MS Mincho" w:hAnsi="Angsana New"/>
                <w:sz w:val="30"/>
                <w:szCs w:val="30"/>
              </w:rPr>
              <w:t>23</w:t>
            </w:r>
            <w:r w:rsidR="00EC7940">
              <w:rPr>
                <w:rFonts w:ascii="Angsana New" w:eastAsia="MS Mincho" w:hAnsi="Angsana New"/>
                <w:sz w:val="30"/>
                <w:szCs w:val="30"/>
              </w:rPr>
              <w:t>3</w:t>
            </w:r>
            <w:r w:rsidRPr="00BC5210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B7322D7" w14:textId="77777777" w:rsidR="00BF6754" w:rsidRPr="00BC5210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B0C6547" w14:textId="23C26192" w:rsidR="00BF6754" w:rsidRPr="00BC5210" w:rsidRDefault="00BF6754" w:rsidP="0076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BC5210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</w:tcPr>
          <w:p w14:paraId="15962019" w14:textId="77777777" w:rsidR="00BF6754" w:rsidRPr="00BC5210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B5A279D" w14:textId="7325DB1A" w:rsidR="00BF6754" w:rsidRPr="00BC5210" w:rsidRDefault="00BF6754" w:rsidP="00C02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 w:firstLine="204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879,213</w:t>
            </w:r>
          </w:p>
        </w:tc>
      </w:tr>
      <w:tr w:rsidR="00BF6754" w:rsidRPr="00E11762" w14:paraId="06722F15" w14:textId="77777777" w:rsidTr="004E0885">
        <w:tc>
          <w:tcPr>
            <w:tcW w:w="2052" w:type="dxa"/>
            <w:shd w:val="clear" w:color="auto" w:fill="auto"/>
          </w:tcPr>
          <w:p w14:paraId="1E3BED6E" w14:textId="77777777" w:rsidR="00BF6754" w:rsidRPr="00E11762" w:rsidRDefault="00BF6754" w:rsidP="00BF67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C10595E" w14:textId="77777777" w:rsidR="00BF6754" w:rsidRPr="00BC5210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A416522" w14:textId="77777777" w:rsidR="00BF6754" w:rsidRPr="00BC5210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auto"/>
          </w:tcPr>
          <w:p w14:paraId="59D1981A" w14:textId="77777777" w:rsidR="00BF6754" w:rsidRPr="00BC5210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29" w:right="-8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8C4F39D" w14:textId="77777777" w:rsidR="00BF6754" w:rsidRPr="00BC5210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6C2A388" w14:textId="77777777" w:rsidR="00BF6754" w:rsidRPr="00BC5210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08558C" w14:textId="77777777" w:rsidR="00BF6754" w:rsidRPr="00BC5210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C6BE18" w14:textId="77777777" w:rsidR="00BF6754" w:rsidRPr="00BC5210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9775736" w14:textId="77777777" w:rsidR="00BF6754" w:rsidRPr="00BC5210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259B12B" w14:textId="77777777" w:rsidR="00BF6754" w:rsidRPr="00BC5210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5EEB6E1" w14:textId="77777777" w:rsidR="00BF6754" w:rsidRPr="00BC5210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1EAC41B" w14:textId="77777777" w:rsidR="00BF6754" w:rsidRPr="00BC5210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 w:firstLine="384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BF6754" w:rsidRPr="00E11762" w14:paraId="2DA42C16" w14:textId="77777777" w:rsidTr="004E0885">
        <w:tc>
          <w:tcPr>
            <w:tcW w:w="2052" w:type="dxa"/>
            <w:shd w:val="clear" w:color="auto" w:fill="auto"/>
          </w:tcPr>
          <w:p w14:paraId="6584E1FD" w14:textId="18BB95DF" w:rsidR="00BF6754" w:rsidRPr="00E11762" w:rsidRDefault="00BF6754" w:rsidP="00BF67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35DE8AF1" w14:textId="77777777" w:rsidR="00BF6754" w:rsidRPr="00BC5210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58505D6" w14:textId="77777777" w:rsidR="00BF6754" w:rsidRPr="00BC5210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B3DA4C1" w14:textId="77777777" w:rsidR="00BF6754" w:rsidRPr="00BC5210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29" w:right="-8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6E65AEE" w14:textId="77777777" w:rsidR="00BF6754" w:rsidRPr="00BC5210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E3B15A2" w14:textId="77777777" w:rsidR="00BF6754" w:rsidRPr="00BC5210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BB9B207" w14:textId="77777777" w:rsidR="00BF6754" w:rsidRPr="00BC5210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EFB000" w14:textId="77777777" w:rsidR="00BF6754" w:rsidRPr="00BC5210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F3FDAB2" w14:textId="77777777" w:rsidR="00BF6754" w:rsidRPr="00BC5210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FB5D1AD" w14:textId="77777777" w:rsidR="00BF6754" w:rsidRPr="00BC5210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D39D327" w14:textId="77777777" w:rsidR="00BF6754" w:rsidRPr="00BC5210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66825E" w14:textId="77777777" w:rsidR="00BF6754" w:rsidRPr="00BC5210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 w:firstLine="384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BF6754" w:rsidRPr="00E11762" w14:paraId="507326DC" w14:textId="77777777" w:rsidTr="00A17CA6">
        <w:tc>
          <w:tcPr>
            <w:tcW w:w="2052" w:type="dxa"/>
            <w:shd w:val="clear" w:color="auto" w:fill="auto"/>
          </w:tcPr>
          <w:p w14:paraId="0E3C1CF7" w14:textId="77777777" w:rsidR="00BF6754" w:rsidRPr="00E11762" w:rsidRDefault="00BF6754" w:rsidP="00BF67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332FE275" w14:textId="32E573AC" w:rsidR="00BF6754" w:rsidRPr="00BC5210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sz w:val="30"/>
                <w:szCs w:val="30"/>
              </w:rPr>
              <w:t>2.00</w:t>
            </w:r>
          </w:p>
        </w:tc>
        <w:tc>
          <w:tcPr>
            <w:tcW w:w="236" w:type="dxa"/>
            <w:shd w:val="clear" w:color="auto" w:fill="auto"/>
          </w:tcPr>
          <w:p w14:paraId="4F0F7B38" w14:textId="77777777" w:rsidR="00BF6754" w:rsidRPr="00BC5210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shd w:val="clear" w:color="auto" w:fill="auto"/>
          </w:tcPr>
          <w:p w14:paraId="1FF6EF95" w14:textId="58F8FA7A" w:rsidR="00BF6754" w:rsidRPr="00BC5210" w:rsidRDefault="00BF6754" w:rsidP="00A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29" w:right="-8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51F19B" w14:textId="77777777" w:rsidR="00BF6754" w:rsidRPr="00BC5210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5AEB647" w14:textId="45F580A5" w:rsidR="00BF6754" w:rsidRPr="00BC5210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sz w:val="30"/>
                <w:szCs w:val="30"/>
              </w:rPr>
              <w:t>1,888,975</w:t>
            </w:r>
          </w:p>
        </w:tc>
        <w:tc>
          <w:tcPr>
            <w:tcW w:w="270" w:type="dxa"/>
            <w:shd w:val="clear" w:color="auto" w:fill="auto"/>
          </w:tcPr>
          <w:p w14:paraId="7A939C01" w14:textId="77777777" w:rsidR="00BF6754" w:rsidRPr="00BC5210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D4C6E1" w14:textId="391B4EDF" w:rsidR="00BF6754" w:rsidRPr="00BC5210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sz w:val="30"/>
                <w:szCs w:val="30"/>
              </w:rPr>
              <w:t>(607,183)</w:t>
            </w:r>
          </w:p>
        </w:tc>
        <w:tc>
          <w:tcPr>
            <w:tcW w:w="236" w:type="dxa"/>
            <w:shd w:val="clear" w:color="auto" w:fill="auto"/>
          </w:tcPr>
          <w:p w14:paraId="7CDE6A98" w14:textId="77777777" w:rsidR="00BF6754" w:rsidRPr="00BC5210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BAC46A5" w14:textId="09CFB23C" w:rsidR="00BF6754" w:rsidRPr="00BC5210" w:rsidRDefault="00BF6754" w:rsidP="0076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C5210">
              <w:rPr>
                <w:rFonts w:ascii="Angsana New" w:eastAsia="MS Mincho" w:hAnsi="Angsana New" w:hint="cs"/>
                <w:sz w:val="30"/>
                <w:szCs w:val="30"/>
                <w:cs/>
              </w:rPr>
              <w:t>22</w:t>
            </w:r>
            <w:r w:rsidRPr="00BC5210">
              <w:rPr>
                <w:rFonts w:ascii="Angsana New" w:hAnsi="Angsana New"/>
                <w:sz w:val="30"/>
                <w:szCs w:val="30"/>
                <w:lang w:eastAsia="zh-CN"/>
              </w:rPr>
              <w:t>,270</w:t>
            </w:r>
          </w:p>
        </w:tc>
        <w:tc>
          <w:tcPr>
            <w:tcW w:w="270" w:type="dxa"/>
          </w:tcPr>
          <w:p w14:paraId="1B1F2AD8" w14:textId="77777777" w:rsidR="00BF6754" w:rsidRPr="00BC5210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5BB6089" w14:textId="01796C97" w:rsidR="00BF6754" w:rsidRPr="00BC5210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6"/>
                <w:tab w:val="left" w:pos="794"/>
              </w:tabs>
              <w:spacing w:line="240" w:lineRule="auto"/>
              <w:ind w:left="-95" w:right="-196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1,304,062</w:t>
            </w:r>
          </w:p>
        </w:tc>
      </w:tr>
      <w:tr w:rsidR="00A17CA6" w:rsidRPr="00E11762" w14:paraId="0F6F88C5" w14:textId="77777777" w:rsidTr="00A17CA6">
        <w:tc>
          <w:tcPr>
            <w:tcW w:w="2052" w:type="dxa"/>
            <w:shd w:val="clear" w:color="auto" w:fill="auto"/>
          </w:tcPr>
          <w:p w14:paraId="3D7F0575" w14:textId="77777777" w:rsidR="00A17CA6" w:rsidRPr="00E11762" w:rsidRDefault="00A17CA6" w:rsidP="00BF67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D012C26" w14:textId="77777777" w:rsidR="00A17CA6" w:rsidRPr="00BC5210" w:rsidRDefault="00A17CA6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107950E" w14:textId="77777777" w:rsidR="00A17CA6" w:rsidRPr="00BC5210" w:rsidRDefault="00A17CA6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auto"/>
          </w:tcPr>
          <w:p w14:paraId="5AEE1F76" w14:textId="77777777" w:rsidR="00A17CA6" w:rsidRPr="00BC5210" w:rsidRDefault="00A17CA6" w:rsidP="00A74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29" w:right="-8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C39E8DA" w14:textId="77777777" w:rsidR="00A17CA6" w:rsidRPr="00BC5210" w:rsidRDefault="00A17CA6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4A6DE1E" w14:textId="77777777" w:rsidR="00A17CA6" w:rsidRPr="00BC5210" w:rsidRDefault="00A17CA6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A40688" w14:textId="77777777" w:rsidR="00A17CA6" w:rsidRPr="00BC5210" w:rsidRDefault="00A17CA6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9B5CE2" w14:textId="77777777" w:rsidR="00A17CA6" w:rsidRPr="00BC5210" w:rsidRDefault="00A17CA6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6471CE6" w14:textId="77777777" w:rsidR="00A17CA6" w:rsidRPr="00BC5210" w:rsidRDefault="00A17CA6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12C7261" w14:textId="77777777" w:rsidR="00A17CA6" w:rsidRPr="00BC5210" w:rsidRDefault="00A17CA6" w:rsidP="0076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2CD05F" w14:textId="77777777" w:rsidR="00A17CA6" w:rsidRPr="00BC5210" w:rsidRDefault="00A17CA6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F42C440" w14:textId="77777777" w:rsidR="00A17CA6" w:rsidRPr="00BC5210" w:rsidRDefault="00A17CA6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6"/>
                <w:tab w:val="left" w:pos="794"/>
              </w:tabs>
              <w:spacing w:line="240" w:lineRule="auto"/>
              <w:ind w:left="-95" w:right="-196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A17CA6" w:rsidRPr="00A17CA6" w14:paraId="510DFD22" w14:textId="77777777" w:rsidTr="0058741E">
        <w:tc>
          <w:tcPr>
            <w:tcW w:w="2052" w:type="dxa"/>
            <w:shd w:val="clear" w:color="auto" w:fill="auto"/>
            <w:vAlign w:val="bottom"/>
          </w:tcPr>
          <w:p w14:paraId="062B4248" w14:textId="436B90C1" w:rsidR="00A17CA6" w:rsidRPr="00E11762" w:rsidRDefault="00A17CA6" w:rsidP="00A1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</w:t>
            </w:r>
            <w:r w:rsidRPr="00E11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ยืม</w:t>
            </w:r>
            <w:r w:rsidRPr="00E11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ระยะ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  <w:r w:rsidRPr="00E11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</w:p>
          <w:p w14:paraId="7EDD47FE" w14:textId="449A69EC" w:rsidR="00A17CA6" w:rsidRPr="00A17CA6" w:rsidRDefault="00A17CA6" w:rsidP="00A17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กิจการที่เกี่ยวข้อง</w:t>
            </w:r>
            <w:r w:rsidRPr="00E11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</w:p>
        </w:tc>
        <w:tc>
          <w:tcPr>
            <w:tcW w:w="1260" w:type="dxa"/>
            <w:shd w:val="clear" w:color="auto" w:fill="auto"/>
          </w:tcPr>
          <w:p w14:paraId="0A1FD69C" w14:textId="77777777" w:rsidR="00A17CA6" w:rsidRPr="00A17CA6" w:rsidRDefault="00A17CA6" w:rsidP="00A1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278D18D" w14:textId="77777777" w:rsidR="00A17CA6" w:rsidRPr="00A17CA6" w:rsidRDefault="00A17CA6" w:rsidP="00A1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00BCE82" w14:textId="77777777" w:rsidR="00A17CA6" w:rsidRPr="00A17CA6" w:rsidRDefault="00A17CA6" w:rsidP="00A1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29" w:right="-86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FFE4B97" w14:textId="77777777" w:rsidR="00A17CA6" w:rsidRPr="00A17CA6" w:rsidRDefault="00A17CA6" w:rsidP="00A1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9A69BBA" w14:textId="77777777" w:rsidR="00A17CA6" w:rsidRPr="00A17CA6" w:rsidRDefault="00A17CA6" w:rsidP="00A1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7B0E710" w14:textId="77777777" w:rsidR="00A17CA6" w:rsidRPr="00A17CA6" w:rsidRDefault="00A17CA6" w:rsidP="00A1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9D4F5D" w14:textId="77777777" w:rsidR="00A17CA6" w:rsidRPr="00A17CA6" w:rsidRDefault="00A17CA6" w:rsidP="00A1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5FA9B0C" w14:textId="77777777" w:rsidR="00A17CA6" w:rsidRPr="00A17CA6" w:rsidRDefault="00A17CA6" w:rsidP="00A1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A1AE34B" w14:textId="77777777" w:rsidR="00A17CA6" w:rsidRPr="00A17CA6" w:rsidRDefault="00A17CA6" w:rsidP="00A1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48E761C" w14:textId="77777777" w:rsidR="00A17CA6" w:rsidRPr="00A17CA6" w:rsidRDefault="00A17CA6" w:rsidP="00A1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55DD0D" w14:textId="77777777" w:rsidR="00A17CA6" w:rsidRPr="00A17CA6" w:rsidRDefault="00A17CA6" w:rsidP="00A1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6"/>
                <w:tab w:val="left" w:pos="794"/>
              </w:tabs>
              <w:spacing w:line="240" w:lineRule="auto"/>
              <w:ind w:left="-95" w:right="-196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A17CA6" w:rsidRPr="00A17CA6" w14:paraId="6C293FAA" w14:textId="77777777" w:rsidTr="0058741E">
        <w:tc>
          <w:tcPr>
            <w:tcW w:w="2052" w:type="dxa"/>
            <w:shd w:val="clear" w:color="auto" w:fill="auto"/>
          </w:tcPr>
          <w:p w14:paraId="0CBDD247" w14:textId="557016FB" w:rsidR="00A17CA6" w:rsidRPr="00A17CA6" w:rsidRDefault="00A17CA6" w:rsidP="00A1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69389787" w14:textId="77777777" w:rsidR="00A17CA6" w:rsidRPr="00A17CA6" w:rsidRDefault="00A17CA6" w:rsidP="00A1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B19F68D" w14:textId="77777777" w:rsidR="00A17CA6" w:rsidRPr="00A17CA6" w:rsidRDefault="00A17CA6" w:rsidP="00A1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E145743" w14:textId="77777777" w:rsidR="00A17CA6" w:rsidRPr="00A17CA6" w:rsidRDefault="00A17CA6" w:rsidP="00A1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29" w:right="-86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D648F97" w14:textId="77777777" w:rsidR="00A17CA6" w:rsidRPr="00A17CA6" w:rsidRDefault="00A17CA6" w:rsidP="00A1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5E55D36" w14:textId="77777777" w:rsidR="00A17CA6" w:rsidRPr="00A17CA6" w:rsidRDefault="00A17CA6" w:rsidP="00A1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B35B3CA" w14:textId="77777777" w:rsidR="00A17CA6" w:rsidRPr="00A17CA6" w:rsidRDefault="00A17CA6" w:rsidP="00A1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3F17B0" w14:textId="77777777" w:rsidR="00A17CA6" w:rsidRPr="00A17CA6" w:rsidRDefault="00A17CA6" w:rsidP="00A1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D7C8379" w14:textId="77777777" w:rsidR="00A17CA6" w:rsidRPr="00A17CA6" w:rsidRDefault="00A17CA6" w:rsidP="00A1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CCC65D6" w14:textId="77777777" w:rsidR="00A17CA6" w:rsidRPr="00A17CA6" w:rsidRDefault="00A17CA6" w:rsidP="00A1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6BBB60" w14:textId="77777777" w:rsidR="00A17CA6" w:rsidRPr="00A17CA6" w:rsidRDefault="00A17CA6" w:rsidP="00A1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003CCC" w14:textId="77777777" w:rsidR="00A17CA6" w:rsidRPr="00A17CA6" w:rsidRDefault="00A17CA6" w:rsidP="00A1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6"/>
                <w:tab w:val="left" w:pos="794"/>
              </w:tabs>
              <w:spacing w:line="240" w:lineRule="auto"/>
              <w:ind w:left="-95" w:right="-196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A17CA6" w:rsidRPr="00E11762" w14:paraId="1BFE8A48" w14:textId="77777777" w:rsidTr="004E0885">
        <w:tc>
          <w:tcPr>
            <w:tcW w:w="2052" w:type="dxa"/>
            <w:shd w:val="clear" w:color="auto" w:fill="auto"/>
          </w:tcPr>
          <w:p w14:paraId="0555EA18" w14:textId="482E8E59" w:rsidR="00A17CA6" w:rsidRPr="00E11762" w:rsidRDefault="00A17CA6" w:rsidP="00A17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4C025ADC" w14:textId="601DC596" w:rsidR="00A17CA6" w:rsidRPr="00BC5210" w:rsidRDefault="00A17CA6" w:rsidP="00A1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6486FA" w14:textId="77777777" w:rsidR="00A17CA6" w:rsidRPr="00BC5210" w:rsidRDefault="00A17CA6" w:rsidP="00A1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shd w:val="clear" w:color="auto" w:fill="auto"/>
          </w:tcPr>
          <w:p w14:paraId="589ADFF0" w14:textId="7132942B" w:rsidR="00A17CA6" w:rsidRPr="00BC5210" w:rsidRDefault="00A17CA6" w:rsidP="00A1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9" w:right="-8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16,570</w:t>
            </w:r>
          </w:p>
        </w:tc>
        <w:tc>
          <w:tcPr>
            <w:tcW w:w="236" w:type="dxa"/>
            <w:shd w:val="clear" w:color="auto" w:fill="auto"/>
          </w:tcPr>
          <w:p w14:paraId="488DE017" w14:textId="77777777" w:rsidR="00A17CA6" w:rsidRPr="00BC5210" w:rsidRDefault="00A17CA6" w:rsidP="00A1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5DAAD66" w14:textId="00B99A11" w:rsidR="00A17CA6" w:rsidRPr="00BC5210" w:rsidRDefault="00A17CA6" w:rsidP="00A1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5,700</w:t>
            </w:r>
          </w:p>
        </w:tc>
        <w:tc>
          <w:tcPr>
            <w:tcW w:w="270" w:type="dxa"/>
            <w:shd w:val="clear" w:color="auto" w:fill="auto"/>
          </w:tcPr>
          <w:p w14:paraId="313AC9C5" w14:textId="77777777" w:rsidR="00A17CA6" w:rsidRPr="00BC5210" w:rsidRDefault="00A17CA6" w:rsidP="00A1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5B4862" w14:textId="043204D0" w:rsidR="00A17CA6" w:rsidRPr="00BC5210" w:rsidRDefault="00A17CA6" w:rsidP="00A1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F4ABD2" w14:textId="77777777" w:rsidR="00A17CA6" w:rsidRPr="00BC5210" w:rsidRDefault="00A17CA6" w:rsidP="00A1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C70776D" w14:textId="7DD90EFC" w:rsidR="00A17CA6" w:rsidRPr="00BC5210" w:rsidRDefault="00A17CA6" w:rsidP="00A1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Pr="00BC5210">
              <w:rPr>
                <w:rFonts w:ascii="Angsana New" w:eastAsia="MS Mincho" w:hAnsi="Angsana New" w:hint="cs"/>
                <w:sz w:val="30"/>
                <w:szCs w:val="30"/>
                <w:cs/>
              </w:rPr>
              <w:t>22</w:t>
            </w:r>
            <w:r w:rsidRPr="00BC5210">
              <w:rPr>
                <w:rFonts w:ascii="Angsana New" w:hAnsi="Angsana New"/>
                <w:sz w:val="30"/>
                <w:szCs w:val="30"/>
                <w:lang w:eastAsia="zh-CN"/>
              </w:rPr>
              <w:t>,270</w:t>
            </w:r>
            <w:r>
              <w:rPr>
                <w:rFonts w:ascii="Angsana New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</w:tcPr>
          <w:p w14:paraId="21A245CD" w14:textId="77777777" w:rsidR="00A17CA6" w:rsidRPr="00BC5210" w:rsidRDefault="00A17CA6" w:rsidP="00A1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95C7B99" w14:textId="0B20CBAB" w:rsidR="00A17CA6" w:rsidRPr="00A17CA6" w:rsidRDefault="00A17CA6" w:rsidP="00A1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6"/>
                <w:tab w:val="left" w:pos="794"/>
              </w:tabs>
              <w:spacing w:line="240" w:lineRule="auto"/>
              <w:ind w:left="-95" w:right="-196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17CA6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D532C75" w14:textId="77777777" w:rsidR="00D775C4" w:rsidRPr="00066D26" w:rsidRDefault="00D775C4" w:rsidP="009B4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EF2CA9C" w14:textId="692FBA9D" w:rsidR="00BF7A2A" w:rsidRPr="00E11762" w:rsidRDefault="00BF7A2A" w:rsidP="00BF7A2A">
      <w:pPr>
        <w:tabs>
          <w:tab w:val="clear" w:pos="227"/>
          <w:tab w:val="clear" w:pos="454"/>
          <w:tab w:val="left" w:pos="0"/>
          <w:tab w:val="left" w:pos="540"/>
        </w:tabs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bookmarkStart w:id="16" w:name="_Hlk46869422"/>
      <w:r w:rsidRPr="00E11762">
        <w:rPr>
          <w:rFonts w:ascii="Angsana New" w:hAnsi="Angsana New"/>
          <w:sz w:val="30"/>
          <w:szCs w:val="30"/>
        </w:rPr>
        <w:lastRenderedPageBreak/>
        <w:tab/>
      </w:r>
      <w:r w:rsidRPr="00E11762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E11762">
        <w:rPr>
          <w:rFonts w:ascii="Angsana New" w:hAnsi="Angsana New"/>
          <w:sz w:val="30"/>
          <w:szCs w:val="30"/>
        </w:rPr>
        <w:t xml:space="preserve">16 </w:t>
      </w:r>
      <w:r w:rsidRPr="00E11762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E11762">
        <w:rPr>
          <w:rFonts w:ascii="Angsana New" w:hAnsi="Angsana New"/>
          <w:sz w:val="30"/>
          <w:szCs w:val="30"/>
        </w:rPr>
        <w:t xml:space="preserve">2563 </w:t>
      </w:r>
      <w:r w:rsidRPr="00E11762">
        <w:rPr>
          <w:rFonts w:ascii="Angsana New" w:hAnsi="Angsana New" w:hint="cs"/>
          <w:sz w:val="30"/>
          <w:szCs w:val="30"/>
          <w:cs/>
        </w:rPr>
        <w:t>บริษัททำสัญญากู้ยืมเงินกับบริษัทย่อยหลายแห่งจากเดิมเงินกู้ยืมอยู่ในรูปตั๋วสัญญาใช้เงิน จากการเข้าทำสัญญาดังกล่าวยอดคงเหลือดอกเบี้ยค้างจ่ายของบริษัทที่มีกับบริษัทย่อย</w:t>
      </w:r>
      <w:r w:rsidRPr="00E11762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 w:rsidRPr="00E11762">
        <w:rPr>
          <w:rFonts w:ascii="Angsana New" w:hAnsi="Angsana New"/>
          <w:sz w:val="30"/>
          <w:szCs w:val="30"/>
        </w:rPr>
        <w:t>1.59</w:t>
      </w:r>
      <w:r w:rsidRPr="00E11762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E11762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นำมารวมเป็นส่วนหนึ่งของเงินกู้ยืมระยะสั้นจากบริษัทย่อยที่เพิ่มขึ้นในระหว่าง</w:t>
      </w:r>
      <w:bookmarkEnd w:id="16"/>
      <w:r w:rsidRPr="00E11762">
        <w:rPr>
          <w:rFonts w:ascii="Angsana New" w:hAnsi="Angsana New" w:hint="cs"/>
          <w:sz w:val="30"/>
          <w:szCs w:val="30"/>
          <w:cs/>
        </w:rPr>
        <w:t>ปี</w:t>
      </w:r>
    </w:p>
    <w:tbl>
      <w:tblPr>
        <w:tblW w:w="968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261"/>
        <w:gridCol w:w="254"/>
        <w:gridCol w:w="1261"/>
        <w:gridCol w:w="281"/>
        <w:gridCol w:w="1160"/>
        <w:gridCol w:w="261"/>
        <w:gridCol w:w="1174"/>
      </w:tblGrid>
      <w:tr w:rsidR="009F34C6" w:rsidRPr="00E11762" w14:paraId="3B3C83B9" w14:textId="77777777" w:rsidTr="002D5331">
        <w:trPr>
          <w:trHeight w:val="20"/>
          <w:tblHeader/>
        </w:trPr>
        <w:tc>
          <w:tcPr>
            <w:tcW w:w="2082" w:type="pct"/>
            <w:shd w:val="clear" w:color="auto" w:fill="auto"/>
          </w:tcPr>
          <w:p w14:paraId="57FE100B" w14:textId="4C4B0C6D" w:rsidR="009F34C6" w:rsidRPr="00E11762" w:rsidRDefault="009F34C6" w:rsidP="00B13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11" w:hanging="234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33" w:type="pct"/>
            <w:gridSpan w:val="3"/>
            <w:shd w:val="clear" w:color="auto" w:fill="auto"/>
          </w:tcPr>
          <w:p w14:paraId="48BA590D" w14:textId="77777777" w:rsidR="009F34C6" w:rsidRPr="00E11762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14:paraId="2FF72682" w14:textId="77777777" w:rsidR="009F34C6" w:rsidRPr="00E11762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40" w:type="pct"/>
            <w:gridSpan w:val="3"/>
            <w:shd w:val="clear" w:color="auto" w:fill="auto"/>
          </w:tcPr>
          <w:p w14:paraId="378D1A73" w14:textId="77777777" w:rsidR="009F34C6" w:rsidRPr="00E11762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  <w:r w:rsidRPr="00E11762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4E0885" w:rsidRPr="00E11762" w14:paraId="7AD6D41A" w14:textId="77777777" w:rsidTr="002D5331">
        <w:trPr>
          <w:trHeight w:val="20"/>
          <w:tblHeader/>
        </w:trPr>
        <w:tc>
          <w:tcPr>
            <w:tcW w:w="2082" w:type="pct"/>
            <w:shd w:val="clear" w:color="auto" w:fill="auto"/>
          </w:tcPr>
          <w:p w14:paraId="1B9610CC" w14:textId="77777777" w:rsidR="004E0885" w:rsidRPr="00E11762" w:rsidRDefault="004E0885" w:rsidP="004E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  <w:vAlign w:val="bottom"/>
          </w:tcPr>
          <w:p w14:paraId="670F2B9D" w14:textId="3E2BFCCB" w:rsidR="004E0885" w:rsidRPr="00E11762" w:rsidRDefault="004E0885" w:rsidP="004E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4C090724" w14:textId="77777777" w:rsidR="004E0885" w:rsidRPr="00E11762" w:rsidRDefault="004E0885" w:rsidP="004E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  <w:vAlign w:val="bottom"/>
          </w:tcPr>
          <w:p w14:paraId="1163D981" w14:textId="34E78B12" w:rsidR="004E0885" w:rsidRPr="00E11762" w:rsidRDefault="004E0885" w:rsidP="004E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  <w:shd w:val="clear" w:color="auto" w:fill="auto"/>
          </w:tcPr>
          <w:p w14:paraId="3E9BF325" w14:textId="77777777" w:rsidR="004E0885" w:rsidRPr="00E11762" w:rsidRDefault="004E0885" w:rsidP="004E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7FCB9EA4" w14:textId="07EC4955" w:rsidR="004E0885" w:rsidRPr="00E11762" w:rsidRDefault="004E0885" w:rsidP="004E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191EF5E" w14:textId="77777777" w:rsidR="004E0885" w:rsidRPr="00E11762" w:rsidRDefault="004E0885" w:rsidP="004E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1698B14F" w14:textId="5C56CABD" w:rsidR="004E0885" w:rsidRPr="00E11762" w:rsidRDefault="004E0885" w:rsidP="004E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F34C6" w:rsidRPr="00E11762" w14:paraId="60321560" w14:textId="77777777" w:rsidTr="002D5331">
        <w:trPr>
          <w:trHeight w:val="20"/>
          <w:tblHeader/>
        </w:trPr>
        <w:tc>
          <w:tcPr>
            <w:tcW w:w="2082" w:type="pct"/>
            <w:shd w:val="clear" w:color="auto" w:fill="auto"/>
          </w:tcPr>
          <w:p w14:paraId="1E93D053" w14:textId="77777777" w:rsidR="009F34C6" w:rsidRPr="00E11762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  <w:vAlign w:val="center"/>
          </w:tcPr>
          <w:p w14:paraId="27ABC2C4" w14:textId="77777777" w:rsidR="009F34C6" w:rsidRPr="00E11762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  <w:vAlign w:val="center"/>
          </w:tcPr>
          <w:p w14:paraId="035B9F0A" w14:textId="77777777" w:rsidR="009F34C6" w:rsidRPr="00E11762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  <w:vAlign w:val="center"/>
          </w:tcPr>
          <w:p w14:paraId="6CF10132" w14:textId="77777777" w:rsidR="009F34C6" w:rsidRPr="00E11762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</w:tabs>
              <w:spacing w:line="240" w:lineRule="auto"/>
              <w:ind w:left="-100" w:right="-110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45" w:type="pct"/>
            <w:shd w:val="clear" w:color="auto" w:fill="auto"/>
          </w:tcPr>
          <w:p w14:paraId="74C7CEB3" w14:textId="77777777" w:rsidR="009F34C6" w:rsidRPr="00E11762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3051ACD4" w14:textId="77777777" w:rsidR="009F34C6" w:rsidRPr="00E11762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  <w:vAlign w:val="center"/>
          </w:tcPr>
          <w:p w14:paraId="486007F9" w14:textId="77777777" w:rsidR="009F34C6" w:rsidRPr="00E11762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271EB5D3" w14:textId="77777777" w:rsidR="009F34C6" w:rsidRPr="00E11762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</w:tr>
      <w:tr w:rsidR="009F34C6" w:rsidRPr="00E11762" w14:paraId="093DC968" w14:textId="77777777" w:rsidTr="002D5331">
        <w:trPr>
          <w:trHeight w:val="20"/>
          <w:tblHeader/>
        </w:trPr>
        <w:tc>
          <w:tcPr>
            <w:tcW w:w="2082" w:type="pct"/>
            <w:shd w:val="clear" w:color="auto" w:fill="auto"/>
          </w:tcPr>
          <w:p w14:paraId="7C6AE6C7" w14:textId="77777777" w:rsidR="009F34C6" w:rsidRPr="00E11762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918" w:type="pct"/>
            <w:gridSpan w:val="7"/>
            <w:shd w:val="clear" w:color="auto" w:fill="auto"/>
          </w:tcPr>
          <w:p w14:paraId="2C245781" w14:textId="77777777" w:rsidR="009F34C6" w:rsidRPr="00E11762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BF7A2A" w:rsidRPr="00E11762" w14:paraId="3A872AD1" w14:textId="77777777" w:rsidTr="002D5331">
        <w:trPr>
          <w:trHeight w:val="20"/>
        </w:trPr>
        <w:tc>
          <w:tcPr>
            <w:tcW w:w="2082" w:type="pct"/>
            <w:shd w:val="clear" w:color="auto" w:fill="auto"/>
          </w:tcPr>
          <w:p w14:paraId="22645095" w14:textId="2285D1C5" w:rsidR="00BF7A2A" w:rsidRPr="00E11762" w:rsidRDefault="00BF7A2A" w:rsidP="00BF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51" w:type="pct"/>
            <w:shd w:val="clear" w:color="auto" w:fill="auto"/>
          </w:tcPr>
          <w:p w14:paraId="7D7427A3" w14:textId="7A0E85B4" w:rsidR="00BF7A2A" w:rsidRPr="00E11762" w:rsidRDefault="00BF7A2A" w:rsidP="00BF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6C218B4D" w14:textId="77777777" w:rsidR="00BF7A2A" w:rsidRPr="00E11762" w:rsidRDefault="00BF7A2A" w:rsidP="00BF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5DEA092C" w14:textId="1A3EE61C" w:rsidR="00BF7A2A" w:rsidRPr="00E11762" w:rsidRDefault="00BF7A2A" w:rsidP="00BF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66ED517" w14:textId="77777777" w:rsidR="00BF7A2A" w:rsidRPr="00E11762" w:rsidRDefault="00BF7A2A" w:rsidP="00BF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14F1DA14" w14:textId="5697D7CE" w:rsidR="00BF7A2A" w:rsidRPr="00E11762" w:rsidRDefault="00BF7A2A" w:rsidP="00BF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1D47FB86" w14:textId="77777777" w:rsidR="00BF7A2A" w:rsidRPr="00E11762" w:rsidRDefault="00BF7A2A" w:rsidP="00BF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6D88F761" w14:textId="078363C9" w:rsidR="00BF7A2A" w:rsidRPr="00E11762" w:rsidRDefault="00BF7A2A" w:rsidP="00BF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552F" w:rsidRPr="00E11762" w14:paraId="4FD3DE52" w14:textId="77777777" w:rsidTr="002D5331">
        <w:trPr>
          <w:trHeight w:val="20"/>
        </w:trPr>
        <w:tc>
          <w:tcPr>
            <w:tcW w:w="2082" w:type="pct"/>
            <w:shd w:val="clear" w:color="auto" w:fill="auto"/>
          </w:tcPr>
          <w:p w14:paraId="15197FFC" w14:textId="02CD37BB" w:rsidR="0058552F" w:rsidRPr="00BC5210" w:rsidRDefault="0058552F" w:rsidP="0058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C521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1" w:type="pct"/>
            <w:shd w:val="clear" w:color="auto" w:fill="auto"/>
          </w:tcPr>
          <w:p w14:paraId="0E4F96A7" w14:textId="63A0000F" w:rsidR="0058552F" w:rsidRPr="00BC5210" w:rsidRDefault="0058552F" w:rsidP="00406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C5210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1E534FAC" w14:textId="77777777" w:rsidR="0058552F" w:rsidRPr="00BC5210" w:rsidRDefault="0058552F" w:rsidP="0058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7D244C80" w14:textId="070F305E" w:rsidR="0058552F" w:rsidRPr="00BC5210" w:rsidRDefault="0058552F" w:rsidP="00406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655" w:firstLine="534"/>
              <w:rPr>
                <w:rFonts w:ascii="Angsana New" w:hAnsi="Angsana New"/>
                <w:sz w:val="30"/>
                <w:szCs w:val="30"/>
              </w:rPr>
            </w:pPr>
            <w:r w:rsidRPr="00BC5210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497D497" w14:textId="77777777" w:rsidR="0058552F" w:rsidRPr="00BC5210" w:rsidRDefault="0058552F" w:rsidP="0058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7FC39C10" w14:textId="10A1EAA3" w:rsidR="0058552F" w:rsidRPr="00BC5210" w:rsidRDefault="000317B7" w:rsidP="00C73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C5210">
              <w:rPr>
                <w:rFonts w:asciiTheme="majorBidi" w:eastAsia="Times New Roman" w:hAnsiTheme="majorBidi" w:cstheme="majorBidi"/>
                <w:sz w:val="30"/>
                <w:szCs w:val="30"/>
              </w:rPr>
              <w:t>97,</w:t>
            </w:r>
            <w:r w:rsidRPr="00BC521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013</w:t>
            </w:r>
          </w:p>
        </w:tc>
        <w:tc>
          <w:tcPr>
            <w:tcW w:w="135" w:type="pct"/>
            <w:shd w:val="clear" w:color="auto" w:fill="auto"/>
          </w:tcPr>
          <w:p w14:paraId="0E4711B8" w14:textId="77777777" w:rsidR="0058552F" w:rsidRPr="00BC5210" w:rsidRDefault="0058552F" w:rsidP="0058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577F75B7" w14:textId="684A89E6" w:rsidR="0058552F" w:rsidRPr="00BC5210" w:rsidRDefault="0058552F" w:rsidP="0058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C5210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</w:tr>
      <w:tr w:rsidR="0058552F" w:rsidRPr="00E11762" w14:paraId="03D50DAF" w14:textId="77777777" w:rsidTr="002D5331">
        <w:trPr>
          <w:trHeight w:val="20"/>
        </w:trPr>
        <w:tc>
          <w:tcPr>
            <w:tcW w:w="2082" w:type="pct"/>
            <w:shd w:val="clear" w:color="auto" w:fill="auto"/>
          </w:tcPr>
          <w:p w14:paraId="48B87967" w14:textId="15DFA726" w:rsidR="0058552F" w:rsidRPr="00BC5210" w:rsidRDefault="0058552F" w:rsidP="0058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C521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14:paraId="681645F9" w14:textId="31923258" w:rsidR="0058552F" w:rsidRPr="00BC5210" w:rsidRDefault="000963E2" w:rsidP="00406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736214">
              <w:rPr>
                <w:rFonts w:ascii="Angsana New" w:hAnsi="Angsana New"/>
                <w:sz w:val="30"/>
                <w:szCs w:val="30"/>
              </w:rPr>
              <w:t>22</w:t>
            </w:r>
            <w:r w:rsidR="00CB7E83">
              <w:rPr>
                <w:rFonts w:ascii="Angsana New" w:hAnsi="Angsana New"/>
                <w:sz w:val="30"/>
                <w:szCs w:val="30"/>
              </w:rPr>
              <w:t>,</w:t>
            </w:r>
            <w:r w:rsidR="00736214"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131" w:type="pct"/>
            <w:shd w:val="clear" w:color="auto" w:fill="auto"/>
          </w:tcPr>
          <w:p w14:paraId="39874E54" w14:textId="77777777" w:rsidR="0058552F" w:rsidRPr="00BC5210" w:rsidRDefault="0058552F" w:rsidP="0058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14:paraId="16D4C36F" w14:textId="3EB906EE" w:rsidR="0058552F" w:rsidRPr="00BC5210" w:rsidRDefault="0058552F" w:rsidP="00406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655" w:firstLine="534"/>
              <w:rPr>
                <w:rFonts w:ascii="Angsana New" w:hAnsi="Angsana New"/>
                <w:sz w:val="30"/>
                <w:szCs w:val="30"/>
              </w:rPr>
            </w:pPr>
            <w:r w:rsidRPr="00BC5210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B5A47C5" w14:textId="77777777" w:rsidR="0058552F" w:rsidRPr="00BC5210" w:rsidRDefault="0058552F" w:rsidP="0058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51805796" w14:textId="1960583D" w:rsidR="0058552F" w:rsidRPr="00BC5210" w:rsidRDefault="0058552F" w:rsidP="00C73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C5210">
              <w:rPr>
                <w:rFonts w:ascii="Angsana New" w:hAnsi="Angsana New"/>
                <w:sz w:val="30"/>
                <w:szCs w:val="30"/>
                <w:lang w:eastAsia="zh-CN"/>
              </w:rPr>
              <w:t>11,689</w:t>
            </w:r>
          </w:p>
        </w:tc>
        <w:tc>
          <w:tcPr>
            <w:tcW w:w="135" w:type="pct"/>
            <w:shd w:val="clear" w:color="auto" w:fill="auto"/>
          </w:tcPr>
          <w:p w14:paraId="43ACFB9F" w14:textId="77777777" w:rsidR="0058552F" w:rsidRPr="00BC5210" w:rsidRDefault="0058552F" w:rsidP="0058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5E3DCC57" w14:textId="57EB2207" w:rsidR="0058552F" w:rsidRPr="00BC5210" w:rsidRDefault="0058552F" w:rsidP="0058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C5210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</w:tr>
      <w:tr w:rsidR="00CB7E83" w:rsidRPr="00E11762" w14:paraId="135BE0B3" w14:textId="77777777" w:rsidTr="002D5331">
        <w:trPr>
          <w:trHeight w:val="20"/>
        </w:trPr>
        <w:tc>
          <w:tcPr>
            <w:tcW w:w="2082" w:type="pct"/>
            <w:shd w:val="clear" w:color="auto" w:fill="auto"/>
          </w:tcPr>
          <w:p w14:paraId="320E9E7D" w14:textId="401C28B6" w:rsidR="00CB7E83" w:rsidRPr="00BC5210" w:rsidRDefault="00CB7E83" w:rsidP="00CB7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C5210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E2EE5C" w14:textId="26A0F4AC" w:rsidR="00CB7E83" w:rsidRPr="00CB7E83" w:rsidRDefault="00736214" w:rsidP="00CB7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6214">
              <w:rPr>
                <w:rFonts w:ascii="Angsana New" w:hAnsi="Angsana New"/>
                <w:b/>
                <w:bCs/>
                <w:sz w:val="30"/>
                <w:szCs w:val="30"/>
              </w:rPr>
              <w:t>722,164</w:t>
            </w:r>
          </w:p>
        </w:tc>
        <w:tc>
          <w:tcPr>
            <w:tcW w:w="131" w:type="pct"/>
            <w:shd w:val="clear" w:color="auto" w:fill="auto"/>
          </w:tcPr>
          <w:p w14:paraId="1DDF2E2B" w14:textId="77777777" w:rsidR="00CB7E83" w:rsidRPr="00BC5210" w:rsidRDefault="00CB7E83" w:rsidP="00CB7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FAED15" w14:textId="75B06796" w:rsidR="00CB7E83" w:rsidRPr="00BC5210" w:rsidRDefault="00CB7E83" w:rsidP="00CB7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655" w:firstLine="534"/>
              <w:rPr>
                <w:rFonts w:ascii="Angsana New" w:hAnsi="Angsana New"/>
                <w:sz w:val="30"/>
                <w:szCs w:val="30"/>
              </w:rPr>
            </w:pPr>
            <w:r w:rsidRPr="00BC5210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66600B7" w14:textId="77777777" w:rsidR="00CB7E83" w:rsidRPr="00BC5210" w:rsidRDefault="00CB7E83" w:rsidP="00CB7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364E44" w14:textId="26B9E3BC" w:rsidR="00CB7E83" w:rsidRPr="00BC5210" w:rsidRDefault="00CB7E83" w:rsidP="00CB7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C5210">
              <w:rPr>
                <w:rFonts w:ascii="Angsana New" w:hAnsi="Angsana New"/>
                <w:b/>
                <w:bCs/>
                <w:sz w:val="30"/>
                <w:szCs w:val="30"/>
              </w:rPr>
              <w:t>108,702</w:t>
            </w:r>
          </w:p>
        </w:tc>
        <w:tc>
          <w:tcPr>
            <w:tcW w:w="135" w:type="pct"/>
            <w:shd w:val="clear" w:color="auto" w:fill="auto"/>
          </w:tcPr>
          <w:p w14:paraId="18653BC1" w14:textId="77777777" w:rsidR="00CB7E83" w:rsidRPr="00BC5210" w:rsidRDefault="00CB7E83" w:rsidP="00CB7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B225AA" w14:textId="532F8639" w:rsidR="00CB7E83" w:rsidRPr="00BC5210" w:rsidRDefault="00CB7E83" w:rsidP="00CB7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C5210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-</w:t>
            </w:r>
          </w:p>
        </w:tc>
      </w:tr>
      <w:tr w:rsidR="00BF7A2A" w:rsidRPr="00E11762" w14:paraId="26649690" w14:textId="77777777" w:rsidTr="002D5331">
        <w:trPr>
          <w:trHeight w:val="20"/>
        </w:trPr>
        <w:tc>
          <w:tcPr>
            <w:tcW w:w="2082" w:type="pct"/>
            <w:shd w:val="clear" w:color="auto" w:fill="auto"/>
          </w:tcPr>
          <w:p w14:paraId="77E2FEBF" w14:textId="77777777" w:rsidR="00BF7A2A" w:rsidRPr="00BC5210" w:rsidRDefault="00BF7A2A" w:rsidP="00BF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51" w:type="pct"/>
            <w:tcBorders>
              <w:top w:val="double" w:sz="4" w:space="0" w:color="auto"/>
            </w:tcBorders>
            <w:shd w:val="clear" w:color="auto" w:fill="auto"/>
          </w:tcPr>
          <w:p w14:paraId="5A53DE52" w14:textId="77777777" w:rsidR="00BF7A2A" w:rsidRPr="00BC5210" w:rsidRDefault="00BF7A2A" w:rsidP="00BF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5E84D038" w14:textId="77777777" w:rsidR="00BF7A2A" w:rsidRPr="00BC5210" w:rsidRDefault="00BF7A2A" w:rsidP="00BF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double" w:sz="4" w:space="0" w:color="auto"/>
            </w:tcBorders>
            <w:shd w:val="clear" w:color="auto" w:fill="auto"/>
          </w:tcPr>
          <w:p w14:paraId="2834EBC8" w14:textId="77777777" w:rsidR="00BF7A2A" w:rsidRPr="00BC5210" w:rsidRDefault="00BF7A2A" w:rsidP="00BF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1461FAA" w14:textId="77777777" w:rsidR="00BF7A2A" w:rsidRPr="00BC5210" w:rsidRDefault="00BF7A2A" w:rsidP="00BF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  <w:shd w:val="clear" w:color="auto" w:fill="auto"/>
          </w:tcPr>
          <w:p w14:paraId="4A398596" w14:textId="77777777" w:rsidR="00BF7A2A" w:rsidRPr="00BC5210" w:rsidRDefault="00BF7A2A" w:rsidP="00BF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1BC6BA9D" w14:textId="77777777" w:rsidR="00BF7A2A" w:rsidRPr="00BC5210" w:rsidRDefault="00BF7A2A" w:rsidP="00BF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  <w:shd w:val="clear" w:color="auto" w:fill="auto"/>
          </w:tcPr>
          <w:p w14:paraId="31F1DAD3" w14:textId="77777777" w:rsidR="00BF7A2A" w:rsidRPr="00BC5210" w:rsidRDefault="00BF7A2A" w:rsidP="00BF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7A2A" w:rsidRPr="00E11762" w14:paraId="4593CF67" w14:textId="77777777" w:rsidTr="002D5331">
        <w:trPr>
          <w:trHeight w:val="20"/>
        </w:trPr>
        <w:tc>
          <w:tcPr>
            <w:tcW w:w="2082" w:type="pct"/>
            <w:shd w:val="clear" w:color="auto" w:fill="auto"/>
          </w:tcPr>
          <w:p w14:paraId="448D74E4" w14:textId="0AAFA174" w:rsidR="00BF7A2A" w:rsidRPr="00BC5210" w:rsidRDefault="00BF7A2A" w:rsidP="00BF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C5210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651" w:type="pct"/>
            <w:shd w:val="clear" w:color="auto" w:fill="auto"/>
          </w:tcPr>
          <w:p w14:paraId="01CA2526" w14:textId="77777777" w:rsidR="00BF7A2A" w:rsidRPr="00BC5210" w:rsidRDefault="00BF7A2A" w:rsidP="00BF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42FFDFDF" w14:textId="77777777" w:rsidR="00BF7A2A" w:rsidRPr="00BC5210" w:rsidRDefault="00BF7A2A" w:rsidP="00BF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6D3C4946" w14:textId="77777777" w:rsidR="00BF7A2A" w:rsidRPr="00BC5210" w:rsidRDefault="00BF7A2A" w:rsidP="00BF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3CD3FC6A" w14:textId="77777777" w:rsidR="00BF7A2A" w:rsidRPr="00BC5210" w:rsidRDefault="00BF7A2A" w:rsidP="00BF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2B873D42" w14:textId="77777777" w:rsidR="00BF7A2A" w:rsidRPr="00BC5210" w:rsidRDefault="00BF7A2A" w:rsidP="00BF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7E45E324" w14:textId="77777777" w:rsidR="00BF7A2A" w:rsidRPr="00BC5210" w:rsidRDefault="00BF7A2A" w:rsidP="00BF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5A27D7EF" w14:textId="77777777" w:rsidR="00BF7A2A" w:rsidRPr="00BC5210" w:rsidRDefault="00BF7A2A" w:rsidP="00BF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323F" w:rsidRPr="00E11762" w14:paraId="048A79B9" w14:textId="77777777" w:rsidTr="002D5331">
        <w:trPr>
          <w:trHeight w:val="20"/>
        </w:trPr>
        <w:tc>
          <w:tcPr>
            <w:tcW w:w="2082" w:type="pct"/>
            <w:shd w:val="clear" w:color="auto" w:fill="auto"/>
          </w:tcPr>
          <w:p w14:paraId="27B49136" w14:textId="179AF00D" w:rsidR="00B6323F" w:rsidRPr="00BC5210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BC521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51" w:type="pct"/>
            <w:tcBorders>
              <w:bottom w:val="double" w:sz="4" w:space="0" w:color="auto"/>
            </w:tcBorders>
            <w:shd w:val="clear" w:color="auto" w:fill="auto"/>
          </w:tcPr>
          <w:p w14:paraId="553395D7" w14:textId="0F63498C" w:rsidR="00B6323F" w:rsidRPr="00BC5210" w:rsidRDefault="005825FB" w:rsidP="0058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37082F0D" w14:textId="77777777" w:rsidR="00B6323F" w:rsidRPr="00BC5210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double" w:sz="4" w:space="0" w:color="auto"/>
            </w:tcBorders>
            <w:shd w:val="clear" w:color="auto" w:fill="auto"/>
          </w:tcPr>
          <w:p w14:paraId="5001C64F" w14:textId="2CC8F33B" w:rsidR="00B6323F" w:rsidRPr="00BC5210" w:rsidRDefault="00B6323F" w:rsidP="00406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5210">
              <w:rPr>
                <w:rFonts w:ascii="Angsana New" w:hAnsi="Angsana New"/>
                <w:b/>
                <w:bCs/>
                <w:sz w:val="30"/>
                <w:szCs w:val="30"/>
              </w:rPr>
              <w:t>1,411</w:t>
            </w:r>
          </w:p>
        </w:tc>
        <w:tc>
          <w:tcPr>
            <w:tcW w:w="145" w:type="pct"/>
            <w:shd w:val="clear" w:color="auto" w:fill="auto"/>
          </w:tcPr>
          <w:p w14:paraId="6F21B491" w14:textId="77777777" w:rsidR="00B6323F" w:rsidRPr="00BC5210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double" w:sz="4" w:space="0" w:color="auto"/>
            </w:tcBorders>
            <w:shd w:val="clear" w:color="auto" w:fill="auto"/>
          </w:tcPr>
          <w:p w14:paraId="7B18FFC8" w14:textId="3427F367" w:rsidR="00B6323F" w:rsidRPr="00BC5210" w:rsidRDefault="00B6323F" w:rsidP="003F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521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09198516" w14:textId="77777777" w:rsidR="00B6323F" w:rsidRPr="00BC5210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  <w:shd w:val="clear" w:color="auto" w:fill="auto"/>
          </w:tcPr>
          <w:p w14:paraId="33133FFC" w14:textId="65DB46F1" w:rsidR="00B6323F" w:rsidRPr="00BC5210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521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B6323F" w:rsidRPr="00E11762" w14:paraId="09D666B3" w14:textId="77777777" w:rsidTr="002D5331">
        <w:trPr>
          <w:trHeight w:val="20"/>
        </w:trPr>
        <w:tc>
          <w:tcPr>
            <w:tcW w:w="2082" w:type="pct"/>
            <w:shd w:val="clear" w:color="auto" w:fill="auto"/>
          </w:tcPr>
          <w:p w14:paraId="3D77A783" w14:textId="77777777" w:rsidR="00B6323F" w:rsidRPr="00BC5210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651" w:type="pct"/>
            <w:tcBorders>
              <w:top w:val="double" w:sz="4" w:space="0" w:color="auto"/>
            </w:tcBorders>
            <w:shd w:val="clear" w:color="auto" w:fill="auto"/>
          </w:tcPr>
          <w:p w14:paraId="32623185" w14:textId="77777777" w:rsidR="00B6323F" w:rsidRPr="00BC5210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7C12887D" w14:textId="77777777" w:rsidR="00B6323F" w:rsidRPr="00BC5210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double" w:sz="4" w:space="0" w:color="auto"/>
            </w:tcBorders>
            <w:shd w:val="clear" w:color="auto" w:fill="auto"/>
          </w:tcPr>
          <w:p w14:paraId="6E0B270F" w14:textId="77777777" w:rsidR="00B6323F" w:rsidRPr="00BC5210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3CE649D5" w14:textId="77777777" w:rsidR="00B6323F" w:rsidRPr="00BC5210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  <w:shd w:val="clear" w:color="auto" w:fill="auto"/>
          </w:tcPr>
          <w:p w14:paraId="69AB530F" w14:textId="77777777" w:rsidR="00B6323F" w:rsidRPr="00BC5210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6C9E48C1" w14:textId="77777777" w:rsidR="00B6323F" w:rsidRPr="00BC5210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  <w:shd w:val="clear" w:color="auto" w:fill="auto"/>
          </w:tcPr>
          <w:p w14:paraId="0F59F9F2" w14:textId="77777777" w:rsidR="00B6323F" w:rsidRPr="00BC5210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6323F" w:rsidRPr="00E11762" w14:paraId="0FDBC3E0" w14:textId="77777777" w:rsidTr="002D5331">
        <w:trPr>
          <w:trHeight w:val="20"/>
        </w:trPr>
        <w:tc>
          <w:tcPr>
            <w:tcW w:w="2082" w:type="pct"/>
            <w:shd w:val="clear" w:color="auto" w:fill="auto"/>
          </w:tcPr>
          <w:p w14:paraId="03EB9888" w14:textId="4E0F63DE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เงินมัดจำรับจากผู้เช่า</w:t>
            </w:r>
          </w:p>
        </w:tc>
        <w:tc>
          <w:tcPr>
            <w:tcW w:w="651" w:type="pct"/>
            <w:shd w:val="clear" w:color="auto" w:fill="auto"/>
          </w:tcPr>
          <w:p w14:paraId="004752A8" w14:textId="77777777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4B3AA1D1" w14:textId="77777777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235E9DE7" w14:textId="77777777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FDC7A03" w14:textId="77777777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4841AFCA" w14:textId="77777777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1B01A509" w14:textId="77777777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29251D24" w14:textId="77777777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6323F" w:rsidRPr="00E11762" w14:paraId="6BA0D566" w14:textId="77777777" w:rsidTr="002D5331">
        <w:trPr>
          <w:trHeight w:val="20"/>
        </w:trPr>
        <w:tc>
          <w:tcPr>
            <w:tcW w:w="2082" w:type="pct"/>
            <w:shd w:val="clear" w:color="auto" w:fill="auto"/>
          </w:tcPr>
          <w:p w14:paraId="1DF15F0A" w14:textId="202D3FC4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1" w:type="pct"/>
            <w:tcBorders>
              <w:bottom w:val="nil"/>
            </w:tcBorders>
            <w:shd w:val="clear" w:color="auto" w:fill="auto"/>
          </w:tcPr>
          <w:p w14:paraId="4FD7C219" w14:textId="283D67CA" w:rsidR="00B6323F" w:rsidRPr="008520D6" w:rsidRDefault="00B6323F" w:rsidP="00406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520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tcBorders>
              <w:bottom w:val="nil"/>
            </w:tcBorders>
            <w:shd w:val="clear" w:color="auto" w:fill="auto"/>
          </w:tcPr>
          <w:p w14:paraId="233E0D27" w14:textId="77777777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nil"/>
            </w:tcBorders>
            <w:shd w:val="clear" w:color="auto" w:fill="auto"/>
          </w:tcPr>
          <w:p w14:paraId="1E8B635E" w14:textId="244D38E5" w:rsidR="00B6323F" w:rsidRPr="00E11762" w:rsidRDefault="00B6323F" w:rsidP="00406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387" w:firstLine="5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bottom w:val="nil"/>
            </w:tcBorders>
            <w:shd w:val="clear" w:color="auto" w:fill="auto"/>
          </w:tcPr>
          <w:p w14:paraId="646FCA96" w14:textId="77777777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nil"/>
            </w:tcBorders>
            <w:shd w:val="clear" w:color="auto" w:fill="auto"/>
          </w:tcPr>
          <w:p w14:paraId="2FBBDA99" w14:textId="40DA3D26" w:rsidR="00B6323F" w:rsidRPr="00E11762" w:rsidRDefault="00B6323F" w:rsidP="00E76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35" w:type="pct"/>
            <w:tcBorders>
              <w:bottom w:val="nil"/>
            </w:tcBorders>
            <w:shd w:val="clear" w:color="auto" w:fill="auto"/>
          </w:tcPr>
          <w:p w14:paraId="54BDEDF5" w14:textId="77777777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nil"/>
            </w:tcBorders>
            <w:shd w:val="clear" w:color="auto" w:fill="auto"/>
          </w:tcPr>
          <w:p w14:paraId="155EA9B2" w14:textId="3BBF33F4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323F" w:rsidRPr="00E11762" w14:paraId="4143E81E" w14:textId="77777777" w:rsidTr="002D5331">
        <w:trPr>
          <w:trHeight w:val="20"/>
        </w:trPr>
        <w:tc>
          <w:tcPr>
            <w:tcW w:w="2082" w:type="pct"/>
            <w:shd w:val="clear" w:color="auto" w:fill="auto"/>
          </w:tcPr>
          <w:p w14:paraId="22E9C313" w14:textId="469BD7FF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14:paraId="7CED6C4B" w14:textId="3138F826" w:rsidR="00B6323F" w:rsidRPr="008520D6" w:rsidRDefault="00B6323F" w:rsidP="00406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520D6">
              <w:rPr>
                <w:rFonts w:ascii="Angsana New" w:hAnsi="Angsana New"/>
                <w:sz w:val="30"/>
                <w:szCs w:val="30"/>
              </w:rPr>
              <w:t>32,501</w:t>
            </w:r>
          </w:p>
        </w:tc>
        <w:tc>
          <w:tcPr>
            <w:tcW w:w="131" w:type="pct"/>
            <w:tcBorders>
              <w:bottom w:val="nil"/>
            </w:tcBorders>
            <w:shd w:val="clear" w:color="auto" w:fill="auto"/>
          </w:tcPr>
          <w:p w14:paraId="3B606285" w14:textId="77777777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14:paraId="7BB06A18" w14:textId="6E11C5B7" w:rsidR="00B6323F" w:rsidRPr="00E11762" w:rsidRDefault="00B6323F" w:rsidP="00406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29,027</w:t>
            </w:r>
          </w:p>
        </w:tc>
        <w:tc>
          <w:tcPr>
            <w:tcW w:w="145" w:type="pct"/>
            <w:tcBorders>
              <w:bottom w:val="nil"/>
            </w:tcBorders>
            <w:shd w:val="clear" w:color="auto" w:fill="auto"/>
          </w:tcPr>
          <w:p w14:paraId="39E31C7F" w14:textId="77777777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58C8FEB0" w14:textId="7BCA90C5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tcBorders>
              <w:bottom w:val="nil"/>
            </w:tcBorders>
            <w:shd w:val="clear" w:color="auto" w:fill="auto"/>
          </w:tcPr>
          <w:p w14:paraId="31DF9BE0" w14:textId="77777777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6A6BB677" w14:textId="76936572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</w:tr>
      <w:tr w:rsidR="00B6323F" w:rsidRPr="00E11762" w14:paraId="50A1978D" w14:textId="77777777" w:rsidTr="002D5331">
        <w:trPr>
          <w:trHeight w:val="20"/>
        </w:trPr>
        <w:tc>
          <w:tcPr>
            <w:tcW w:w="2082" w:type="pct"/>
            <w:shd w:val="clear" w:color="auto" w:fill="auto"/>
          </w:tcPr>
          <w:p w14:paraId="39EC8BED" w14:textId="34292319" w:rsidR="00B6323F" w:rsidRPr="00E11762" w:rsidRDefault="001F3580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BC5210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C0CDE0" w14:textId="0FA7CE56" w:rsidR="00B6323F" w:rsidRPr="00E11762" w:rsidRDefault="00B6323F" w:rsidP="00406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32,501</w:t>
            </w:r>
          </w:p>
        </w:tc>
        <w:tc>
          <w:tcPr>
            <w:tcW w:w="131" w:type="pct"/>
            <w:shd w:val="clear" w:color="auto" w:fill="auto"/>
          </w:tcPr>
          <w:p w14:paraId="79A6EEDA" w14:textId="77777777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26114B" w14:textId="226E7F69" w:rsidR="00B6323F" w:rsidRPr="00E11762" w:rsidRDefault="00B6323F" w:rsidP="00406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29,027</w:t>
            </w:r>
          </w:p>
        </w:tc>
        <w:tc>
          <w:tcPr>
            <w:tcW w:w="145" w:type="pct"/>
            <w:shd w:val="clear" w:color="auto" w:fill="auto"/>
          </w:tcPr>
          <w:p w14:paraId="13721389" w14:textId="77777777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642578" w14:textId="0D464F1B" w:rsidR="00B6323F" w:rsidRPr="00E11762" w:rsidRDefault="00B6323F" w:rsidP="00E76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135" w:type="pct"/>
            <w:shd w:val="clear" w:color="auto" w:fill="auto"/>
          </w:tcPr>
          <w:p w14:paraId="0EFE3700" w14:textId="77777777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90BCA3" w14:textId="32D1A366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165</w:t>
            </w:r>
          </w:p>
        </w:tc>
      </w:tr>
    </w:tbl>
    <w:p w14:paraId="496C268D" w14:textId="77777777" w:rsidR="003B779C" w:rsidRPr="005A336F" w:rsidRDefault="003B7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02E46B72" w14:textId="35E38F00" w:rsidR="00B019A5" w:rsidRPr="00811ADE" w:rsidRDefault="00B019A5" w:rsidP="00B019A5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E11762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  <w:r w:rsidR="00C82062" w:rsidRPr="00E11762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0FFA9B15" w14:textId="77777777" w:rsidR="00B019A5" w:rsidRPr="005A336F" w:rsidRDefault="00B019A5" w:rsidP="00B019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777181E3" w14:textId="6AB72ADE" w:rsidR="00682DEF" w:rsidRPr="00E11762" w:rsidRDefault="00682DEF" w:rsidP="002D5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bookmarkStart w:id="17" w:name="_Hlk877604"/>
      <w:r w:rsidRPr="00E11762">
        <w:rPr>
          <w:rFonts w:ascii="Angsana New" w:hAnsi="Angsana New"/>
          <w:i/>
          <w:iCs/>
          <w:sz w:val="30"/>
          <w:szCs w:val="30"/>
          <w:cs/>
        </w:rPr>
        <w:t>สัญญาให้คำปรึกษาเกี่ยวกับการดำเนินธุรกิจและการ</w:t>
      </w:r>
      <w:r w:rsidR="007B7DA8">
        <w:rPr>
          <w:rFonts w:ascii="Angsana New" w:hAnsi="Angsana New" w:hint="cs"/>
          <w:i/>
          <w:iCs/>
          <w:sz w:val="30"/>
          <w:szCs w:val="30"/>
          <w:cs/>
        </w:rPr>
        <w:t>บริหาร</w:t>
      </w:r>
      <w:r w:rsidR="001E5164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7B7DA8">
        <w:rPr>
          <w:rFonts w:ascii="Angsana New" w:hAnsi="Angsana New" w:hint="cs"/>
          <w:i/>
          <w:iCs/>
          <w:sz w:val="30"/>
          <w:szCs w:val="30"/>
          <w:cs/>
        </w:rPr>
        <w:t>พัฒนาโครงการ</w:t>
      </w:r>
    </w:p>
    <w:p w14:paraId="5890C69E" w14:textId="77777777" w:rsidR="00682DEF" w:rsidRPr="005A336F" w:rsidRDefault="00682DEF" w:rsidP="00682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3E6C80CC" w14:textId="6FA7B5E3" w:rsidR="00D775C4" w:rsidRDefault="00D775C4" w:rsidP="00921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lang w:eastAsia="zh-CN"/>
        </w:rPr>
      </w:pPr>
      <w:bookmarkStart w:id="18" w:name="_Hlk39243725"/>
      <w:bookmarkStart w:id="19" w:name="_Hlk32495321"/>
      <w:r w:rsidRPr="00E11762">
        <w:rPr>
          <w:rFonts w:ascii="Angsana New" w:hAnsi="Angsana New" w:hint="cs"/>
          <w:sz w:val="30"/>
          <w:szCs w:val="30"/>
          <w:cs/>
        </w:rPr>
        <w:t>ในระหว่าง</w:t>
      </w:r>
      <w:r w:rsidR="00D47216" w:rsidRPr="00E11762">
        <w:rPr>
          <w:rFonts w:ascii="Angsana New" w:hAnsi="Angsana New" w:hint="cs"/>
          <w:sz w:val="30"/>
          <w:szCs w:val="30"/>
          <w:cs/>
        </w:rPr>
        <w:t xml:space="preserve">ปีสิ้นสุดวันที่ </w:t>
      </w:r>
      <w:r w:rsidR="00D47216" w:rsidRPr="00E11762">
        <w:rPr>
          <w:rFonts w:ascii="Angsana New" w:hAnsi="Angsana New"/>
          <w:sz w:val="30"/>
          <w:szCs w:val="30"/>
        </w:rPr>
        <w:t xml:space="preserve">31 </w:t>
      </w:r>
      <w:r w:rsidR="00D47216" w:rsidRPr="00E11762">
        <w:rPr>
          <w:rFonts w:ascii="Angsana New" w:hAnsi="Angsana New" w:hint="cs"/>
          <w:sz w:val="30"/>
          <w:szCs w:val="30"/>
          <w:cs/>
        </w:rPr>
        <w:t>ธันวาคม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</w:rPr>
        <w:t xml:space="preserve">2563 </w:t>
      </w:r>
      <w:r w:rsidRPr="00E11762">
        <w:rPr>
          <w:rFonts w:ascii="Angsana New" w:hAnsi="Angsana New"/>
          <w:sz w:val="30"/>
          <w:szCs w:val="30"/>
          <w:cs/>
        </w:rPr>
        <w:t>บริษัทได้</w:t>
      </w:r>
      <w:r w:rsidRPr="00E11762">
        <w:rPr>
          <w:rFonts w:ascii="Angsana New" w:hAnsi="Angsana New" w:hint="cs"/>
          <w:sz w:val="30"/>
          <w:szCs w:val="30"/>
          <w:cs/>
        </w:rPr>
        <w:t>ให้บริการบริหารธุรกิจและการให้คำปรึกษาเกี่ยวกับการดำเนินธุรกิจและการลงทุนกับบริษัทย่อย ซึ่ง</w:t>
      </w:r>
      <w:r w:rsidR="004D7AD3">
        <w:rPr>
          <w:rFonts w:ascii="Angsana New" w:hAnsi="Angsana New" w:hint="cs"/>
          <w:sz w:val="30"/>
          <w:szCs w:val="30"/>
          <w:cs/>
        </w:rPr>
        <w:t>รวมถึงการ</w:t>
      </w:r>
      <w:r w:rsidRPr="00E11762">
        <w:rPr>
          <w:rFonts w:ascii="Angsana New" w:hAnsi="Angsana New" w:hint="cs"/>
          <w:sz w:val="30"/>
          <w:szCs w:val="30"/>
          <w:cs/>
        </w:rPr>
        <w:t xml:space="preserve">ให้คำปรึกษา คำแนะนำ ประสานงาน และวางนโยบาย กรอบการดำเนินธุรกิจในด้านต่างๆ เกี่ยวกับการดำเนินธุรกิจและการลงทุน </w:t>
      </w:r>
      <w:bookmarkEnd w:id="18"/>
      <w:r w:rsidRPr="00E11762">
        <w:rPr>
          <w:rFonts w:ascii="Angsana New" w:hAnsi="Angsana New" w:hint="cs"/>
          <w:sz w:val="30"/>
          <w:szCs w:val="30"/>
          <w:cs/>
        </w:rPr>
        <w:t>สัญญามีผลบังคับใช้เป็นระยะเวลา</w:t>
      </w:r>
      <w:r w:rsidRPr="00E11762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 w:hint="eastAsia"/>
          <w:sz w:val="30"/>
          <w:szCs w:val="30"/>
          <w:lang w:eastAsia="zh-CN"/>
        </w:rPr>
        <w:t>1</w:t>
      </w:r>
      <w:r w:rsidRPr="00E11762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ปี เริ่มตั้งแต่วันที่</w:t>
      </w:r>
      <w:r w:rsidR="00863CA3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/>
          <w:sz w:val="30"/>
          <w:szCs w:val="30"/>
          <w:lang w:eastAsia="zh-CN"/>
        </w:rPr>
        <w:t xml:space="preserve">1 </w:t>
      </w:r>
      <w:r w:rsidRPr="00E11762">
        <w:rPr>
          <w:rFonts w:ascii="Angsana New" w:hAnsi="Angsana New" w:hint="cs"/>
          <w:sz w:val="30"/>
          <w:szCs w:val="30"/>
          <w:cs/>
          <w:lang w:eastAsia="zh-CN"/>
        </w:rPr>
        <w:t xml:space="preserve">มกราคม </w:t>
      </w:r>
      <w:r w:rsidRPr="00E11762">
        <w:rPr>
          <w:rFonts w:ascii="Angsana New" w:hAnsi="Angsana New"/>
          <w:sz w:val="30"/>
          <w:szCs w:val="30"/>
          <w:lang w:eastAsia="zh-CN"/>
        </w:rPr>
        <w:t xml:space="preserve">2563 </w:t>
      </w:r>
      <w:r w:rsidRPr="00E11762">
        <w:rPr>
          <w:rFonts w:ascii="Angsana New" w:hAnsi="Angsana New" w:hint="cs"/>
          <w:sz w:val="30"/>
          <w:szCs w:val="30"/>
          <w:cs/>
          <w:lang w:eastAsia="zh-CN"/>
        </w:rPr>
        <w:t xml:space="preserve">ถึงวันที่ </w:t>
      </w:r>
      <w:r w:rsidRPr="00E11762">
        <w:rPr>
          <w:rFonts w:ascii="Angsana New" w:hAnsi="Angsana New"/>
          <w:sz w:val="30"/>
          <w:szCs w:val="30"/>
          <w:lang w:eastAsia="zh-CN"/>
        </w:rPr>
        <w:t xml:space="preserve">31 </w:t>
      </w:r>
      <w:r w:rsidRPr="00E11762">
        <w:rPr>
          <w:rFonts w:ascii="Angsana New" w:hAnsi="Angsana New" w:hint="cs"/>
          <w:sz w:val="30"/>
          <w:szCs w:val="30"/>
          <w:cs/>
          <w:lang w:eastAsia="zh-CN"/>
        </w:rPr>
        <w:t xml:space="preserve">ธันวาคม </w:t>
      </w:r>
      <w:r w:rsidRPr="00E11762">
        <w:rPr>
          <w:rFonts w:ascii="Angsana New" w:hAnsi="Angsana New"/>
          <w:sz w:val="30"/>
          <w:szCs w:val="30"/>
          <w:lang w:eastAsia="zh-CN"/>
        </w:rPr>
        <w:t>2563</w:t>
      </w:r>
      <w:r w:rsidR="005A336F">
        <w:rPr>
          <w:rFonts w:ascii="Angsana New" w:hAnsi="Angsana New"/>
          <w:sz w:val="30"/>
          <w:szCs w:val="30"/>
          <w:lang w:eastAsia="zh-CN"/>
        </w:rPr>
        <w:t xml:space="preserve"> </w:t>
      </w:r>
      <w:r w:rsidR="005A336F" w:rsidRPr="005A336F">
        <w:rPr>
          <w:rFonts w:ascii="Angsana New" w:hAnsi="Angsana New" w:hint="cs"/>
          <w:sz w:val="30"/>
          <w:szCs w:val="30"/>
          <w:cs/>
          <w:lang w:eastAsia="zh-CN"/>
        </w:rPr>
        <w:t>โดยปัจจุบันสัญญาใหม่อยู่ในขั้นตอนการพิจารณาจากบริษัทและบริษัทย่อย</w:t>
      </w:r>
    </w:p>
    <w:p w14:paraId="1981C98D" w14:textId="77777777" w:rsidR="005B064F" w:rsidRPr="005A336F" w:rsidRDefault="005B064F" w:rsidP="005B0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lang w:eastAsia="zh-CN"/>
        </w:rPr>
      </w:pPr>
    </w:p>
    <w:p w14:paraId="6D58CF1F" w14:textId="75BCC0C9" w:rsidR="00E76CA8" w:rsidRDefault="00E76CA8" w:rsidP="004D7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zh-CN"/>
        </w:rPr>
      </w:pPr>
      <w:r w:rsidRPr="00E11762">
        <w:rPr>
          <w:rFonts w:ascii="Angsana New" w:hAnsi="Angsana New" w:hint="cs"/>
          <w:sz w:val="30"/>
          <w:szCs w:val="30"/>
          <w:cs/>
          <w:lang w:eastAsia="zh-CN"/>
        </w:rPr>
        <w:t>เมื่อวันที่</w:t>
      </w:r>
      <w:r w:rsidRPr="00E11762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E11762">
        <w:rPr>
          <w:rFonts w:ascii="Angsana New" w:hAnsi="Angsana New"/>
          <w:sz w:val="30"/>
          <w:szCs w:val="30"/>
          <w:lang w:eastAsia="zh-CN"/>
        </w:rPr>
        <w:t>26</w:t>
      </w:r>
      <w:r w:rsidRPr="00E11762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  <w:lang w:eastAsia="zh-CN"/>
        </w:rPr>
        <w:t>กันยายน</w:t>
      </w:r>
      <w:r w:rsidRPr="00E11762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E11762">
        <w:rPr>
          <w:rFonts w:ascii="Angsana New" w:hAnsi="Angsana New"/>
          <w:sz w:val="30"/>
          <w:szCs w:val="30"/>
          <w:lang w:eastAsia="zh-CN"/>
        </w:rPr>
        <w:t>2563</w:t>
      </w:r>
      <w:r w:rsidRPr="00E11762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  <w:lang w:eastAsia="zh-CN"/>
        </w:rPr>
        <w:t xml:space="preserve">บริษัทได้ทำบันทึกข้อตกลงกับบริษัทย่อย เพื่อช่วยบรรเทาผลกระทบจากสถานการณ์การแพร่ระบาดของโรคติดเชื้อไวรัสโคโรนา </w:t>
      </w:r>
      <w:r w:rsidRPr="00E11762">
        <w:rPr>
          <w:rFonts w:ascii="Angsana New" w:hAnsi="Angsana New"/>
          <w:sz w:val="30"/>
          <w:szCs w:val="30"/>
          <w:lang w:eastAsia="zh-CN"/>
        </w:rPr>
        <w:t xml:space="preserve">2019 </w:t>
      </w:r>
      <w:r w:rsidRPr="00E11762">
        <w:rPr>
          <w:rFonts w:ascii="Angsana New" w:hAnsi="Angsana New" w:hint="cs"/>
          <w:sz w:val="30"/>
          <w:szCs w:val="30"/>
          <w:cs/>
          <w:lang w:eastAsia="zh-CN"/>
        </w:rPr>
        <w:t>โดยปรับลดค่าบริการบริหารธุรกิจและการให้คำปรึกษาเกี่ยวกับ</w:t>
      </w:r>
      <w:r w:rsidRPr="00E11762">
        <w:rPr>
          <w:rFonts w:ascii="Angsana New" w:hAnsi="Angsana New"/>
          <w:sz w:val="30"/>
          <w:szCs w:val="30"/>
          <w:lang w:eastAsia="zh-CN"/>
        </w:rPr>
        <w:br/>
      </w:r>
      <w:r w:rsidRPr="00E11762">
        <w:rPr>
          <w:rFonts w:ascii="Angsana New" w:hAnsi="Angsana New" w:hint="cs"/>
          <w:sz w:val="30"/>
          <w:szCs w:val="30"/>
          <w:cs/>
          <w:lang w:eastAsia="zh-CN"/>
        </w:rPr>
        <w:t>การดำเนินธุรกิจและการลงทุนตามสัดส่วนของผลกระทบที่บริษัทย่อย</w:t>
      </w:r>
      <w:r w:rsidRPr="00E11762">
        <w:rPr>
          <w:rFonts w:ascii="Angsana New" w:hAnsi="Angsana New" w:hint="cs"/>
          <w:sz w:val="30"/>
          <w:szCs w:val="30"/>
          <w:cs/>
        </w:rPr>
        <w:t>ได้รับในระหว่างช่วงเดือนมีนาคม</w:t>
      </w:r>
      <w:r w:rsidRPr="00E11762">
        <w:rPr>
          <w:rFonts w:ascii="Angsana New" w:hAnsi="Angsana New"/>
          <w:sz w:val="30"/>
          <w:szCs w:val="30"/>
        </w:rPr>
        <w:br/>
      </w:r>
      <w:r w:rsidRPr="00E11762">
        <w:rPr>
          <w:rFonts w:ascii="Angsana New" w:hAnsi="Angsana New" w:hint="cs"/>
          <w:sz w:val="30"/>
          <w:szCs w:val="30"/>
          <w:cs/>
        </w:rPr>
        <w:lastRenderedPageBreak/>
        <w:t>ถึง</w:t>
      </w:r>
      <w:r w:rsidR="005636FB">
        <w:rPr>
          <w:rFonts w:ascii="Angsana New" w:hAnsi="Angsana New" w:hint="cs"/>
          <w:sz w:val="30"/>
          <w:szCs w:val="30"/>
          <w:cs/>
        </w:rPr>
        <w:t>เดือน</w:t>
      </w:r>
      <w:r w:rsidRPr="00E1176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863CA3">
        <w:rPr>
          <w:rFonts w:ascii="Angsana New" w:hAnsi="Angsana New"/>
          <w:sz w:val="30"/>
          <w:szCs w:val="30"/>
        </w:rPr>
        <w:t xml:space="preserve">2563 </w:t>
      </w:r>
      <w:r w:rsidRPr="00863CA3">
        <w:rPr>
          <w:rFonts w:ascii="Angsana New" w:hAnsi="Angsana New" w:hint="cs"/>
          <w:sz w:val="30"/>
          <w:szCs w:val="30"/>
          <w:cs/>
        </w:rPr>
        <w:t>ต่อมา</w:t>
      </w:r>
      <w:r w:rsidRPr="00E11762">
        <w:rPr>
          <w:rFonts w:ascii="Angsana New" w:hAnsi="Angsana New" w:hint="cs"/>
          <w:sz w:val="30"/>
          <w:szCs w:val="30"/>
          <w:cs/>
          <w:lang w:eastAsia="zh-CN"/>
        </w:rPr>
        <w:t>เมื่อวันที่</w:t>
      </w:r>
      <w:r w:rsidRPr="00E11762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>
        <w:rPr>
          <w:rFonts w:ascii="Angsana New" w:hAnsi="Angsana New"/>
          <w:sz w:val="30"/>
          <w:szCs w:val="30"/>
          <w:lang w:eastAsia="zh-CN"/>
        </w:rPr>
        <w:t>28</w:t>
      </w:r>
      <w:r w:rsidRPr="00E11762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  <w:lang w:eastAsia="zh-CN"/>
        </w:rPr>
        <w:t>ธันวาคม</w:t>
      </w:r>
      <w:r w:rsidRPr="00E11762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>
        <w:rPr>
          <w:rFonts w:ascii="Angsana New" w:hAnsi="Angsana New"/>
          <w:sz w:val="30"/>
          <w:szCs w:val="30"/>
          <w:lang w:eastAsia="zh-CN"/>
        </w:rPr>
        <w:t>2563</w:t>
      </w:r>
      <w:r w:rsidRPr="00E11762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  <w:lang w:eastAsia="zh-CN"/>
        </w:rPr>
        <w:t>บริษัทได้ทำบันทึกข้อตกลงกับบริษัทย่อยเพิ่มเติม</w:t>
      </w:r>
      <w:r w:rsidRPr="00E11762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  <w:lang w:eastAsia="zh-CN"/>
        </w:rPr>
        <w:t>โดยยกเว้นค่าบริการบริหารธุรกิจและการให้คำปรึกษาเกี่ยวกับการดำเนินธุรกิจและการลงทุน</w:t>
      </w:r>
      <w:r w:rsidR="00C442C6">
        <w:rPr>
          <w:rFonts w:ascii="Angsana New" w:hAnsi="Angsana New" w:hint="cs"/>
          <w:sz w:val="30"/>
          <w:szCs w:val="30"/>
          <w:cs/>
          <w:lang w:eastAsia="zh-CN"/>
        </w:rPr>
        <w:t>ให้กับบริษัทย่อย</w:t>
      </w:r>
      <w:r w:rsidR="004D7AD3">
        <w:rPr>
          <w:rFonts w:ascii="Angsana New" w:hAnsi="Angsana New" w:hint="cs"/>
          <w:sz w:val="30"/>
          <w:szCs w:val="30"/>
          <w:cs/>
          <w:lang w:eastAsia="zh-CN"/>
        </w:rPr>
        <w:t>บาง</w:t>
      </w:r>
      <w:r w:rsidR="00C442C6">
        <w:rPr>
          <w:rFonts w:ascii="Angsana New" w:hAnsi="Angsana New" w:hint="cs"/>
          <w:sz w:val="30"/>
          <w:szCs w:val="30"/>
          <w:cs/>
          <w:lang w:eastAsia="zh-CN"/>
        </w:rPr>
        <w:t>แห่ง</w:t>
      </w:r>
      <w:r w:rsidRPr="00E11762">
        <w:rPr>
          <w:rFonts w:ascii="Angsana New" w:hAnsi="Angsana New" w:hint="cs"/>
          <w:sz w:val="30"/>
          <w:szCs w:val="30"/>
          <w:cs/>
          <w:lang w:eastAsia="zh-CN"/>
        </w:rPr>
        <w:t>ในเดือนตุลาคมถึงเดือนธันวาคม</w:t>
      </w:r>
      <w:r>
        <w:rPr>
          <w:rFonts w:ascii="Angsana New" w:hAnsi="Angsana New" w:hint="cs"/>
          <w:sz w:val="30"/>
          <w:szCs w:val="30"/>
          <w:cs/>
          <w:lang w:eastAsia="zh-CN"/>
        </w:rPr>
        <w:t xml:space="preserve"> </w:t>
      </w:r>
      <w:r>
        <w:rPr>
          <w:rFonts w:ascii="Angsana New" w:hAnsi="Angsana New"/>
          <w:sz w:val="30"/>
          <w:szCs w:val="30"/>
          <w:lang w:eastAsia="zh-CN"/>
        </w:rPr>
        <w:t>2563</w:t>
      </w:r>
    </w:p>
    <w:p w14:paraId="1344BC4A" w14:textId="1E719B47" w:rsidR="00790FD4" w:rsidRPr="00E11762" w:rsidRDefault="00790FD4" w:rsidP="00790FD4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C6377">
        <w:rPr>
          <w:rFonts w:ascii="Angsana New" w:hAnsi="Angsana New" w:hint="cs"/>
          <w:sz w:val="30"/>
          <w:szCs w:val="30"/>
          <w:cs/>
        </w:rPr>
        <w:t>บริษัทได้เข้าทำสัญญาจ้างที่ปรึกษางานบริหาร</w:t>
      </w:r>
      <w:r w:rsidR="00D978DD">
        <w:rPr>
          <w:rFonts w:ascii="Angsana New" w:hAnsi="Angsana New" w:hint="cs"/>
          <w:sz w:val="30"/>
          <w:szCs w:val="30"/>
          <w:cs/>
        </w:rPr>
        <w:t>การ</w:t>
      </w:r>
      <w:r w:rsidR="001E5164">
        <w:rPr>
          <w:rFonts w:ascii="Angsana New" w:hAnsi="Angsana New" w:hint="cs"/>
          <w:sz w:val="30"/>
          <w:szCs w:val="30"/>
          <w:cs/>
        </w:rPr>
        <w:t>พัฒนา</w:t>
      </w:r>
      <w:r w:rsidRPr="009C6377">
        <w:rPr>
          <w:rFonts w:ascii="Angsana New" w:hAnsi="Angsana New" w:hint="cs"/>
          <w:sz w:val="30"/>
          <w:szCs w:val="30"/>
          <w:cs/>
        </w:rPr>
        <w:t>โครงการและงานควบคุมงานก่อสร้างกับบริษัทย่อย</w:t>
      </w:r>
      <w:r w:rsidR="00CD3FCF">
        <w:rPr>
          <w:rFonts w:ascii="Angsana New" w:hAnsi="Angsana New" w:hint="cs"/>
          <w:sz w:val="30"/>
          <w:szCs w:val="30"/>
          <w:cs/>
        </w:rPr>
        <w:t xml:space="preserve"> และกิจการที่เกี่ยวข้องกัน</w:t>
      </w:r>
      <w:r w:rsidRPr="009C6377">
        <w:rPr>
          <w:rFonts w:ascii="Angsana New" w:hAnsi="Angsana New" w:hint="cs"/>
          <w:sz w:val="30"/>
          <w:szCs w:val="30"/>
          <w:cs/>
        </w:rPr>
        <w:t>หลายแห่ง</w:t>
      </w:r>
      <w:r w:rsidRPr="009C6377">
        <w:rPr>
          <w:rFonts w:ascii="Angsana New" w:hAnsi="Angsana New"/>
          <w:sz w:val="30"/>
          <w:szCs w:val="30"/>
          <w:cs/>
        </w:rPr>
        <w:t xml:space="preserve"> </w:t>
      </w:r>
      <w:r w:rsidRPr="009C6377">
        <w:rPr>
          <w:rFonts w:ascii="Angsana New" w:hAnsi="Angsana New" w:hint="cs"/>
          <w:sz w:val="30"/>
          <w:szCs w:val="30"/>
          <w:cs/>
        </w:rPr>
        <w:t>เพื่อให้บริการที่ปรึกษาด้านการดำเนินงานบริหารโครงการและควบคุมการก่อสร้างโครงการ</w:t>
      </w:r>
      <w:r w:rsidRPr="009C6377">
        <w:rPr>
          <w:rFonts w:ascii="Angsana New" w:hAnsi="Angsana New"/>
          <w:sz w:val="30"/>
          <w:szCs w:val="30"/>
          <w:cs/>
        </w:rPr>
        <w:t xml:space="preserve"> </w:t>
      </w:r>
      <w:r w:rsidRPr="009C6377">
        <w:rPr>
          <w:rFonts w:ascii="Angsana New" w:hAnsi="Angsana New" w:hint="cs"/>
          <w:sz w:val="30"/>
          <w:szCs w:val="30"/>
          <w:cs/>
        </w:rPr>
        <w:t>ซึ่งบริษัทจะได้รับค่าบริการเป็นรายเดือนตามระยะเวลาและอัตราที่ตกลงกันไว้ในสัญญา</w:t>
      </w:r>
      <w:r w:rsidR="005B064F">
        <w:rPr>
          <w:rFonts w:ascii="Angsana New" w:hAnsi="Angsana New"/>
          <w:sz w:val="30"/>
          <w:szCs w:val="30"/>
        </w:rPr>
        <w:t xml:space="preserve"> </w:t>
      </w:r>
      <w:r w:rsidR="005B064F">
        <w:rPr>
          <w:rFonts w:ascii="Angsana New" w:hAnsi="Angsana New" w:hint="cs"/>
          <w:sz w:val="30"/>
          <w:szCs w:val="30"/>
          <w:cs/>
        </w:rPr>
        <w:t>สัญญาดังกล่าวมีระยะเวลาจนกว่าโครงการจะแล้วเสร็จ</w:t>
      </w:r>
    </w:p>
    <w:p w14:paraId="47E40FF3" w14:textId="77777777" w:rsidR="00790FD4" w:rsidRPr="00E76CA8" w:rsidRDefault="00790FD4" w:rsidP="00D77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zh-CN"/>
        </w:rPr>
      </w:pPr>
    </w:p>
    <w:p w14:paraId="2B339FD1" w14:textId="77777777" w:rsidR="001E2DD1" w:rsidRPr="001E2DD1" w:rsidRDefault="001E2DD1" w:rsidP="001E2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E2DD1">
        <w:rPr>
          <w:rFonts w:ascii="Angsana New" w:hAnsi="Angsana New" w:hint="cs"/>
          <w:i/>
          <w:iCs/>
          <w:sz w:val="30"/>
          <w:szCs w:val="30"/>
          <w:cs/>
        </w:rPr>
        <w:t>สัญญาให้บริการพนักงาน</w:t>
      </w:r>
    </w:p>
    <w:p w14:paraId="7686DAC2" w14:textId="77777777" w:rsidR="001E2DD1" w:rsidRPr="001E2DD1" w:rsidRDefault="001E2DD1" w:rsidP="001E2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E832968" w14:textId="132655F3" w:rsidR="001E2DD1" w:rsidRPr="001E2DD1" w:rsidRDefault="009D679D" w:rsidP="001E2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ในปี</w:t>
      </w:r>
      <w:r w:rsidR="001E2DD1" w:rsidRPr="001E2DD1">
        <w:rPr>
          <w:rFonts w:ascii="Angsana New" w:hAnsi="Angsana New"/>
          <w:sz w:val="30"/>
          <w:szCs w:val="30"/>
          <w:cs/>
        </w:rPr>
        <w:t xml:space="preserve"> </w:t>
      </w:r>
      <w:r w:rsidR="009A5BBF">
        <w:rPr>
          <w:rFonts w:ascii="Angsana New" w:hAnsi="Angsana New"/>
          <w:sz w:val="30"/>
          <w:szCs w:val="30"/>
        </w:rPr>
        <w:t>25</w:t>
      </w:r>
      <w:r w:rsidR="005D4B20">
        <w:rPr>
          <w:rFonts w:ascii="Angsana New" w:hAnsi="Angsana New"/>
          <w:sz w:val="30"/>
          <w:szCs w:val="30"/>
        </w:rPr>
        <w:t>6</w:t>
      </w:r>
      <w:r w:rsidR="00C70E41">
        <w:rPr>
          <w:rFonts w:ascii="Angsana New" w:hAnsi="Angsana New"/>
          <w:sz w:val="30"/>
          <w:szCs w:val="30"/>
        </w:rPr>
        <w:t>3</w:t>
      </w:r>
      <w:r w:rsidR="001E2DD1" w:rsidRPr="001E2DD1">
        <w:rPr>
          <w:rFonts w:ascii="Angsana New" w:hAnsi="Angsana New"/>
          <w:sz w:val="30"/>
          <w:szCs w:val="30"/>
          <w:cs/>
        </w:rPr>
        <w:t xml:space="preserve"> </w:t>
      </w:r>
      <w:r w:rsidR="001E2DD1" w:rsidRPr="001E2DD1">
        <w:rPr>
          <w:rFonts w:ascii="Angsana New" w:hAnsi="Angsana New" w:hint="cs"/>
          <w:sz w:val="30"/>
          <w:szCs w:val="30"/>
          <w:cs/>
        </w:rPr>
        <w:t>บริษัทได้เข้าทำสัญญาให้บริการพนักงานกับบริษัทย่อยหลายแห่ง</w:t>
      </w:r>
      <w:r w:rsidR="001E2DD1" w:rsidRPr="001E2DD1">
        <w:rPr>
          <w:rFonts w:ascii="Angsana New" w:hAnsi="Angsana New"/>
          <w:sz w:val="30"/>
          <w:szCs w:val="30"/>
          <w:cs/>
        </w:rPr>
        <w:t xml:space="preserve"> </w:t>
      </w:r>
      <w:r w:rsidR="001E2DD1" w:rsidRPr="001E2DD1">
        <w:rPr>
          <w:rFonts w:ascii="Angsana New" w:hAnsi="Angsana New" w:hint="cs"/>
          <w:sz w:val="30"/>
          <w:szCs w:val="30"/>
          <w:cs/>
        </w:rPr>
        <w:t>เกี่ยวกับการให้พนักงานของบริษัทย่อยมาช่วยในการดำเนินการพัฒนาและปรับปรุงโครงการโรงแรม</w:t>
      </w:r>
      <w:r w:rsidR="001E2DD1" w:rsidRPr="001E2DD1">
        <w:rPr>
          <w:rFonts w:ascii="Angsana New" w:hAnsi="Angsana New"/>
          <w:sz w:val="30"/>
          <w:szCs w:val="30"/>
          <w:cs/>
        </w:rPr>
        <w:t xml:space="preserve"> </w:t>
      </w:r>
      <w:r w:rsidR="001E2DD1" w:rsidRPr="001E2DD1">
        <w:rPr>
          <w:rFonts w:ascii="Angsana New" w:hAnsi="Angsana New" w:hint="cs"/>
          <w:sz w:val="30"/>
          <w:szCs w:val="30"/>
          <w:cs/>
        </w:rPr>
        <w:t>โดยมีกำหนดระยะเวลาตั้งแต่วันที่</w:t>
      </w:r>
      <w:r w:rsidR="00CD3FCF">
        <w:rPr>
          <w:rFonts w:ascii="Angsana New" w:hAnsi="Angsana New" w:hint="cs"/>
          <w:sz w:val="30"/>
          <w:szCs w:val="30"/>
          <w:cs/>
        </w:rPr>
        <w:t xml:space="preserve"> </w:t>
      </w:r>
      <w:r w:rsidR="00C70E41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406CB4">
        <w:rPr>
          <w:rFonts w:ascii="Angsana New" w:hAnsi="Angsana New" w:hint="cs"/>
          <w:sz w:val="30"/>
          <w:szCs w:val="30"/>
          <w:cs/>
        </w:rPr>
        <w:t>พฤษภาคม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 xml:space="preserve"> 1</w:t>
      </w:r>
      <w:r w:rsidR="001E2DD1" w:rsidRPr="001E2DD1">
        <w:rPr>
          <w:rFonts w:ascii="Angsana New" w:hAnsi="Angsana New"/>
          <w:sz w:val="30"/>
          <w:szCs w:val="30"/>
          <w:cs/>
        </w:rPr>
        <w:t xml:space="preserve"> </w:t>
      </w:r>
      <w:r w:rsidR="001E2DD1" w:rsidRPr="001E2DD1">
        <w:rPr>
          <w:rFonts w:ascii="Angsana New" w:hAnsi="Angsana New" w:hint="cs"/>
          <w:sz w:val="30"/>
          <w:szCs w:val="30"/>
          <w:cs/>
        </w:rPr>
        <w:t>ตุลาคม</w:t>
      </w:r>
      <w:r w:rsidR="001E2DD1" w:rsidRPr="001E2DD1">
        <w:rPr>
          <w:rFonts w:ascii="Angsana New" w:hAnsi="Angsana New"/>
          <w:sz w:val="30"/>
          <w:szCs w:val="30"/>
          <w:cs/>
        </w:rPr>
        <w:t xml:space="preserve"> </w:t>
      </w:r>
      <w:r w:rsidR="00C70E41">
        <w:rPr>
          <w:rFonts w:ascii="Angsana New" w:hAnsi="Angsana New"/>
          <w:sz w:val="30"/>
          <w:szCs w:val="30"/>
        </w:rPr>
        <w:t>2563</w:t>
      </w:r>
      <w:r w:rsidR="001E2DD1" w:rsidRPr="001E2DD1">
        <w:rPr>
          <w:rFonts w:ascii="Angsana New" w:hAnsi="Angsana New"/>
          <w:sz w:val="30"/>
          <w:szCs w:val="30"/>
          <w:cs/>
        </w:rPr>
        <w:t xml:space="preserve"> </w:t>
      </w:r>
      <w:r w:rsidR="001E2DD1" w:rsidRPr="001E2DD1">
        <w:rPr>
          <w:rFonts w:ascii="Angsana New" w:hAnsi="Angsana New" w:hint="cs"/>
          <w:sz w:val="30"/>
          <w:szCs w:val="30"/>
          <w:cs/>
        </w:rPr>
        <w:t>ถึงวันที่</w:t>
      </w:r>
      <w:r w:rsidR="001E2DD1" w:rsidRPr="001E2DD1">
        <w:rPr>
          <w:rFonts w:ascii="Angsana New" w:hAnsi="Angsana New"/>
          <w:sz w:val="30"/>
          <w:szCs w:val="30"/>
          <w:cs/>
        </w:rPr>
        <w:t xml:space="preserve"> </w:t>
      </w:r>
      <w:r w:rsidR="00C70E41">
        <w:rPr>
          <w:rFonts w:ascii="Angsana New" w:hAnsi="Angsana New"/>
          <w:sz w:val="30"/>
          <w:szCs w:val="30"/>
        </w:rPr>
        <w:t>30</w:t>
      </w:r>
      <w:r w:rsidR="001E2DD1" w:rsidRPr="001E2DD1">
        <w:rPr>
          <w:rFonts w:ascii="Angsana New" w:hAnsi="Angsana New"/>
          <w:sz w:val="30"/>
          <w:szCs w:val="30"/>
          <w:cs/>
        </w:rPr>
        <w:t xml:space="preserve"> </w:t>
      </w:r>
      <w:r w:rsidR="001E2DD1" w:rsidRPr="001E2DD1">
        <w:rPr>
          <w:rFonts w:ascii="Angsana New" w:hAnsi="Angsana New" w:hint="cs"/>
          <w:sz w:val="30"/>
          <w:szCs w:val="30"/>
          <w:cs/>
        </w:rPr>
        <w:t>กันยายน</w:t>
      </w:r>
      <w:r w:rsidR="001E2DD1" w:rsidRPr="001E2DD1">
        <w:rPr>
          <w:rFonts w:ascii="Angsana New" w:hAnsi="Angsana New"/>
          <w:sz w:val="30"/>
          <w:szCs w:val="30"/>
          <w:cs/>
        </w:rPr>
        <w:t xml:space="preserve"> </w:t>
      </w:r>
      <w:r w:rsidR="00C70E41">
        <w:rPr>
          <w:rFonts w:ascii="Angsana New" w:hAnsi="Angsana New"/>
          <w:sz w:val="30"/>
          <w:szCs w:val="30"/>
        </w:rPr>
        <w:t>2564</w:t>
      </w:r>
      <w:r w:rsidR="001E2DD1" w:rsidRPr="001E2DD1">
        <w:rPr>
          <w:rFonts w:ascii="Angsana New" w:hAnsi="Angsana New"/>
          <w:sz w:val="30"/>
          <w:szCs w:val="30"/>
          <w:cs/>
        </w:rPr>
        <w:t xml:space="preserve"> </w:t>
      </w:r>
      <w:r w:rsidR="001E2DD1" w:rsidRPr="001E2DD1">
        <w:rPr>
          <w:rFonts w:ascii="Angsana New" w:hAnsi="Angsana New" w:hint="cs"/>
          <w:sz w:val="30"/>
          <w:szCs w:val="30"/>
          <w:cs/>
        </w:rPr>
        <w:t>ซึ่งบริษัทต้องชำระค่าบริการเป็นรายเดือนตามอัตราที่ระบุไว้ในสัญญา</w:t>
      </w:r>
    </w:p>
    <w:p w14:paraId="78D84807" w14:textId="77777777" w:rsidR="001E2DD1" w:rsidRPr="004D7AD3" w:rsidRDefault="001E2DD1" w:rsidP="004D7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zh-CN"/>
        </w:rPr>
      </w:pPr>
    </w:p>
    <w:p w14:paraId="3448618B" w14:textId="00CE6E8A" w:rsidR="003D5801" w:rsidRPr="00E76CA8" w:rsidRDefault="003D5801" w:rsidP="00E76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highlight w:val="green"/>
        </w:rPr>
      </w:pPr>
      <w:r w:rsidRPr="00E11762">
        <w:rPr>
          <w:rFonts w:ascii="Angsana New" w:hAnsi="Angsana New" w:hint="cs"/>
          <w:i/>
          <w:iCs/>
          <w:sz w:val="30"/>
          <w:szCs w:val="30"/>
          <w:cs/>
          <w:lang w:eastAsia="zh-CN"/>
        </w:rPr>
        <w:t>สัญญาเช่าอาคารพาณิชยกรรม</w:t>
      </w:r>
    </w:p>
    <w:p w14:paraId="6EF5F77E" w14:textId="77777777" w:rsidR="00EB6AE0" w:rsidRPr="00E11762" w:rsidRDefault="00EB6AE0" w:rsidP="003D5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eastAsia="zh-CN"/>
        </w:rPr>
      </w:pPr>
    </w:p>
    <w:p w14:paraId="51BAB27E" w14:textId="2A4AD9B9" w:rsidR="003D5801" w:rsidRDefault="003D5801" w:rsidP="003D5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กลุ่มบริษัทเข้าทำสัญญาเช่าอาคารพาณิชยกรรมและบริการที่เกี่ยวข้องกับกิจการที่เกี่ยวข้องกันหลายแห่ง กิจการที่เกี่ยวข้องกันเหล่านั้นตกลงที่จะจ่ายเงินค่าเช่ารายเดือนและค่าธรรมเนียมบริการ สัญญาแต่ละฉบับไม่สามารถยกเลิกได้</w:t>
      </w:r>
      <w:r w:rsidR="00863CA3">
        <w:rPr>
          <w:rFonts w:ascii="Angsana New" w:hAnsi="Angsana New" w:hint="cs"/>
          <w:sz w:val="30"/>
          <w:szCs w:val="30"/>
          <w:cs/>
        </w:rPr>
        <w:t>โดยสัญญามี</w:t>
      </w:r>
      <w:r w:rsidRPr="00E11762">
        <w:rPr>
          <w:rFonts w:ascii="Angsana New" w:hAnsi="Angsana New"/>
          <w:sz w:val="30"/>
          <w:szCs w:val="30"/>
          <w:cs/>
        </w:rPr>
        <w:t xml:space="preserve">ระยะเวลา </w:t>
      </w:r>
      <w:r w:rsidR="00593C6E">
        <w:rPr>
          <w:rFonts w:ascii="Angsana New" w:hAnsi="Angsana New"/>
          <w:sz w:val="30"/>
          <w:szCs w:val="30"/>
        </w:rPr>
        <w:t>3</w:t>
      </w:r>
      <w:r w:rsidRPr="00E11762">
        <w:rPr>
          <w:rFonts w:ascii="Angsana New" w:hAnsi="Angsana New"/>
          <w:sz w:val="30"/>
          <w:szCs w:val="30"/>
          <w:cs/>
        </w:rPr>
        <w:t xml:space="preserve"> ปี</w:t>
      </w:r>
    </w:p>
    <w:p w14:paraId="402F5D09" w14:textId="0954E0BF" w:rsidR="008A5A44" w:rsidRDefault="008A5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196C4995" w14:textId="6DD930BB" w:rsidR="000E28A7" w:rsidRDefault="000E28A7" w:rsidP="000E2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11762">
        <w:rPr>
          <w:rFonts w:ascii="Angsana New" w:hAnsi="Angsana New" w:hint="cs"/>
          <w:i/>
          <w:iCs/>
          <w:sz w:val="30"/>
          <w:szCs w:val="30"/>
          <w:cs/>
        </w:rPr>
        <w:t>สัญญาเช่าพื้นที่และบริการ</w:t>
      </w:r>
    </w:p>
    <w:p w14:paraId="63AD9B37" w14:textId="77777777" w:rsidR="006E4BCF" w:rsidRPr="00E11762" w:rsidRDefault="006E4BCF" w:rsidP="000E2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061A0429" w14:textId="77777777" w:rsidR="00D775C4" w:rsidRPr="00E11762" w:rsidRDefault="00D775C4" w:rsidP="00D77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20" w:name="_Hlk62918221"/>
      <w:r w:rsidRPr="00E11762">
        <w:rPr>
          <w:rFonts w:ascii="Angsana New" w:hAnsi="Angsana New" w:hint="cs"/>
          <w:sz w:val="30"/>
          <w:szCs w:val="30"/>
          <w:cs/>
        </w:rPr>
        <w:t xml:space="preserve">บริษัทได้ทำสัญญาเช่าพื้นที่และบริการกับบริษัทย่อยทางตรงแห่งหนึ่ง โดยมีกำหนดระยะเวลาตั้งแต่วันที่ </w:t>
      </w:r>
      <w:r w:rsidRPr="00E11762">
        <w:rPr>
          <w:rFonts w:ascii="Angsana New" w:hAnsi="Angsana New"/>
          <w:sz w:val="30"/>
          <w:szCs w:val="30"/>
        </w:rPr>
        <w:t xml:space="preserve">1 </w:t>
      </w:r>
      <w:r w:rsidRPr="00E11762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E11762">
        <w:rPr>
          <w:rFonts w:ascii="Angsana New" w:hAnsi="Angsana New"/>
          <w:sz w:val="30"/>
          <w:szCs w:val="30"/>
        </w:rPr>
        <w:t xml:space="preserve">2562 </w:t>
      </w:r>
      <w:r w:rsidRPr="00E11762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Pr="00E11762">
        <w:rPr>
          <w:rFonts w:ascii="Angsana New" w:hAnsi="Angsana New"/>
          <w:sz w:val="30"/>
          <w:szCs w:val="30"/>
        </w:rPr>
        <w:t xml:space="preserve">31 </w:t>
      </w:r>
      <w:r w:rsidRPr="00E1176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E11762">
        <w:rPr>
          <w:rFonts w:ascii="Angsana New" w:hAnsi="Angsana New"/>
          <w:sz w:val="30"/>
          <w:szCs w:val="30"/>
        </w:rPr>
        <w:t xml:space="preserve">2564 </w:t>
      </w:r>
      <w:r w:rsidRPr="00E11762">
        <w:rPr>
          <w:rFonts w:ascii="Angsana New" w:hAnsi="Angsana New" w:hint="cs"/>
          <w:sz w:val="30"/>
          <w:szCs w:val="30"/>
          <w:cs/>
        </w:rPr>
        <w:t>ซึ่งบริษัทต้องชำระค่าเช่าและค่าบริการเป็นรายเดือนตามอัตราที่ระบุไว้ในสัญญา</w:t>
      </w:r>
    </w:p>
    <w:p w14:paraId="7A7316E1" w14:textId="77777777" w:rsidR="006D0BBB" w:rsidRDefault="00D775C4" w:rsidP="00537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 w:hanging="90"/>
        <w:jc w:val="thaiDistribute"/>
        <w:rPr>
          <w:rFonts w:ascii="Angsana New" w:hAnsi="Angsana New"/>
          <w:i/>
          <w:iCs/>
          <w:sz w:val="30"/>
          <w:szCs w:val="30"/>
        </w:rPr>
      </w:pPr>
      <w:r w:rsidRPr="00E11762">
        <w:rPr>
          <w:rFonts w:ascii="Angsana New" w:hAnsi="Angsana New"/>
          <w:i/>
          <w:iCs/>
          <w:sz w:val="30"/>
          <w:szCs w:val="30"/>
        </w:rPr>
        <w:tab/>
      </w:r>
    </w:p>
    <w:p w14:paraId="3AE5AD58" w14:textId="40BBFB75" w:rsidR="00D775C4" w:rsidRPr="00E11762" w:rsidRDefault="00D775C4" w:rsidP="006D0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t>ต่อมาในระหว่าง</w:t>
      </w:r>
      <w:r w:rsidR="009816BA" w:rsidRPr="00E11762">
        <w:rPr>
          <w:rFonts w:ascii="Angsana New" w:hAnsi="Angsana New" w:hint="cs"/>
          <w:sz w:val="30"/>
          <w:szCs w:val="30"/>
          <w:cs/>
        </w:rPr>
        <w:t>ปี</w:t>
      </w:r>
      <w:r w:rsidRPr="00E11762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Pr="00E11762">
        <w:rPr>
          <w:rFonts w:ascii="Angsana New" w:hAnsi="Angsana New"/>
          <w:sz w:val="30"/>
          <w:szCs w:val="30"/>
        </w:rPr>
        <w:t>3</w:t>
      </w:r>
      <w:r w:rsidR="009816BA" w:rsidRPr="00E11762">
        <w:rPr>
          <w:rFonts w:ascii="Angsana New" w:hAnsi="Angsana New"/>
          <w:sz w:val="30"/>
          <w:szCs w:val="30"/>
        </w:rPr>
        <w:t>1</w:t>
      </w:r>
      <w:r w:rsidRPr="00E11762">
        <w:rPr>
          <w:rFonts w:ascii="Angsana New" w:hAnsi="Angsana New"/>
          <w:sz w:val="30"/>
          <w:szCs w:val="30"/>
        </w:rPr>
        <w:t xml:space="preserve"> </w:t>
      </w:r>
      <w:r w:rsidR="009816BA" w:rsidRPr="00E11762">
        <w:rPr>
          <w:rFonts w:ascii="Angsana New" w:hAnsi="Angsana New" w:hint="cs"/>
          <w:sz w:val="30"/>
          <w:szCs w:val="30"/>
          <w:cs/>
        </w:rPr>
        <w:t>ธันวาคม</w:t>
      </w:r>
      <w:r w:rsidRPr="00E11762">
        <w:rPr>
          <w:rFonts w:ascii="Angsana New" w:hAnsi="Angsana New" w:hint="cs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</w:rPr>
        <w:t xml:space="preserve">2563 </w:t>
      </w:r>
      <w:r w:rsidRPr="00E11762">
        <w:rPr>
          <w:rFonts w:ascii="Angsana New" w:hAnsi="Angsana New" w:hint="cs"/>
          <w:sz w:val="30"/>
          <w:szCs w:val="30"/>
          <w:cs/>
        </w:rPr>
        <w:t>บริษัทได้เข้าทำสัญญาเปลี่ยนแปลงการเช่าพื้นที่และบริการดังกล่าว โดยลดพื้นที่เช่าเดิมบางส่วนและ</w:t>
      </w:r>
      <w:r w:rsidRPr="00BC5210">
        <w:rPr>
          <w:rFonts w:ascii="Angsana New" w:hAnsi="Angsana New" w:hint="cs"/>
          <w:sz w:val="30"/>
          <w:szCs w:val="30"/>
          <w:cs/>
        </w:rPr>
        <w:t>ได้มีการเปลี่ยนแปลงระยะเวลาของพื้นที่บางส่วนจากเดิมครบกำหนดวันที่</w:t>
      </w:r>
      <w:r w:rsidR="006D0BBB">
        <w:rPr>
          <w:rFonts w:ascii="Angsana New" w:hAnsi="Angsana New"/>
          <w:sz w:val="30"/>
          <w:szCs w:val="30"/>
        </w:rPr>
        <w:br/>
      </w:r>
      <w:r w:rsidRPr="00BC5210">
        <w:rPr>
          <w:rFonts w:ascii="Angsana New" w:hAnsi="Angsana New"/>
          <w:sz w:val="30"/>
          <w:szCs w:val="30"/>
        </w:rPr>
        <w:t xml:space="preserve">31 </w:t>
      </w:r>
      <w:r w:rsidRPr="00BC521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BC5210">
        <w:rPr>
          <w:rFonts w:ascii="Angsana New" w:hAnsi="Angsana New"/>
          <w:sz w:val="30"/>
          <w:szCs w:val="30"/>
        </w:rPr>
        <w:t xml:space="preserve">2564 </w:t>
      </w:r>
      <w:r w:rsidRPr="00BC5210">
        <w:rPr>
          <w:rFonts w:ascii="Angsana New" w:hAnsi="Angsana New" w:hint="cs"/>
          <w:sz w:val="30"/>
          <w:szCs w:val="30"/>
          <w:cs/>
        </w:rPr>
        <w:t xml:space="preserve">เป็นวันที่ </w:t>
      </w:r>
      <w:r w:rsidRPr="00BC5210">
        <w:rPr>
          <w:rFonts w:ascii="Angsana New" w:hAnsi="Angsana New"/>
          <w:sz w:val="30"/>
          <w:szCs w:val="30"/>
        </w:rPr>
        <w:t xml:space="preserve">30 </w:t>
      </w:r>
      <w:r w:rsidRPr="00BC5210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BC5210">
        <w:rPr>
          <w:rFonts w:ascii="Angsana New" w:hAnsi="Angsana New"/>
          <w:sz w:val="30"/>
          <w:szCs w:val="30"/>
        </w:rPr>
        <w:t xml:space="preserve">2563 </w:t>
      </w:r>
      <w:r w:rsidRPr="00BC5210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Pr="00BC5210">
        <w:rPr>
          <w:rFonts w:ascii="Angsana New" w:hAnsi="Angsana New"/>
          <w:sz w:val="30"/>
          <w:szCs w:val="30"/>
        </w:rPr>
        <w:t xml:space="preserve">30 </w:t>
      </w:r>
      <w:r w:rsidR="00F65CBA" w:rsidRPr="00BC5210">
        <w:rPr>
          <w:rFonts w:ascii="Angsana New" w:hAnsi="Angsana New" w:hint="cs"/>
          <w:sz w:val="30"/>
          <w:szCs w:val="30"/>
          <w:cs/>
        </w:rPr>
        <w:t>มิถุนายน</w:t>
      </w:r>
      <w:r w:rsidRPr="00BC5210">
        <w:rPr>
          <w:rFonts w:ascii="Angsana New" w:hAnsi="Angsana New" w:hint="cs"/>
          <w:sz w:val="30"/>
          <w:szCs w:val="30"/>
          <w:cs/>
        </w:rPr>
        <w:t xml:space="preserve"> </w:t>
      </w:r>
      <w:r w:rsidRPr="00BC5210">
        <w:rPr>
          <w:rFonts w:ascii="Angsana New" w:hAnsi="Angsana New"/>
          <w:sz w:val="30"/>
          <w:szCs w:val="30"/>
        </w:rPr>
        <w:t>256</w:t>
      </w:r>
      <w:r w:rsidR="00F65CBA" w:rsidRPr="00BC5210">
        <w:rPr>
          <w:rFonts w:ascii="Angsana New" w:hAnsi="Angsana New"/>
          <w:sz w:val="30"/>
          <w:szCs w:val="30"/>
        </w:rPr>
        <w:t>4</w:t>
      </w:r>
      <w:r w:rsidRPr="00BC5210">
        <w:rPr>
          <w:rFonts w:ascii="Angsana New" w:hAnsi="Angsana New"/>
          <w:sz w:val="30"/>
          <w:szCs w:val="30"/>
        </w:rPr>
        <w:t xml:space="preserve"> </w:t>
      </w:r>
      <w:r w:rsidRPr="00BC5210">
        <w:rPr>
          <w:rFonts w:ascii="Angsana New" w:hAnsi="Angsana New" w:hint="cs"/>
          <w:sz w:val="30"/>
          <w:szCs w:val="30"/>
          <w:cs/>
        </w:rPr>
        <w:t>และบริษัทได้ตกลงเพิ่มพื้นที่เช่าใหม่</w:t>
      </w:r>
      <w:r w:rsidR="00863CA3" w:rsidRPr="00BC5210">
        <w:rPr>
          <w:rFonts w:ascii="Angsana New" w:hAnsi="Angsana New" w:hint="cs"/>
          <w:sz w:val="30"/>
          <w:szCs w:val="30"/>
          <w:cs/>
        </w:rPr>
        <w:t>เพิ่มเติม</w:t>
      </w:r>
      <w:r w:rsidRPr="00BC5210">
        <w:rPr>
          <w:rFonts w:ascii="Angsana New" w:hAnsi="Angsana New" w:hint="cs"/>
          <w:sz w:val="30"/>
          <w:szCs w:val="30"/>
          <w:cs/>
        </w:rPr>
        <w:t xml:space="preserve"> โดยมีกำหนดระยะเวลาตั้งแต่วันที่ </w:t>
      </w:r>
      <w:r w:rsidRPr="00BC5210">
        <w:rPr>
          <w:rFonts w:ascii="Angsana New" w:hAnsi="Angsana New"/>
          <w:sz w:val="30"/>
          <w:szCs w:val="30"/>
        </w:rPr>
        <w:t xml:space="preserve">19 </w:t>
      </w:r>
      <w:r w:rsidRPr="00BC5210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BC5210">
        <w:rPr>
          <w:rFonts w:ascii="Angsana New" w:hAnsi="Angsana New"/>
          <w:sz w:val="30"/>
          <w:szCs w:val="30"/>
        </w:rPr>
        <w:t xml:space="preserve">2563 </w:t>
      </w:r>
      <w:r w:rsidRPr="00BC5210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Pr="00BC5210">
        <w:rPr>
          <w:rFonts w:ascii="Angsana New" w:hAnsi="Angsana New"/>
          <w:sz w:val="30"/>
          <w:szCs w:val="30"/>
        </w:rPr>
        <w:t xml:space="preserve">31 </w:t>
      </w:r>
      <w:r w:rsidRPr="00BC521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BC5210">
        <w:rPr>
          <w:rFonts w:ascii="Angsana New" w:hAnsi="Angsana New"/>
          <w:sz w:val="30"/>
          <w:szCs w:val="30"/>
        </w:rPr>
        <w:t>2564</w:t>
      </w:r>
    </w:p>
    <w:bookmarkEnd w:id="19"/>
    <w:bookmarkEnd w:id="20"/>
    <w:p w14:paraId="6CD53472" w14:textId="77777777" w:rsidR="00CD3FCF" w:rsidRDefault="00CD3FCF" w:rsidP="00DD7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A83B50F" w14:textId="5768DC38" w:rsidR="00DD79A7" w:rsidRPr="00F82892" w:rsidRDefault="00DD79A7" w:rsidP="00DD7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82892">
        <w:rPr>
          <w:rFonts w:ascii="Angsana New" w:hAnsi="Angsana New" w:hint="cs"/>
          <w:i/>
          <w:iCs/>
          <w:sz w:val="30"/>
          <w:szCs w:val="30"/>
          <w:cs/>
        </w:rPr>
        <w:t>สัญญาบริการ</w:t>
      </w:r>
    </w:p>
    <w:p w14:paraId="39C5CAC7" w14:textId="77777777" w:rsidR="00DD79A7" w:rsidRPr="00F82892" w:rsidRDefault="00DD79A7" w:rsidP="00DD7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4011552" w14:textId="2F707996" w:rsidR="00DD79A7" w:rsidRDefault="00DD79A7" w:rsidP="00DD7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82892">
        <w:rPr>
          <w:rFonts w:ascii="Angsana New" w:hAnsi="Angsana New" w:hint="cs"/>
          <w:sz w:val="30"/>
          <w:szCs w:val="30"/>
          <w:cs/>
        </w:rPr>
        <w:lastRenderedPageBreak/>
        <w:t xml:space="preserve">กลุ่มบริษัทได้ทำสัญญาบริการกับกิจการที่เกี่ยวข้องกันหลายแห่ง เกี่ยวกับการบริการสาธารณูปโภคต่างๆ โดยมีกำหนดระยะเวลาตั้งแต่วันที่ </w:t>
      </w:r>
      <w:r w:rsidRPr="00F82892">
        <w:rPr>
          <w:rFonts w:ascii="Angsana New" w:hAnsi="Angsana New"/>
          <w:sz w:val="30"/>
          <w:szCs w:val="30"/>
        </w:rPr>
        <w:t xml:space="preserve">1 </w:t>
      </w:r>
      <w:r w:rsidRPr="00F82892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F82892">
        <w:rPr>
          <w:rFonts w:ascii="Angsana New" w:hAnsi="Angsana New"/>
          <w:sz w:val="30"/>
          <w:szCs w:val="30"/>
        </w:rPr>
        <w:t xml:space="preserve">2562 </w:t>
      </w:r>
      <w:r w:rsidRPr="00F82892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Pr="00F82892">
        <w:rPr>
          <w:rFonts w:ascii="Angsana New" w:hAnsi="Angsana New"/>
          <w:sz w:val="30"/>
          <w:szCs w:val="30"/>
        </w:rPr>
        <w:t xml:space="preserve">31 </w:t>
      </w:r>
      <w:r w:rsidRPr="00F8289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F82892">
        <w:rPr>
          <w:rFonts w:ascii="Angsana New" w:hAnsi="Angsana New"/>
          <w:sz w:val="30"/>
          <w:szCs w:val="30"/>
        </w:rPr>
        <w:t xml:space="preserve">2563 </w:t>
      </w:r>
      <w:r w:rsidRPr="00F82892">
        <w:rPr>
          <w:rFonts w:ascii="Angsana New" w:hAnsi="Angsana New" w:hint="cs"/>
          <w:sz w:val="30"/>
          <w:szCs w:val="30"/>
          <w:cs/>
        </w:rPr>
        <w:t>ทั้งนี้ กลุ่มบริษัทต้องชำระค่าบริการเป็นรายเดือนตามอัตราที่ระบุไว้ในสัญญา</w:t>
      </w:r>
    </w:p>
    <w:p w14:paraId="35F4555B" w14:textId="2471F7B8" w:rsidR="00AE0F1F" w:rsidRDefault="00AE0F1F" w:rsidP="00E10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E0F1F">
        <w:rPr>
          <w:rFonts w:ascii="Angsana New" w:hAnsi="Angsana New" w:hint="cs"/>
          <w:i/>
          <w:iCs/>
          <w:sz w:val="30"/>
          <w:szCs w:val="30"/>
          <w:cs/>
        </w:rPr>
        <w:t>สัญญาบริการพื้นที่ส่วนกลาง</w:t>
      </w:r>
    </w:p>
    <w:p w14:paraId="3A20608D" w14:textId="77777777" w:rsidR="00AE0F1F" w:rsidRDefault="00AE0F1F" w:rsidP="00E10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D6F0AFD" w14:textId="653CC96A" w:rsidR="00AE0F1F" w:rsidRPr="00AE0F1F" w:rsidRDefault="00AE0F1F" w:rsidP="00AE0F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0F1F">
        <w:rPr>
          <w:rFonts w:ascii="Angsana New" w:hAnsi="Angsana New" w:hint="cs"/>
          <w:sz w:val="30"/>
          <w:szCs w:val="30"/>
          <w:cs/>
        </w:rPr>
        <w:t>เมื</w:t>
      </w:r>
      <w:r w:rsidR="004D7AD3">
        <w:rPr>
          <w:rFonts w:ascii="Angsana New" w:hAnsi="Angsana New" w:hint="cs"/>
          <w:sz w:val="30"/>
          <w:szCs w:val="30"/>
          <w:cs/>
        </w:rPr>
        <w:t>่</w:t>
      </w:r>
      <w:r w:rsidRPr="00AE0F1F">
        <w:rPr>
          <w:rFonts w:ascii="Angsana New" w:hAnsi="Angsana New" w:hint="cs"/>
          <w:sz w:val="30"/>
          <w:szCs w:val="30"/>
          <w:cs/>
        </w:rPr>
        <w:t>อวันที่</w:t>
      </w:r>
      <w:r w:rsidRPr="00AE0F1F">
        <w:rPr>
          <w:rFonts w:ascii="Angsana New" w:hAnsi="Angsana New"/>
          <w:sz w:val="30"/>
          <w:szCs w:val="30"/>
          <w:cs/>
        </w:rPr>
        <w:t xml:space="preserve"> </w:t>
      </w:r>
      <w:r w:rsidRPr="00AE0F1F">
        <w:rPr>
          <w:rFonts w:ascii="Angsana New" w:hAnsi="Angsana New"/>
          <w:sz w:val="30"/>
          <w:szCs w:val="30"/>
        </w:rPr>
        <w:t xml:space="preserve">1 </w:t>
      </w:r>
      <w:r w:rsidRPr="00AE0F1F">
        <w:rPr>
          <w:rFonts w:ascii="Angsana New" w:hAnsi="Angsana New" w:hint="cs"/>
          <w:sz w:val="30"/>
          <w:szCs w:val="30"/>
          <w:cs/>
        </w:rPr>
        <w:t>สิงหาคม</w:t>
      </w:r>
      <w:r w:rsidRPr="00AE0F1F">
        <w:rPr>
          <w:rFonts w:ascii="Angsana New" w:hAnsi="Angsana New"/>
          <w:sz w:val="30"/>
          <w:szCs w:val="30"/>
          <w:cs/>
        </w:rPr>
        <w:t xml:space="preserve"> </w:t>
      </w:r>
      <w:r w:rsidRPr="00AE0F1F">
        <w:rPr>
          <w:rFonts w:ascii="Angsana New" w:hAnsi="Angsana New"/>
          <w:sz w:val="30"/>
          <w:szCs w:val="30"/>
        </w:rPr>
        <w:t xml:space="preserve">2560 </w:t>
      </w:r>
      <w:r w:rsidRPr="00AE0F1F">
        <w:rPr>
          <w:rFonts w:ascii="Angsana New" w:hAnsi="Angsana New" w:hint="cs"/>
          <w:sz w:val="30"/>
          <w:szCs w:val="30"/>
          <w:cs/>
        </w:rPr>
        <w:t>บริษัทย่อยทางตรงแห่งหนึ่งได้ลงนามในสัญญาเปลี่ยนตัวคู่สัญญาสำหรับสัญญาบริการระหว่างทรัสต์เพื่อการลงทุนในสิทธิการเช่าอสังหาริมทรัพย์โกลเด้นเวนเจอร์</w:t>
      </w:r>
      <w:r w:rsidRPr="00AE0F1F">
        <w:rPr>
          <w:rFonts w:ascii="Angsana New" w:hAnsi="Angsana New"/>
          <w:sz w:val="30"/>
          <w:szCs w:val="30"/>
          <w:cs/>
        </w:rPr>
        <w:t xml:space="preserve"> </w:t>
      </w:r>
      <w:r w:rsidRPr="00AE0F1F">
        <w:rPr>
          <w:rFonts w:ascii="Angsana New" w:hAnsi="Angsana New" w:hint="cs"/>
          <w:sz w:val="30"/>
          <w:szCs w:val="30"/>
          <w:cs/>
        </w:rPr>
        <w:t>และบริษัทย่อยทางอ้อมแห่งหนึ่ง</w:t>
      </w:r>
      <w:r w:rsidRPr="00AE0F1F">
        <w:rPr>
          <w:rFonts w:ascii="Angsana New" w:hAnsi="Angsana New"/>
          <w:sz w:val="30"/>
          <w:szCs w:val="30"/>
          <w:cs/>
        </w:rPr>
        <w:t xml:space="preserve"> </w:t>
      </w:r>
      <w:r w:rsidR="001E5164">
        <w:rPr>
          <w:rFonts w:ascii="Angsana New" w:hAnsi="Angsana New"/>
          <w:sz w:val="30"/>
          <w:szCs w:val="30"/>
          <w:cs/>
        </w:rPr>
        <w:br/>
      </w:r>
      <w:r w:rsidRPr="00AE0F1F">
        <w:rPr>
          <w:rFonts w:ascii="Angsana New" w:hAnsi="Angsana New" w:hint="cs"/>
          <w:sz w:val="30"/>
          <w:szCs w:val="30"/>
          <w:cs/>
        </w:rPr>
        <w:t>โดยบริษัทได้รับโอนสิทธิและหน้าที่ตามสัญญาบริการเพื่อรับบริการสำหรับพื้นที่ส่วนกลางของอาคาร</w:t>
      </w:r>
      <w:r w:rsidRPr="00AE0F1F">
        <w:rPr>
          <w:rFonts w:ascii="Angsana New" w:hAnsi="Angsana New"/>
          <w:sz w:val="30"/>
          <w:szCs w:val="30"/>
          <w:cs/>
        </w:rPr>
        <w:t xml:space="preserve"> </w:t>
      </w:r>
      <w:r w:rsidRPr="00AE0F1F">
        <w:rPr>
          <w:rFonts w:ascii="Angsana New" w:hAnsi="Angsana New"/>
          <w:sz w:val="30"/>
          <w:szCs w:val="30"/>
        </w:rPr>
        <w:t xml:space="preserve">Park Venture </w:t>
      </w:r>
      <w:proofErr w:type="spellStart"/>
      <w:r w:rsidRPr="00AE0F1F">
        <w:rPr>
          <w:rFonts w:ascii="Angsana New" w:hAnsi="Angsana New"/>
          <w:sz w:val="30"/>
          <w:szCs w:val="30"/>
        </w:rPr>
        <w:t>Ecoplex</w:t>
      </w:r>
      <w:proofErr w:type="spellEnd"/>
      <w:r w:rsidRPr="00AE0F1F">
        <w:rPr>
          <w:rFonts w:ascii="Angsana New" w:hAnsi="Angsana New"/>
          <w:sz w:val="30"/>
          <w:szCs w:val="30"/>
        </w:rPr>
        <w:t xml:space="preserve"> </w:t>
      </w:r>
      <w:r w:rsidRPr="00AE0F1F">
        <w:rPr>
          <w:rFonts w:ascii="Angsana New" w:hAnsi="Angsana New" w:hint="cs"/>
          <w:sz w:val="30"/>
          <w:szCs w:val="30"/>
          <w:cs/>
        </w:rPr>
        <w:t>ตามสัญญาบริการลงวันที่</w:t>
      </w:r>
      <w:r w:rsidRPr="00AE0F1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18</w:t>
      </w:r>
      <w:r w:rsidRPr="00AE0F1F">
        <w:rPr>
          <w:rFonts w:ascii="Angsana New" w:hAnsi="Angsana New"/>
          <w:sz w:val="30"/>
          <w:szCs w:val="30"/>
        </w:rPr>
        <w:t xml:space="preserve"> </w:t>
      </w:r>
      <w:r w:rsidRPr="00AE0F1F">
        <w:rPr>
          <w:rFonts w:ascii="Angsana New" w:hAnsi="Angsana New" w:hint="cs"/>
          <w:sz w:val="30"/>
          <w:szCs w:val="30"/>
          <w:cs/>
        </w:rPr>
        <w:t>กันยายน</w:t>
      </w:r>
      <w:r w:rsidRPr="00AE0F1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2555</w:t>
      </w:r>
      <w:r w:rsidRPr="00AE0F1F">
        <w:rPr>
          <w:rFonts w:ascii="Angsana New" w:hAnsi="Angsana New"/>
          <w:sz w:val="30"/>
          <w:szCs w:val="30"/>
        </w:rPr>
        <w:t xml:space="preserve"> </w:t>
      </w:r>
      <w:r w:rsidRPr="00AE0F1F">
        <w:rPr>
          <w:rFonts w:ascii="Angsana New" w:hAnsi="Angsana New" w:hint="cs"/>
          <w:sz w:val="30"/>
          <w:szCs w:val="30"/>
          <w:cs/>
        </w:rPr>
        <w:t>และบันทึกข้อตกลงแก้ไขเพิ่มเติมการเปลี่ยนตัวคู่สัญญา</w:t>
      </w:r>
      <w:r w:rsidRPr="00AE0F1F">
        <w:rPr>
          <w:rFonts w:ascii="Angsana New" w:hAnsi="Angsana New"/>
          <w:sz w:val="30"/>
          <w:szCs w:val="30"/>
          <w:cs/>
        </w:rPr>
        <w:t xml:space="preserve"> </w:t>
      </w:r>
      <w:r w:rsidRPr="00AE0F1F">
        <w:rPr>
          <w:rFonts w:ascii="Angsana New" w:hAnsi="Angsana New" w:hint="cs"/>
          <w:sz w:val="30"/>
          <w:szCs w:val="30"/>
          <w:cs/>
        </w:rPr>
        <w:t>สัญญาสิ้นสุดวันที่</w:t>
      </w:r>
      <w:r w:rsidRPr="00AE0F1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5</w:t>
      </w:r>
      <w:r w:rsidRPr="00AE0F1F">
        <w:rPr>
          <w:rFonts w:ascii="Angsana New" w:hAnsi="Angsana New"/>
          <w:sz w:val="30"/>
          <w:szCs w:val="30"/>
        </w:rPr>
        <w:t xml:space="preserve"> </w:t>
      </w:r>
      <w:r w:rsidRPr="00AE0F1F">
        <w:rPr>
          <w:rFonts w:ascii="Angsana New" w:hAnsi="Angsana New" w:hint="cs"/>
          <w:sz w:val="30"/>
          <w:szCs w:val="30"/>
          <w:cs/>
        </w:rPr>
        <w:t>กันยายน</w:t>
      </w:r>
      <w:r w:rsidRPr="00AE0F1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2584</w:t>
      </w:r>
      <w:r w:rsidRPr="00AE0F1F">
        <w:rPr>
          <w:rFonts w:ascii="Angsana New" w:hAnsi="Angsana New"/>
          <w:sz w:val="30"/>
          <w:szCs w:val="30"/>
        </w:rPr>
        <w:t xml:space="preserve"> </w:t>
      </w:r>
      <w:r w:rsidRPr="00AE0F1F">
        <w:rPr>
          <w:rFonts w:ascii="Angsana New" w:hAnsi="Angsana New" w:hint="cs"/>
          <w:sz w:val="30"/>
          <w:szCs w:val="30"/>
          <w:cs/>
        </w:rPr>
        <w:t>บริษัทมีภาระผูกพันที่จะจ่ายค่าบริการตามที่ระบุไว้ในสัญญา</w:t>
      </w:r>
    </w:p>
    <w:p w14:paraId="7C3B0C2F" w14:textId="77777777" w:rsidR="00AE0F1F" w:rsidRDefault="00AE0F1F" w:rsidP="00E10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A2C8234" w14:textId="78053E7C" w:rsidR="008D3059" w:rsidRPr="00E11762" w:rsidRDefault="008D3059" w:rsidP="00E10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11762">
        <w:rPr>
          <w:rFonts w:ascii="Angsana New" w:hAnsi="Angsana New" w:hint="cs"/>
          <w:i/>
          <w:iCs/>
          <w:sz w:val="30"/>
          <w:szCs w:val="30"/>
          <w:cs/>
        </w:rPr>
        <w:t>สัญญาเช่าช่วงที่ดิน</w:t>
      </w:r>
      <w:r w:rsidR="00172E14" w:rsidRPr="00E11762">
        <w:rPr>
          <w:rFonts w:ascii="Angsana New" w:hAnsi="Angsana New" w:hint="cs"/>
          <w:i/>
          <w:iCs/>
          <w:sz w:val="30"/>
          <w:szCs w:val="30"/>
          <w:cs/>
        </w:rPr>
        <w:t>และสิ่งปลูกสร้าง</w:t>
      </w:r>
    </w:p>
    <w:p w14:paraId="6B3724EB" w14:textId="093EA436" w:rsidR="00E109F1" w:rsidRPr="00E11762" w:rsidRDefault="00E109F1" w:rsidP="00E10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6E9A33B" w14:textId="107338EE" w:rsidR="00E0059A" w:rsidRPr="00E11762" w:rsidRDefault="00172E14" w:rsidP="00E00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11762">
        <w:rPr>
          <w:rFonts w:ascii="Angsana New" w:hAnsi="Angsana New" w:hint="cs"/>
          <w:sz w:val="30"/>
          <w:szCs w:val="30"/>
          <w:cs/>
        </w:rPr>
        <w:t>บริษัท ที</w:t>
      </w:r>
      <w:r w:rsidRPr="00E11762">
        <w:rPr>
          <w:rFonts w:ascii="Angsana New" w:hAnsi="Angsana New"/>
          <w:sz w:val="30"/>
          <w:szCs w:val="30"/>
        </w:rPr>
        <w:t>.</w:t>
      </w:r>
      <w:r w:rsidRPr="00E11762">
        <w:rPr>
          <w:rFonts w:ascii="Angsana New" w:hAnsi="Angsana New" w:hint="cs"/>
          <w:sz w:val="30"/>
          <w:szCs w:val="30"/>
          <w:cs/>
        </w:rPr>
        <w:t>ซี</w:t>
      </w:r>
      <w:r w:rsidRPr="00E11762">
        <w:rPr>
          <w:rFonts w:ascii="Angsana New" w:hAnsi="Angsana New"/>
          <w:sz w:val="30"/>
          <w:szCs w:val="30"/>
        </w:rPr>
        <w:t>.</w:t>
      </w:r>
      <w:r w:rsidRPr="00E11762">
        <w:rPr>
          <w:rFonts w:ascii="Angsana New" w:hAnsi="Angsana New" w:hint="cs"/>
          <w:sz w:val="30"/>
          <w:szCs w:val="30"/>
          <w:cs/>
        </w:rPr>
        <w:t>ซี</w:t>
      </w:r>
      <w:r w:rsidRPr="00E11762">
        <w:rPr>
          <w:rFonts w:ascii="Angsana New" w:hAnsi="Angsana New"/>
          <w:sz w:val="30"/>
          <w:szCs w:val="30"/>
        </w:rPr>
        <w:t>.</w:t>
      </w:r>
      <w:r w:rsidRPr="00E11762">
        <w:rPr>
          <w:rFonts w:ascii="Angsana New" w:hAnsi="Angsana New" w:hint="cs"/>
          <w:sz w:val="30"/>
          <w:szCs w:val="30"/>
          <w:cs/>
        </w:rPr>
        <w:t xml:space="preserve"> คอมเมอร์เชียล พร็อพเพอร์ตี้ แมนเนจเม้นท์ จำกัด ซึ่งเป็นบริษัทย่อยของบริษัท</w:t>
      </w:r>
      <w:r w:rsidR="00E0059A" w:rsidRPr="00E11762">
        <w:rPr>
          <w:rFonts w:ascii="Angsana New" w:hAnsi="Angsana New" w:hint="cs"/>
          <w:sz w:val="30"/>
          <w:szCs w:val="30"/>
          <w:cs/>
        </w:rPr>
        <w:t>มีสัญญาการเช่าช่วงที่ดินและสิ่งปลูกสร้างของโครงการอาคารสำนักงานกับกิจการที่เกี่ยวข้องกันโดยได้ซื้อสิทธิการเช่าช่วงที่ดินและ</w:t>
      </w:r>
      <w:r w:rsidR="00A07063" w:rsidRPr="00E11762">
        <w:rPr>
          <w:rFonts w:ascii="Angsana New" w:hAnsi="Angsana New"/>
          <w:sz w:val="30"/>
          <w:szCs w:val="30"/>
        </w:rPr>
        <w:br/>
      </w:r>
      <w:r w:rsidR="00E0059A" w:rsidRPr="00E11762">
        <w:rPr>
          <w:rFonts w:ascii="Angsana New" w:hAnsi="Angsana New" w:hint="cs"/>
          <w:sz w:val="30"/>
          <w:szCs w:val="30"/>
          <w:cs/>
        </w:rPr>
        <w:t>สิ่งปลูกสร้างของโครงการอาคารสำนักงานจากกกองทุนรวมอสังหาริมทรัพย์และสิทธิการเช่าไทยคอมเมอร์เชียล</w:t>
      </w:r>
      <w:r w:rsidR="00966F35">
        <w:rPr>
          <w:rFonts w:ascii="Angsana New" w:hAnsi="Angsana New"/>
          <w:sz w:val="30"/>
          <w:szCs w:val="30"/>
        </w:rPr>
        <w:t xml:space="preserve"> </w:t>
      </w:r>
      <w:r w:rsidR="00E0059A" w:rsidRPr="00E11762">
        <w:rPr>
          <w:rFonts w:ascii="Angsana New" w:hAnsi="Angsana New" w:hint="cs"/>
          <w:sz w:val="30"/>
          <w:szCs w:val="30"/>
          <w:cs/>
        </w:rPr>
        <w:t xml:space="preserve">อินเวสเม้นต์ เมื่อวันที่ </w:t>
      </w:r>
      <w:r w:rsidR="00E0059A" w:rsidRPr="00E11762">
        <w:rPr>
          <w:rFonts w:ascii="Angsana New" w:hAnsi="Angsana New"/>
          <w:sz w:val="30"/>
          <w:szCs w:val="30"/>
        </w:rPr>
        <w:t xml:space="preserve">19 </w:t>
      </w:r>
      <w:r w:rsidR="00E0059A" w:rsidRPr="00E11762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E0059A" w:rsidRPr="00E11762">
        <w:rPr>
          <w:rFonts w:ascii="Angsana New" w:hAnsi="Angsana New"/>
          <w:sz w:val="30"/>
          <w:szCs w:val="30"/>
        </w:rPr>
        <w:t>2560</w:t>
      </w:r>
      <w:r w:rsidR="00E0059A" w:rsidRPr="00E11762">
        <w:rPr>
          <w:rFonts w:ascii="Angsana New" w:hAnsi="Angsana New" w:hint="cs"/>
          <w:sz w:val="30"/>
          <w:szCs w:val="30"/>
          <w:cs/>
        </w:rPr>
        <w:t xml:space="preserve"> โดยกองทุนรวมได้โอนสิทธิและหน้าที่ตามสัญญาเช่าเดิมให้แก่บริษัท และบริษัทตกลงเข้าผูกพันและถือปฏิบัติตามสิทธิและหน้าที่ภายใต้ สัญญาเช่าเดิมแทนกองทุนรวมตามระยะเวลาเช่าช่วงที่เหลืออยู่ </w:t>
      </w:r>
      <w:r w:rsidR="00E0059A" w:rsidRPr="00E11762">
        <w:rPr>
          <w:rFonts w:ascii="Angsana New" w:hAnsi="Angsana New"/>
          <w:sz w:val="30"/>
          <w:szCs w:val="30"/>
        </w:rPr>
        <w:t xml:space="preserve">32 </w:t>
      </w:r>
      <w:r w:rsidR="00E0059A" w:rsidRPr="00E11762">
        <w:rPr>
          <w:rFonts w:ascii="Angsana New" w:hAnsi="Angsana New" w:hint="cs"/>
          <w:sz w:val="30"/>
          <w:szCs w:val="30"/>
          <w:cs/>
        </w:rPr>
        <w:t xml:space="preserve">ปี สัญญาเช่าช่วงจะครบกำหนดในปี </w:t>
      </w:r>
      <w:r w:rsidR="00E0059A" w:rsidRPr="00E11762">
        <w:rPr>
          <w:rFonts w:ascii="Angsana New" w:hAnsi="Angsana New"/>
          <w:sz w:val="30"/>
          <w:szCs w:val="30"/>
        </w:rPr>
        <w:t xml:space="preserve">2592 </w:t>
      </w:r>
      <w:r w:rsidR="00E0059A" w:rsidRPr="00E11762">
        <w:rPr>
          <w:rFonts w:ascii="Angsana New" w:hAnsi="Angsana New" w:hint="cs"/>
          <w:sz w:val="30"/>
          <w:szCs w:val="30"/>
          <w:cs/>
        </w:rPr>
        <w:t xml:space="preserve">ทั้งนี้บริษัทต้องชำระค่าเช่าช่วงเป็นรายเดือนตามอัตราที่ระบุไว้ในสัญญา </w:t>
      </w:r>
    </w:p>
    <w:p w14:paraId="2FCFDBBE" w14:textId="77777777" w:rsidR="00DB05D8" w:rsidRPr="00E11762" w:rsidRDefault="00DB05D8" w:rsidP="00D77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4D5B2A5" w14:textId="53F66D67" w:rsidR="00D775C4" w:rsidRPr="00E11762" w:rsidRDefault="00D775C4" w:rsidP="00D77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11762">
        <w:rPr>
          <w:rFonts w:ascii="Angsana New" w:hAnsi="Angsana New"/>
          <w:i/>
          <w:iCs/>
          <w:sz w:val="30"/>
          <w:szCs w:val="30"/>
          <w:cs/>
        </w:rPr>
        <w:t>สัญญาเ</w:t>
      </w:r>
      <w:r w:rsidRPr="00E11762">
        <w:rPr>
          <w:rFonts w:ascii="Angsana New" w:hAnsi="Angsana New" w:hint="cs"/>
          <w:i/>
          <w:iCs/>
          <w:sz w:val="30"/>
          <w:szCs w:val="30"/>
          <w:cs/>
        </w:rPr>
        <w:t>งินให้กู้ยืมและกู้ยืมจากกิจการที่เกี่ยวข้องกัน</w:t>
      </w:r>
    </w:p>
    <w:p w14:paraId="4CF9D001" w14:textId="77777777" w:rsidR="00682DEF" w:rsidRPr="00E11762" w:rsidRDefault="00682DEF" w:rsidP="00682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841F192" w14:textId="77777777" w:rsidR="00D775C4" w:rsidRPr="00E11762" w:rsidRDefault="00D775C4" w:rsidP="00D775C4">
      <w:pPr>
        <w:tabs>
          <w:tab w:val="clear" w:pos="454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21" w:name="_Hlk8144238"/>
      <w:r w:rsidRPr="00E11762">
        <w:rPr>
          <w:rFonts w:ascii="Angsana New" w:hAnsi="Angsana New" w:hint="cs"/>
          <w:sz w:val="30"/>
          <w:szCs w:val="30"/>
          <w:cs/>
        </w:rPr>
        <w:t>บริษัทได้ทำสัญญาเงินให้กู้ยืมแก่บริษัทย่อยและบริษัทย่อยทางอ้อมในรูปแบบตั๋วสัญญาใช้เงิน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มีอัตราดอกเบี้ย</w:t>
      </w:r>
      <w:r w:rsidRPr="00E11762">
        <w:rPr>
          <w:rFonts w:ascii="Angsana New" w:hAnsi="Angsana New"/>
          <w:sz w:val="30"/>
          <w:szCs w:val="30"/>
          <w:cs/>
        </w:rPr>
        <w:br/>
      </w:r>
      <w:r w:rsidRPr="00E11762">
        <w:rPr>
          <w:rFonts w:ascii="Angsana New" w:hAnsi="Angsana New" w:hint="cs"/>
          <w:sz w:val="30"/>
          <w:szCs w:val="30"/>
          <w:cs/>
        </w:rPr>
        <w:t>ร้อยละ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</w:rPr>
        <w:t xml:space="preserve">3.60 </w:t>
      </w:r>
      <w:r w:rsidRPr="00E11762">
        <w:rPr>
          <w:rFonts w:ascii="Angsana New" w:hAnsi="Angsana New" w:hint="cs"/>
          <w:sz w:val="30"/>
          <w:szCs w:val="30"/>
          <w:cs/>
        </w:rPr>
        <w:t>ต่อปี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i/>
          <w:iCs/>
          <w:sz w:val="30"/>
          <w:szCs w:val="30"/>
          <w:cs/>
        </w:rPr>
        <w:t>(</w:t>
      </w:r>
      <w:r w:rsidRPr="00E11762">
        <w:rPr>
          <w:rFonts w:ascii="Angsana New" w:hAnsi="Angsana New"/>
          <w:i/>
          <w:iCs/>
          <w:sz w:val="30"/>
          <w:szCs w:val="30"/>
        </w:rPr>
        <w:t>2562</w:t>
      </w:r>
      <w:r w:rsidRPr="00E11762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i/>
          <w:iCs/>
          <w:sz w:val="30"/>
          <w:szCs w:val="30"/>
        </w:rPr>
        <w:t xml:space="preserve">: </w:t>
      </w:r>
      <w:r w:rsidRPr="00E11762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Pr="00E1176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i/>
          <w:iCs/>
          <w:sz w:val="30"/>
          <w:szCs w:val="30"/>
        </w:rPr>
        <w:t xml:space="preserve">4.20 </w:t>
      </w:r>
      <w:r w:rsidRPr="00E11762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Pr="00E11762">
        <w:rPr>
          <w:rFonts w:ascii="Angsana New" w:hAnsi="Angsana New"/>
          <w:i/>
          <w:iCs/>
          <w:sz w:val="30"/>
          <w:szCs w:val="30"/>
          <w:cs/>
        </w:rPr>
        <w:t>)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เงื่อนไขการรับชำระคืนเงินกู้เมื่อทวงถาม</w:t>
      </w:r>
      <w:r w:rsidRPr="00E11762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 xml:space="preserve">ในขณะเดียวกัน </w:t>
      </w:r>
      <w:r w:rsidRPr="00E11762">
        <w:rPr>
          <w:rFonts w:ascii="Angsana New" w:hAnsi="Angsana New"/>
          <w:sz w:val="30"/>
          <w:szCs w:val="30"/>
          <w:cs/>
        </w:rPr>
        <w:t xml:space="preserve">บริษัทได้ทำสัญญาเงินกู้ยืมจากบริษัทย่อยและบริษัทย่อยทางอ้อมในรูปแบบตั๋วสัญญาใช้เงิน มีอัตราดอกเบี้ยร้อยละ </w:t>
      </w:r>
      <w:r w:rsidRPr="00E11762">
        <w:rPr>
          <w:rFonts w:ascii="Angsana New" w:hAnsi="Angsana New"/>
          <w:sz w:val="30"/>
          <w:szCs w:val="30"/>
        </w:rPr>
        <w:t>2.00</w:t>
      </w:r>
      <w:r w:rsidRPr="00E11762">
        <w:rPr>
          <w:rFonts w:ascii="Angsana New" w:hAnsi="Angsana New" w:hint="cs"/>
          <w:sz w:val="30"/>
          <w:szCs w:val="30"/>
          <w:cs/>
        </w:rPr>
        <w:t xml:space="preserve"> ต่อปี </w:t>
      </w:r>
      <w:r w:rsidRPr="00E11762">
        <w:rPr>
          <w:rFonts w:ascii="Angsana New" w:hAnsi="Angsana New"/>
          <w:i/>
          <w:iCs/>
          <w:sz w:val="30"/>
          <w:szCs w:val="30"/>
        </w:rPr>
        <w:t xml:space="preserve">(2562: </w:t>
      </w:r>
      <w:r w:rsidRPr="00E11762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Pr="00E11762">
        <w:rPr>
          <w:rFonts w:ascii="Angsana New" w:hAnsi="Angsana New"/>
          <w:i/>
          <w:iCs/>
          <w:sz w:val="30"/>
          <w:szCs w:val="30"/>
        </w:rPr>
        <w:t xml:space="preserve">2.00 </w:t>
      </w:r>
      <w:r w:rsidRPr="00E11762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Pr="00E11762">
        <w:rPr>
          <w:rFonts w:ascii="Angsana New" w:hAnsi="Angsana New"/>
          <w:i/>
          <w:iCs/>
          <w:sz w:val="30"/>
          <w:szCs w:val="30"/>
        </w:rPr>
        <w:t>)</w:t>
      </w:r>
      <w:r w:rsidRPr="00E11762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 xml:space="preserve">เงื่อนไขการจ่ายชำระคืนเงินกู้เมื่อทวงถาม </w:t>
      </w:r>
    </w:p>
    <w:p w14:paraId="24DD378C" w14:textId="77777777" w:rsidR="00D775C4" w:rsidRPr="00E11762" w:rsidRDefault="00D775C4" w:rsidP="00D775C4">
      <w:pPr>
        <w:pStyle w:val="ListParagraph"/>
        <w:tabs>
          <w:tab w:val="clear" w:pos="1644"/>
          <w:tab w:val="left" w:pos="1440"/>
        </w:tabs>
        <w:ind w:left="540" w:hanging="90"/>
        <w:jc w:val="thaiDistribute"/>
        <w:rPr>
          <w:rFonts w:ascii="Angsana New" w:hAnsi="Angsana New"/>
          <w:snapToGrid w:val="0"/>
          <w:spacing w:val="-6"/>
          <w:sz w:val="30"/>
          <w:szCs w:val="30"/>
          <w:cs/>
          <w:lang w:eastAsia="th-TH"/>
        </w:rPr>
      </w:pPr>
    </w:p>
    <w:p w14:paraId="4A4893FB" w14:textId="10A0D300" w:rsidR="008A5A44" w:rsidRDefault="00D775C4" w:rsidP="00DD79A7">
      <w:pPr>
        <w:pStyle w:val="ListParagraph"/>
        <w:tabs>
          <w:tab w:val="clear" w:pos="1644"/>
          <w:tab w:val="left" w:pos="1440"/>
        </w:tabs>
        <w:ind w:left="540" w:hanging="9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napToGrid w:val="0"/>
          <w:spacing w:val="-6"/>
          <w:sz w:val="30"/>
          <w:szCs w:val="30"/>
          <w:lang w:eastAsia="th-TH"/>
        </w:rPr>
        <w:tab/>
      </w:r>
      <w:r w:rsidRPr="00E11762">
        <w:rPr>
          <w:rFonts w:ascii="Angsana New" w:hAnsi="Angsana New"/>
          <w:snapToGrid w:val="0"/>
          <w:spacing w:val="-6"/>
          <w:sz w:val="30"/>
          <w:szCs w:val="30"/>
          <w:lang w:eastAsia="th-TH"/>
        </w:rPr>
        <w:tab/>
      </w:r>
      <w:r w:rsidRPr="00E11762">
        <w:rPr>
          <w:rFonts w:ascii="Angsana New" w:hAnsi="Angsana New" w:hint="cs"/>
          <w:sz w:val="30"/>
          <w:szCs w:val="30"/>
          <w:cs/>
        </w:rPr>
        <w:t>ต่อมาเมื่อวันที่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</w:rPr>
        <w:t>16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เมษายน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</w:rPr>
        <w:t>2563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บริษัทได้เปลี่ยนรูปแบบการให้กู้ยืมเงินและกู้ยืมเงินกับบริษัทย่อยจากเดิมในรูปแบบตั๋วสัญญาใช้เงิน โดยบริษัทได้ทำสัญญาเงินให้กู้ยืมเงินและกู้ยืมเงินใหม่กับบริษัทย่อยหลายแห่ง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โดยมีอัตราดอกเบี้ยเงินให้กู้ยืมร้อยละ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</w:rPr>
        <w:t>3.60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ต่อปี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และดอกเบี้ยเงินกู้ยืมจากบริษัทย่อยร้อยละ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</w:rPr>
        <w:t>2.00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ต่อปี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ทั้งนี้เงินกู้ยืมและเงินให้กู้ยืมกับบริษัทย่อยมีเงื่อนไขการรับชำระคืนเงินกู้เมื่อทวงถาม</w:t>
      </w:r>
    </w:p>
    <w:p w14:paraId="04CB6100" w14:textId="77777777" w:rsidR="00DD79A7" w:rsidRDefault="00DD79A7" w:rsidP="00DD79A7">
      <w:pPr>
        <w:pStyle w:val="ListParagraph"/>
        <w:tabs>
          <w:tab w:val="clear" w:pos="1644"/>
          <w:tab w:val="left" w:pos="1440"/>
        </w:tabs>
        <w:ind w:left="540" w:hanging="90"/>
        <w:jc w:val="thaiDistribute"/>
        <w:rPr>
          <w:rFonts w:ascii="Angsana New" w:hAnsi="Angsana New"/>
          <w:sz w:val="30"/>
          <w:szCs w:val="30"/>
          <w:cs/>
        </w:rPr>
      </w:pPr>
    </w:p>
    <w:p w14:paraId="2D195312" w14:textId="77777777" w:rsidR="008028EC" w:rsidRDefault="00802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br w:type="page"/>
      </w:r>
    </w:p>
    <w:p w14:paraId="53A173E7" w14:textId="6807E503" w:rsidR="00974FFA" w:rsidRDefault="00974FFA" w:rsidP="00974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4FFA">
        <w:rPr>
          <w:rFonts w:ascii="Angsana New" w:hAnsi="Angsana New" w:hint="cs"/>
          <w:sz w:val="30"/>
          <w:szCs w:val="30"/>
          <w:cs/>
        </w:rPr>
        <w:lastRenderedPageBreak/>
        <w:t>เมื่อวันที่</w:t>
      </w:r>
      <w:r w:rsidRPr="00974FFA">
        <w:rPr>
          <w:rFonts w:ascii="Angsana New" w:hAnsi="Angsana New"/>
          <w:sz w:val="30"/>
          <w:szCs w:val="30"/>
          <w:cs/>
        </w:rPr>
        <w:t xml:space="preserve"> </w:t>
      </w:r>
      <w:r w:rsidR="006E4BCF">
        <w:rPr>
          <w:rFonts w:ascii="Angsana New" w:hAnsi="Angsana New"/>
          <w:sz w:val="30"/>
          <w:szCs w:val="30"/>
        </w:rPr>
        <w:t>16</w:t>
      </w:r>
      <w:r w:rsidRPr="00974FFA">
        <w:rPr>
          <w:rFonts w:ascii="Angsana New" w:hAnsi="Angsana New"/>
          <w:sz w:val="30"/>
          <w:szCs w:val="30"/>
          <w:cs/>
        </w:rPr>
        <w:t xml:space="preserve"> </w:t>
      </w:r>
      <w:r w:rsidRPr="00974FFA">
        <w:rPr>
          <w:rFonts w:ascii="Angsana New" w:hAnsi="Angsana New" w:hint="cs"/>
          <w:sz w:val="30"/>
          <w:szCs w:val="30"/>
          <w:cs/>
        </w:rPr>
        <w:t>พฤศจิกายน</w:t>
      </w:r>
      <w:r w:rsidRPr="00974FFA">
        <w:rPr>
          <w:rFonts w:ascii="Angsana New" w:hAnsi="Angsana New"/>
          <w:sz w:val="30"/>
          <w:szCs w:val="30"/>
          <w:cs/>
        </w:rPr>
        <w:t xml:space="preserve"> </w:t>
      </w:r>
      <w:r w:rsidR="00CD3FCF">
        <w:rPr>
          <w:rFonts w:ascii="Angsana New" w:hAnsi="Angsana New"/>
          <w:sz w:val="30"/>
          <w:szCs w:val="30"/>
        </w:rPr>
        <w:t xml:space="preserve">2563 </w:t>
      </w:r>
      <w:r w:rsidRPr="00974FFA">
        <w:rPr>
          <w:rFonts w:ascii="Angsana New" w:hAnsi="Angsana New" w:hint="cs"/>
          <w:sz w:val="30"/>
          <w:szCs w:val="30"/>
          <w:cs/>
        </w:rPr>
        <w:t>บริษัทได้ทำสัญญาแก้ไขดอกเบ</w:t>
      </w:r>
      <w:r w:rsidR="000763D4">
        <w:rPr>
          <w:rFonts w:ascii="Angsana New" w:hAnsi="Angsana New" w:hint="cs"/>
          <w:sz w:val="30"/>
          <w:szCs w:val="30"/>
          <w:cs/>
        </w:rPr>
        <w:t>ี้</w:t>
      </w:r>
      <w:r w:rsidRPr="00974FFA">
        <w:rPr>
          <w:rFonts w:ascii="Angsana New" w:hAnsi="Angsana New" w:hint="cs"/>
          <w:sz w:val="30"/>
          <w:szCs w:val="30"/>
          <w:cs/>
        </w:rPr>
        <w:t>ยเงินกู้ย</w:t>
      </w:r>
      <w:r w:rsidR="000763D4">
        <w:rPr>
          <w:rFonts w:ascii="Angsana New" w:hAnsi="Angsana New" w:hint="cs"/>
          <w:sz w:val="30"/>
          <w:szCs w:val="30"/>
          <w:cs/>
        </w:rPr>
        <w:t>ื</w:t>
      </w:r>
      <w:r w:rsidRPr="00974FFA">
        <w:rPr>
          <w:rFonts w:ascii="Angsana New" w:hAnsi="Angsana New" w:hint="cs"/>
          <w:sz w:val="30"/>
          <w:szCs w:val="30"/>
          <w:cs/>
        </w:rPr>
        <w:t>มและให้กู้ย</w:t>
      </w:r>
      <w:r w:rsidR="000763D4">
        <w:rPr>
          <w:rFonts w:ascii="Angsana New" w:hAnsi="Angsana New" w:hint="cs"/>
          <w:sz w:val="30"/>
          <w:szCs w:val="30"/>
          <w:cs/>
        </w:rPr>
        <w:t>ื</w:t>
      </w:r>
      <w:r w:rsidRPr="00974FFA">
        <w:rPr>
          <w:rFonts w:ascii="Angsana New" w:hAnsi="Angsana New" w:hint="cs"/>
          <w:sz w:val="30"/>
          <w:szCs w:val="30"/>
          <w:cs/>
        </w:rPr>
        <w:t>มกับบริษัทย่อยตามบันทึกข้อตกลงในเดือนสิงหาคมและกันยายน</w:t>
      </w:r>
      <w:r w:rsidR="006E4BCF">
        <w:rPr>
          <w:rFonts w:ascii="Angsana New" w:hAnsi="Angsana New"/>
          <w:sz w:val="30"/>
          <w:szCs w:val="30"/>
        </w:rPr>
        <w:t xml:space="preserve"> 2563</w:t>
      </w:r>
      <w:r w:rsidRPr="00974FFA">
        <w:rPr>
          <w:rFonts w:ascii="Angsana New" w:hAnsi="Angsana New"/>
          <w:sz w:val="30"/>
          <w:szCs w:val="30"/>
          <w:cs/>
        </w:rPr>
        <w:t xml:space="preserve"> </w:t>
      </w:r>
      <w:r w:rsidRPr="00974FFA">
        <w:rPr>
          <w:rFonts w:ascii="Angsana New" w:hAnsi="Angsana New" w:hint="cs"/>
          <w:sz w:val="30"/>
          <w:szCs w:val="30"/>
          <w:cs/>
        </w:rPr>
        <w:t>โดยบริษัทและบริษัทย่อยตกลงปรับลดอัตราดอกเบี้ยเงินกู้ยืมจากบริษัทย่อย</w:t>
      </w:r>
      <w:r w:rsidRPr="00974FFA">
        <w:rPr>
          <w:rFonts w:ascii="Angsana New" w:hAnsi="Angsana New"/>
          <w:sz w:val="30"/>
          <w:szCs w:val="30"/>
          <w:cs/>
        </w:rPr>
        <w:t xml:space="preserve"> </w:t>
      </w:r>
      <w:r w:rsidRPr="00974FFA">
        <w:rPr>
          <w:rFonts w:ascii="Angsana New" w:hAnsi="Angsana New" w:hint="cs"/>
          <w:sz w:val="30"/>
          <w:szCs w:val="30"/>
          <w:cs/>
        </w:rPr>
        <w:t>เดิมร้อยละ</w:t>
      </w:r>
      <w:r w:rsidRPr="00974FFA">
        <w:rPr>
          <w:rFonts w:ascii="Angsana New" w:hAnsi="Angsana New"/>
          <w:sz w:val="30"/>
          <w:szCs w:val="30"/>
          <w:cs/>
        </w:rPr>
        <w:t xml:space="preserve"> </w:t>
      </w:r>
      <w:r w:rsidR="006E4BCF">
        <w:rPr>
          <w:rFonts w:ascii="Angsana New" w:hAnsi="Angsana New"/>
          <w:sz w:val="30"/>
          <w:szCs w:val="30"/>
        </w:rPr>
        <w:t>2.00</w:t>
      </w:r>
      <w:r w:rsidRPr="00974FFA">
        <w:rPr>
          <w:rFonts w:ascii="Angsana New" w:hAnsi="Angsana New"/>
          <w:sz w:val="30"/>
          <w:szCs w:val="30"/>
          <w:cs/>
        </w:rPr>
        <w:t xml:space="preserve"> </w:t>
      </w:r>
      <w:r w:rsidRPr="00974FFA">
        <w:rPr>
          <w:rFonts w:ascii="Angsana New" w:hAnsi="Angsana New" w:hint="cs"/>
          <w:sz w:val="30"/>
          <w:szCs w:val="30"/>
          <w:cs/>
        </w:rPr>
        <w:t>ต่อปี</w:t>
      </w:r>
      <w:r w:rsidRPr="00974FFA">
        <w:rPr>
          <w:rFonts w:ascii="Angsana New" w:hAnsi="Angsana New"/>
          <w:sz w:val="30"/>
          <w:szCs w:val="30"/>
          <w:cs/>
        </w:rPr>
        <w:t xml:space="preserve"> </w:t>
      </w:r>
      <w:r w:rsidRPr="00974FFA">
        <w:rPr>
          <w:rFonts w:ascii="Angsana New" w:hAnsi="Angsana New" w:hint="cs"/>
          <w:sz w:val="30"/>
          <w:szCs w:val="30"/>
          <w:cs/>
        </w:rPr>
        <w:t>เป็นร้อยละ</w:t>
      </w:r>
      <w:r w:rsidRPr="00974FFA">
        <w:rPr>
          <w:rFonts w:ascii="Angsana New" w:hAnsi="Angsana New"/>
          <w:sz w:val="30"/>
          <w:szCs w:val="30"/>
          <w:cs/>
        </w:rPr>
        <w:t xml:space="preserve"> </w:t>
      </w:r>
      <w:r w:rsidR="006E4BCF">
        <w:rPr>
          <w:rFonts w:ascii="Angsana New" w:hAnsi="Angsana New"/>
          <w:sz w:val="30"/>
          <w:szCs w:val="30"/>
        </w:rPr>
        <w:t>1.20</w:t>
      </w:r>
      <w:r w:rsidRPr="00974FFA">
        <w:rPr>
          <w:rFonts w:ascii="Angsana New" w:hAnsi="Angsana New"/>
          <w:sz w:val="30"/>
          <w:szCs w:val="30"/>
          <w:cs/>
        </w:rPr>
        <w:t xml:space="preserve"> </w:t>
      </w:r>
      <w:r w:rsidRPr="00974FFA">
        <w:rPr>
          <w:rFonts w:ascii="Angsana New" w:hAnsi="Angsana New" w:hint="cs"/>
          <w:sz w:val="30"/>
          <w:szCs w:val="30"/>
          <w:cs/>
        </w:rPr>
        <w:t>ต่อปี</w:t>
      </w:r>
      <w:r w:rsidRPr="00974FFA">
        <w:rPr>
          <w:rFonts w:ascii="Angsana New" w:hAnsi="Angsana New"/>
          <w:sz w:val="30"/>
          <w:szCs w:val="30"/>
          <w:cs/>
        </w:rPr>
        <w:t xml:space="preserve"> </w:t>
      </w:r>
      <w:r w:rsidRPr="00974FFA">
        <w:rPr>
          <w:rFonts w:ascii="Angsana New" w:hAnsi="Angsana New" w:hint="cs"/>
          <w:sz w:val="30"/>
          <w:szCs w:val="30"/>
          <w:cs/>
        </w:rPr>
        <w:t>และเงินให้กู้ยืมแก่บริษัทย่อย</w:t>
      </w:r>
      <w:r w:rsidRPr="00974FFA">
        <w:rPr>
          <w:rFonts w:ascii="Angsana New" w:hAnsi="Angsana New"/>
          <w:sz w:val="30"/>
          <w:szCs w:val="30"/>
          <w:cs/>
        </w:rPr>
        <w:t xml:space="preserve"> </w:t>
      </w:r>
      <w:r w:rsidRPr="00974FFA">
        <w:rPr>
          <w:rFonts w:ascii="Angsana New" w:hAnsi="Angsana New" w:hint="cs"/>
          <w:sz w:val="30"/>
          <w:szCs w:val="30"/>
          <w:cs/>
        </w:rPr>
        <w:t>เดิมร้อยละ</w:t>
      </w:r>
      <w:r w:rsidRPr="00974FFA">
        <w:rPr>
          <w:rFonts w:ascii="Angsana New" w:hAnsi="Angsana New"/>
          <w:sz w:val="30"/>
          <w:szCs w:val="30"/>
          <w:cs/>
        </w:rPr>
        <w:t xml:space="preserve"> </w:t>
      </w:r>
      <w:r w:rsidR="006E4BCF">
        <w:rPr>
          <w:rFonts w:ascii="Angsana New" w:hAnsi="Angsana New"/>
          <w:sz w:val="30"/>
          <w:szCs w:val="30"/>
        </w:rPr>
        <w:t>3.60</w:t>
      </w:r>
      <w:r w:rsidRPr="00974FFA">
        <w:rPr>
          <w:rFonts w:ascii="Angsana New" w:hAnsi="Angsana New"/>
          <w:sz w:val="30"/>
          <w:szCs w:val="30"/>
          <w:cs/>
        </w:rPr>
        <w:t xml:space="preserve"> </w:t>
      </w:r>
      <w:r w:rsidRPr="00974FFA">
        <w:rPr>
          <w:rFonts w:ascii="Angsana New" w:hAnsi="Angsana New" w:hint="cs"/>
          <w:sz w:val="30"/>
          <w:szCs w:val="30"/>
          <w:cs/>
        </w:rPr>
        <w:t>ต่อปี</w:t>
      </w:r>
      <w:r w:rsidRPr="00974FFA">
        <w:rPr>
          <w:rFonts w:ascii="Angsana New" w:hAnsi="Angsana New"/>
          <w:sz w:val="30"/>
          <w:szCs w:val="30"/>
          <w:cs/>
        </w:rPr>
        <w:t xml:space="preserve"> </w:t>
      </w:r>
      <w:r w:rsidR="004D7AD3">
        <w:rPr>
          <w:rFonts w:ascii="Angsana New" w:hAnsi="Angsana New"/>
          <w:sz w:val="30"/>
          <w:szCs w:val="30"/>
          <w:cs/>
        </w:rPr>
        <w:br/>
      </w:r>
      <w:r w:rsidRPr="00974FFA">
        <w:rPr>
          <w:rFonts w:ascii="Angsana New" w:hAnsi="Angsana New" w:hint="cs"/>
          <w:sz w:val="30"/>
          <w:szCs w:val="30"/>
          <w:cs/>
        </w:rPr>
        <w:t>เป็นร้อยละ</w:t>
      </w:r>
      <w:r w:rsidRPr="00974FFA">
        <w:rPr>
          <w:rFonts w:ascii="Angsana New" w:hAnsi="Angsana New"/>
          <w:sz w:val="30"/>
          <w:szCs w:val="30"/>
          <w:cs/>
        </w:rPr>
        <w:t xml:space="preserve"> </w:t>
      </w:r>
      <w:r w:rsidR="006E4BCF">
        <w:rPr>
          <w:rFonts w:ascii="Angsana New" w:hAnsi="Angsana New"/>
          <w:sz w:val="30"/>
          <w:szCs w:val="30"/>
        </w:rPr>
        <w:t>2.95</w:t>
      </w:r>
      <w:r w:rsidRPr="00974FFA">
        <w:rPr>
          <w:rFonts w:ascii="Angsana New" w:hAnsi="Angsana New"/>
          <w:sz w:val="30"/>
          <w:szCs w:val="30"/>
          <w:cs/>
        </w:rPr>
        <w:t xml:space="preserve"> </w:t>
      </w:r>
      <w:r w:rsidRPr="00974FFA">
        <w:rPr>
          <w:rFonts w:ascii="Angsana New" w:hAnsi="Angsana New" w:hint="cs"/>
          <w:sz w:val="30"/>
          <w:szCs w:val="30"/>
          <w:cs/>
        </w:rPr>
        <w:t>ต่อปี</w:t>
      </w:r>
      <w:r w:rsidRPr="00974FFA">
        <w:rPr>
          <w:rFonts w:ascii="Angsana New" w:hAnsi="Angsana New"/>
          <w:sz w:val="30"/>
          <w:szCs w:val="30"/>
          <w:cs/>
        </w:rPr>
        <w:t xml:space="preserve"> </w:t>
      </w:r>
      <w:r w:rsidRPr="00974FFA">
        <w:rPr>
          <w:rFonts w:ascii="Angsana New" w:hAnsi="Angsana New" w:hint="cs"/>
          <w:sz w:val="30"/>
          <w:szCs w:val="30"/>
          <w:cs/>
        </w:rPr>
        <w:t>ซึ่งมีผลตั้งแต่วันที่</w:t>
      </w:r>
      <w:r w:rsidRPr="00974FFA">
        <w:rPr>
          <w:rFonts w:ascii="Angsana New" w:hAnsi="Angsana New"/>
          <w:sz w:val="30"/>
          <w:szCs w:val="30"/>
          <w:cs/>
        </w:rPr>
        <w:t xml:space="preserve"> </w:t>
      </w:r>
      <w:r w:rsidR="00B17EE2">
        <w:rPr>
          <w:rFonts w:ascii="Angsana New" w:hAnsi="Angsana New"/>
          <w:sz w:val="30"/>
          <w:szCs w:val="30"/>
        </w:rPr>
        <w:t>1</w:t>
      </w:r>
      <w:r w:rsidRPr="00974FFA">
        <w:rPr>
          <w:rFonts w:ascii="Angsana New" w:hAnsi="Angsana New"/>
          <w:sz w:val="30"/>
          <w:szCs w:val="30"/>
          <w:cs/>
        </w:rPr>
        <w:t xml:space="preserve"> </w:t>
      </w:r>
      <w:r w:rsidRPr="00974FFA">
        <w:rPr>
          <w:rFonts w:ascii="Angsana New" w:hAnsi="Angsana New" w:hint="cs"/>
          <w:sz w:val="30"/>
          <w:szCs w:val="30"/>
          <w:cs/>
        </w:rPr>
        <w:t>สิงหาคม</w:t>
      </w:r>
      <w:r w:rsidRPr="00974FFA">
        <w:rPr>
          <w:rFonts w:ascii="Angsana New" w:hAnsi="Angsana New"/>
          <w:sz w:val="30"/>
          <w:szCs w:val="30"/>
          <w:cs/>
        </w:rPr>
        <w:t xml:space="preserve"> </w:t>
      </w:r>
      <w:r w:rsidR="006E4BCF">
        <w:rPr>
          <w:rFonts w:ascii="Angsana New" w:hAnsi="Angsana New"/>
          <w:sz w:val="30"/>
          <w:szCs w:val="30"/>
        </w:rPr>
        <w:t>2563</w:t>
      </w:r>
      <w:r w:rsidRPr="00974FFA">
        <w:rPr>
          <w:rFonts w:ascii="Angsana New" w:hAnsi="Angsana New"/>
          <w:sz w:val="30"/>
          <w:szCs w:val="30"/>
          <w:cs/>
        </w:rPr>
        <w:t xml:space="preserve"> </w:t>
      </w:r>
      <w:r w:rsidRPr="00974FFA">
        <w:rPr>
          <w:rFonts w:ascii="Angsana New" w:hAnsi="Angsana New" w:hint="cs"/>
          <w:sz w:val="30"/>
          <w:szCs w:val="30"/>
          <w:cs/>
        </w:rPr>
        <w:t>เป็นต้นไป</w:t>
      </w:r>
    </w:p>
    <w:p w14:paraId="619333F9" w14:textId="673DD350" w:rsidR="001D3B85" w:rsidRDefault="001D3B85" w:rsidP="00974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F660CF8" w14:textId="543AA10F" w:rsidR="00F94013" w:rsidRPr="00E11762" w:rsidRDefault="00F94013" w:rsidP="00F940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C5210">
        <w:rPr>
          <w:rFonts w:ascii="Angsana New" w:hAnsi="Angsana New" w:hint="cs"/>
          <w:sz w:val="30"/>
          <w:szCs w:val="30"/>
          <w:cs/>
        </w:rPr>
        <w:t>บริษัทได้ทำบันทึกข้อตกลงกับบริษัทย่อย เพื่อช่วยบรรเทาผลกระทบจากสถานการณ์</w:t>
      </w:r>
      <w:r w:rsidRPr="00BC5210">
        <w:rPr>
          <w:rFonts w:ascii="Angsana New" w:hAnsi="Angsana New" w:hint="cs"/>
          <w:sz w:val="30"/>
          <w:szCs w:val="30"/>
          <w:cs/>
          <w:lang w:eastAsia="zh-CN"/>
        </w:rPr>
        <w:t>การแพร่ระบาดของโรค</w:t>
      </w:r>
      <w:r w:rsidRPr="00BC5210">
        <w:rPr>
          <w:rFonts w:ascii="Angsana New" w:hAnsi="Angsana New" w:hint="cs"/>
          <w:sz w:val="30"/>
          <w:szCs w:val="30"/>
          <w:cs/>
        </w:rPr>
        <w:t xml:space="preserve">ติดเชื้อไวรัสโคโรนา </w:t>
      </w:r>
      <w:r w:rsidRPr="00BC5210">
        <w:rPr>
          <w:rFonts w:ascii="Angsana New" w:hAnsi="Angsana New"/>
          <w:sz w:val="30"/>
          <w:szCs w:val="30"/>
        </w:rPr>
        <w:t xml:space="preserve">2019 </w:t>
      </w:r>
      <w:r w:rsidRPr="00BC5210">
        <w:rPr>
          <w:rFonts w:ascii="Angsana New" w:hAnsi="Angsana New" w:hint="cs"/>
          <w:sz w:val="30"/>
          <w:szCs w:val="30"/>
          <w:cs/>
        </w:rPr>
        <w:t>โดยปรับลดอัตราดอกเบี้ยตามสัดส่วนของผลกระทบที่บริษัทย่อย ได้รับในระหว่างช่วงเดือนมีนาคมถึง</w:t>
      </w:r>
      <w:r w:rsidR="004A6F30">
        <w:rPr>
          <w:rFonts w:ascii="Angsana New" w:hAnsi="Angsana New" w:hint="cs"/>
          <w:sz w:val="30"/>
          <w:szCs w:val="30"/>
          <w:cs/>
        </w:rPr>
        <w:t>เดือน</w:t>
      </w:r>
      <w:r w:rsidRPr="00BC521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BC5210">
        <w:rPr>
          <w:rFonts w:ascii="Angsana New" w:hAnsi="Angsana New"/>
          <w:sz w:val="30"/>
          <w:szCs w:val="30"/>
        </w:rPr>
        <w:t xml:space="preserve">2563 </w:t>
      </w:r>
      <w:r w:rsidRPr="00BC5210">
        <w:rPr>
          <w:rFonts w:ascii="Angsana New" w:hAnsi="Angsana New" w:hint="cs"/>
          <w:sz w:val="30"/>
          <w:szCs w:val="30"/>
          <w:cs/>
        </w:rPr>
        <w:t>โดยอัตราดอกเบี้ยหลังปรับลดอยู่ที่ร้อยละ</w:t>
      </w:r>
      <w:r w:rsidRPr="00BC5210">
        <w:rPr>
          <w:rFonts w:ascii="Angsana New" w:hAnsi="Angsana New"/>
          <w:sz w:val="30"/>
          <w:szCs w:val="30"/>
        </w:rPr>
        <w:t xml:space="preserve">1.25 - 2.95 </w:t>
      </w:r>
      <w:r w:rsidRPr="00BC5210">
        <w:rPr>
          <w:rFonts w:ascii="Angsana New" w:hAnsi="Angsana New" w:hint="cs"/>
          <w:sz w:val="30"/>
          <w:szCs w:val="30"/>
          <w:cs/>
        </w:rPr>
        <w:t>ต่อปี และมีการยกเว้นดอกเบี้ยให้บริษัทย่อยบางราย</w:t>
      </w:r>
    </w:p>
    <w:p w14:paraId="20901DF3" w14:textId="77777777" w:rsidR="00D775C4" w:rsidRPr="00D41D27" w:rsidRDefault="00D775C4" w:rsidP="00966F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  <w:cs/>
        </w:rPr>
      </w:pPr>
    </w:p>
    <w:p w14:paraId="789468FF" w14:textId="569EFC66" w:rsidR="00431CF7" w:rsidRDefault="00D775C4" w:rsidP="00F940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EB6AE0" w:rsidRPr="00E11762">
        <w:rPr>
          <w:rFonts w:ascii="Angsana New" w:hAnsi="Angsana New"/>
          <w:sz w:val="30"/>
          <w:szCs w:val="30"/>
        </w:rPr>
        <w:t xml:space="preserve">24 </w:t>
      </w:r>
      <w:r w:rsidR="00EB6AE0" w:rsidRPr="00E11762">
        <w:rPr>
          <w:rFonts w:ascii="Angsana New" w:hAnsi="Angsana New" w:hint="cs"/>
          <w:sz w:val="30"/>
          <w:szCs w:val="30"/>
          <w:cs/>
        </w:rPr>
        <w:t>ธันวาคม</w:t>
      </w:r>
      <w:r w:rsidRPr="00E11762">
        <w:rPr>
          <w:rFonts w:ascii="Angsana New" w:hAnsi="Angsana New" w:hint="cs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</w:rPr>
        <w:t xml:space="preserve">2563 </w:t>
      </w:r>
      <w:r w:rsidRPr="00E11762">
        <w:rPr>
          <w:rFonts w:ascii="Angsana New" w:hAnsi="Angsana New" w:hint="cs"/>
          <w:sz w:val="30"/>
          <w:szCs w:val="30"/>
          <w:cs/>
        </w:rPr>
        <w:t xml:space="preserve">บริษัทได้ออกหนังสือไม่เรียกชำระคืนเงินให้กู้ยืมจากบริษัทย่อยทั้งหมด </w:t>
      </w:r>
      <w:r w:rsidRPr="00E11762">
        <w:rPr>
          <w:rFonts w:ascii="Angsana New" w:hAnsi="Angsana New"/>
          <w:sz w:val="30"/>
          <w:szCs w:val="30"/>
        </w:rPr>
        <w:t>5</w:t>
      </w:r>
      <w:r w:rsidR="00406CB4">
        <w:rPr>
          <w:rFonts w:ascii="Angsana New" w:hAnsi="Angsana New"/>
          <w:sz w:val="30"/>
          <w:szCs w:val="30"/>
        </w:rPr>
        <w:t>4</w:t>
      </w:r>
      <w:r w:rsidRPr="00E11762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Pr="00E11762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 xml:space="preserve">ภายในรอบระยะเวลา </w:t>
      </w:r>
      <w:r w:rsidRPr="00E11762">
        <w:rPr>
          <w:rFonts w:ascii="Angsana New" w:hAnsi="Angsana New"/>
          <w:sz w:val="30"/>
          <w:szCs w:val="30"/>
        </w:rPr>
        <w:t xml:space="preserve">12 </w:t>
      </w:r>
      <w:r w:rsidRPr="00E11762">
        <w:rPr>
          <w:rFonts w:ascii="Angsana New" w:hAnsi="Angsana New" w:hint="cs"/>
          <w:sz w:val="30"/>
          <w:szCs w:val="30"/>
          <w:cs/>
        </w:rPr>
        <w:t xml:space="preserve">เดือน เงินให้กู้ยืมดังกล่าวถูกจัดประเภทเป็นสินทรัพย์ไม่หมุนเวียน ณ วันที่ </w:t>
      </w:r>
      <w:r w:rsidRPr="00E11762">
        <w:rPr>
          <w:rFonts w:ascii="Angsana New" w:hAnsi="Angsana New"/>
          <w:sz w:val="30"/>
          <w:szCs w:val="30"/>
        </w:rPr>
        <w:t>3</w:t>
      </w:r>
      <w:r w:rsidR="009816BA" w:rsidRPr="00E11762">
        <w:rPr>
          <w:rFonts w:ascii="Angsana New" w:hAnsi="Angsana New"/>
          <w:sz w:val="30"/>
          <w:szCs w:val="30"/>
        </w:rPr>
        <w:t>1</w:t>
      </w:r>
      <w:r w:rsidRPr="00E11762">
        <w:rPr>
          <w:rFonts w:ascii="Angsana New" w:hAnsi="Angsana New"/>
          <w:sz w:val="30"/>
          <w:szCs w:val="30"/>
        </w:rPr>
        <w:t xml:space="preserve"> </w:t>
      </w:r>
      <w:r w:rsidR="009816BA" w:rsidRPr="00E11762">
        <w:rPr>
          <w:rFonts w:ascii="Angsana New" w:hAnsi="Angsana New" w:hint="cs"/>
          <w:sz w:val="30"/>
          <w:szCs w:val="30"/>
          <w:cs/>
        </w:rPr>
        <w:t>ธันวาคม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</w:rPr>
        <w:t>2563</w:t>
      </w:r>
    </w:p>
    <w:p w14:paraId="123886CB" w14:textId="77777777" w:rsidR="006E4BCF" w:rsidRPr="009A5BBF" w:rsidRDefault="006E4BCF" w:rsidP="00F940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2B7E2633" w14:textId="09280F4C" w:rsidR="00D775C4" w:rsidRPr="00E11762" w:rsidRDefault="00D775C4" w:rsidP="00D77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22" w:name="_Hlk39157035"/>
      <w:bookmarkEnd w:id="21"/>
      <w:r w:rsidRPr="00E11762">
        <w:rPr>
          <w:rFonts w:ascii="Angsana New" w:hAnsi="Angsana New" w:hint="cs"/>
          <w:sz w:val="30"/>
          <w:szCs w:val="30"/>
          <w:cs/>
        </w:rPr>
        <w:t>บริษัทย่อยที่ถูกซื้อโดยกลุ่มบริษัทในระหว่าง</w:t>
      </w:r>
      <w:r w:rsidR="00F94013">
        <w:rPr>
          <w:rFonts w:ascii="Angsana New" w:hAnsi="Angsana New" w:hint="cs"/>
          <w:sz w:val="30"/>
          <w:szCs w:val="30"/>
          <w:cs/>
        </w:rPr>
        <w:t>ปี</w:t>
      </w:r>
      <w:r w:rsidRPr="00E11762">
        <w:rPr>
          <w:rFonts w:ascii="Angsana New" w:hAnsi="Angsana New" w:hint="cs"/>
          <w:sz w:val="30"/>
          <w:szCs w:val="30"/>
          <w:cs/>
        </w:rPr>
        <w:t>หลายแห่ง เดิมมี</w:t>
      </w:r>
      <w:r w:rsidRPr="00E11762">
        <w:rPr>
          <w:rFonts w:ascii="Angsana New" w:hAnsi="Angsana New"/>
          <w:sz w:val="30"/>
          <w:szCs w:val="30"/>
          <w:cs/>
        </w:rPr>
        <w:t>สัญญาเงินกู้ยืมจาก</w:t>
      </w:r>
      <w:r w:rsidRPr="00E11762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บริษัท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ทีซีซี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แอสเสท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เวิรด์</w:t>
      </w:r>
      <w:r w:rsidR="00406CB4">
        <w:rPr>
          <w:rFonts w:ascii="Angsana New" w:hAnsi="Angsana New"/>
          <w:sz w:val="30"/>
          <w:szCs w:val="30"/>
        </w:rPr>
        <w:br/>
      </w:r>
      <w:r w:rsidRPr="00E11762">
        <w:rPr>
          <w:rFonts w:ascii="Angsana New" w:hAnsi="Angsana New" w:hint="cs"/>
          <w:sz w:val="30"/>
          <w:szCs w:val="30"/>
          <w:cs/>
        </w:rPr>
        <w:t>คอร์ปอเรชั่น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จำกัด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ซึ่งเป็นกิจการที่เกี่ยวข้องกัน</w:t>
      </w:r>
      <w:r w:rsidRPr="00E11762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/>
          <w:sz w:val="30"/>
          <w:szCs w:val="30"/>
          <w:cs/>
        </w:rPr>
        <w:t xml:space="preserve">ในรูปแบบตั๋วสัญญาใช้เงิน มีอัตราดอกเบี้ยร้อยละ </w:t>
      </w:r>
      <w:r w:rsidRPr="00E11762">
        <w:rPr>
          <w:rFonts w:ascii="Angsana New" w:hAnsi="Angsana New"/>
          <w:sz w:val="30"/>
          <w:szCs w:val="30"/>
        </w:rPr>
        <w:t xml:space="preserve">3.70 - 4.00 </w:t>
      </w:r>
      <w:r w:rsidRPr="00E11762">
        <w:rPr>
          <w:rFonts w:ascii="Angsana New" w:hAnsi="Angsana New"/>
          <w:sz w:val="30"/>
          <w:szCs w:val="30"/>
          <w:cs/>
        </w:rPr>
        <w:t>ต่อปี</w:t>
      </w:r>
      <w:r w:rsidRPr="00E11762">
        <w:rPr>
          <w:rFonts w:ascii="Angsana New" w:hAnsi="Angsana New" w:hint="cs"/>
          <w:sz w:val="30"/>
          <w:szCs w:val="30"/>
          <w:cs/>
        </w:rPr>
        <w:t xml:space="preserve">เงินกู้ยืมดังกล่าวจ่ายชำระคืนทั้งจำนวนแล้วในเดือนมกราคม </w:t>
      </w:r>
      <w:r w:rsidRPr="00E11762">
        <w:rPr>
          <w:rFonts w:ascii="Angsana New" w:hAnsi="Angsana New"/>
          <w:sz w:val="30"/>
          <w:szCs w:val="30"/>
        </w:rPr>
        <w:t>2563</w:t>
      </w:r>
    </w:p>
    <w:bookmarkEnd w:id="22"/>
    <w:p w14:paraId="66323D5A" w14:textId="77777777" w:rsidR="00D47216" w:rsidRPr="00D41D27" w:rsidRDefault="00D47216" w:rsidP="00171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5F19BB5" w14:textId="2627F6C2" w:rsidR="00171D04" w:rsidRPr="00E11762" w:rsidRDefault="00171D04" w:rsidP="00171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1176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ภาระผูกพันที่มีกับบุคคลหรือกิจการที่เกี่ยวข้องกัน</w:t>
      </w:r>
    </w:p>
    <w:p w14:paraId="20EF3125" w14:textId="77777777" w:rsidR="00171D04" w:rsidRPr="00D41D27" w:rsidRDefault="00171D04" w:rsidP="00171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76"/>
        <w:gridCol w:w="1105"/>
        <w:gridCol w:w="272"/>
        <w:gridCol w:w="1237"/>
        <w:gridCol w:w="272"/>
        <w:gridCol w:w="1170"/>
        <w:gridCol w:w="252"/>
        <w:gridCol w:w="1096"/>
      </w:tblGrid>
      <w:tr w:rsidR="00171D04" w:rsidRPr="00E11762" w14:paraId="7E79FC01" w14:textId="77777777" w:rsidTr="00774692">
        <w:trPr>
          <w:cantSplit/>
          <w:trHeight w:val="420"/>
          <w:tblHeader/>
        </w:trPr>
        <w:tc>
          <w:tcPr>
            <w:tcW w:w="2057" w:type="pct"/>
          </w:tcPr>
          <w:p w14:paraId="133D095F" w14:textId="77777777" w:rsidR="00171D04" w:rsidRPr="00E11762" w:rsidRDefault="00171D04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4" w:type="pct"/>
            <w:gridSpan w:val="3"/>
          </w:tcPr>
          <w:p w14:paraId="279D4C71" w14:textId="77777777" w:rsidR="00171D04" w:rsidRPr="00E11762" w:rsidRDefault="00171D04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588A571A" w14:textId="77777777" w:rsidR="00171D04" w:rsidRPr="00E11762" w:rsidRDefault="00171D04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14:paraId="4E3C684C" w14:textId="77777777" w:rsidR="00171D04" w:rsidRPr="00E11762" w:rsidRDefault="00171D04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0885" w:rsidRPr="00E11762" w14:paraId="29F1A1EE" w14:textId="77777777" w:rsidTr="00774692">
        <w:trPr>
          <w:cantSplit/>
          <w:trHeight w:val="420"/>
          <w:tblHeader/>
        </w:trPr>
        <w:tc>
          <w:tcPr>
            <w:tcW w:w="2057" w:type="pct"/>
          </w:tcPr>
          <w:p w14:paraId="28C5AEBF" w14:textId="77777777" w:rsidR="004E0885" w:rsidRPr="00E11762" w:rsidRDefault="004E0885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42CD9CF2" w14:textId="61EB0428" w:rsidR="004E0885" w:rsidRPr="00E11762" w:rsidRDefault="004E0885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  <w:vAlign w:val="bottom"/>
          </w:tcPr>
          <w:p w14:paraId="650AB54C" w14:textId="77777777" w:rsidR="004E0885" w:rsidRPr="00E11762" w:rsidRDefault="004E0885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66DA0617" w14:textId="21AACE91" w:rsidR="004E0885" w:rsidRPr="00E11762" w:rsidRDefault="004E0885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</w:tcPr>
          <w:p w14:paraId="55288642" w14:textId="77777777" w:rsidR="004E0885" w:rsidRPr="00E11762" w:rsidRDefault="004E0885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0EB36D05" w14:textId="1B7D8D6B" w:rsidR="004E0885" w:rsidRPr="00E11762" w:rsidRDefault="004E0885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7" w:type="pct"/>
            <w:vAlign w:val="bottom"/>
          </w:tcPr>
          <w:p w14:paraId="146A0088" w14:textId="77777777" w:rsidR="004E0885" w:rsidRPr="00E11762" w:rsidRDefault="004E0885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41A31F39" w14:textId="3158D1EE" w:rsidR="004E0885" w:rsidRPr="00E11762" w:rsidRDefault="004E0885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C61EF" w:rsidRPr="00E11762" w14:paraId="2E83AC95" w14:textId="77777777" w:rsidTr="00774692">
        <w:trPr>
          <w:cantSplit/>
          <w:trHeight w:val="420"/>
          <w:tblHeader/>
        </w:trPr>
        <w:tc>
          <w:tcPr>
            <w:tcW w:w="2057" w:type="pct"/>
          </w:tcPr>
          <w:p w14:paraId="35DDE13B" w14:textId="77777777" w:rsidR="007C61EF" w:rsidRPr="00E11762" w:rsidRDefault="007C61EF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1C167000" w14:textId="77777777" w:rsidR="007C61EF" w:rsidRPr="00E11762" w:rsidRDefault="007C61EF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23D36221" w14:textId="77777777" w:rsidR="007C61EF" w:rsidRPr="00E11762" w:rsidRDefault="007C61EF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7F685351" w14:textId="77777777" w:rsidR="007C61EF" w:rsidRPr="00E11762" w:rsidRDefault="007C61EF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48" w:type="pct"/>
          </w:tcPr>
          <w:p w14:paraId="605147A1" w14:textId="77777777" w:rsidR="007C61EF" w:rsidRPr="00E11762" w:rsidRDefault="007C61EF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2935D969" w14:textId="77777777" w:rsidR="007C61EF" w:rsidRPr="00E11762" w:rsidRDefault="007C61EF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vAlign w:val="bottom"/>
          </w:tcPr>
          <w:p w14:paraId="11E25688" w14:textId="77777777" w:rsidR="007C61EF" w:rsidRPr="00E11762" w:rsidRDefault="007C61EF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331E5A87" w14:textId="77777777" w:rsidR="007C61EF" w:rsidRPr="00E11762" w:rsidRDefault="007C61EF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1D04" w:rsidRPr="00E11762" w14:paraId="30C4B6D8" w14:textId="77777777" w:rsidTr="00774692">
        <w:trPr>
          <w:cantSplit/>
          <w:trHeight w:val="420"/>
          <w:tblHeader/>
        </w:trPr>
        <w:tc>
          <w:tcPr>
            <w:tcW w:w="2057" w:type="pct"/>
          </w:tcPr>
          <w:p w14:paraId="0C80AB2C" w14:textId="77777777" w:rsidR="00171D04" w:rsidRPr="00E11762" w:rsidRDefault="00171D04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3" w:type="pct"/>
            <w:gridSpan w:val="7"/>
          </w:tcPr>
          <w:p w14:paraId="3F335EB2" w14:textId="77777777" w:rsidR="00171D04" w:rsidRPr="00E11762" w:rsidRDefault="00171D04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61EF" w:rsidRPr="00E11762" w14:paraId="1054923D" w14:textId="77777777" w:rsidTr="009B40A4">
        <w:trPr>
          <w:trHeight w:val="420"/>
        </w:trPr>
        <w:tc>
          <w:tcPr>
            <w:tcW w:w="2057" w:type="pct"/>
          </w:tcPr>
          <w:p w14:paraId="05A750B1" w14:textId="77777777" w:rsidR="00171D04" w:rsidRPr="00E11762" w:rsidRDefault="00171D04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02" w:type="pct"/>
          </w:tcPr>
          <w:p w14:paraId="7ECF5011" w14:textId="77777777" w:rsidR="00171D04" w:rsidRPr="00E11762" w:rsidRDefault="00171D04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23F9E19" w14:textId="77777777" w:rsidR="00171D04" w:rsidRPr="00E11762" w:rsidRDefault="00171D04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0DA12417" w14:textId="77777777" w:rsidR="00171D04" w:rsidRPr="00E11762" w:rsidRDefault="00171D04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9F23555" w14:textId="77777777" w:rsidR="00171D04" w:rsidRPr="00E11762" w:rsidRDefault="00171D04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BF4F9CF" w14:textId="77777777" w:rsidR="00171D04" w:rsidRPr="00E11762" w:rsidRDefault="00171D04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602064D2" w14:textId="77777777" w:rsidR="00171D04" w:rsidRPr="00E11762" w:rsidRDefault="00171D04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5C8B856" w14:textId="77777777" w:rsidR="00171D04" w:rsidRPr="00E11762" w:rsidRDefault="00171D04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61EF" w:rsidRPr="00E11762" w14:paraId="7568B628" w14:textId="77777777" w:rsidTr="009B40A4">
        <w:trPr>
          <w:trHeight w:val="420"/>
        </w:trPr>
        <w:tc>
          <w:tcPr>
            <w:tcW w:w="2057" w:type="pct"/>
          </w:tcPr>
          <w:p w14:paraId="177ADD38" w14:textId="77777777" w:rsidR="00171D04" w:rsidRPr="00E11762" w:rsidRDefault="00171D04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117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02" w:type="pct"/>
          </w:tcPr>
          <w:p w14:paraId="5F856384" w14:textId="77777777" w:rsidR="00171D04" w:rsidRPr="00E11762" w:rsidRDefault="00171D04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B47A54F" w14:textId="77777777" w:rsidR="00171D04" w:rsidRPr="00E11762" w:rsidRDefault="00171D04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269D7FD3" w14:textId="77777777" w:rsidR="00171D04" w:rsidRPr="00E11762" w:rsidRDefault="00171D04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33D7701" w14:textId="77777777" w:rsidR="00171D04" w:rsidRPr="00E11762" w:rsidRDefault="00171D04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680B216D" w14:textId="77777777" w:rsidR="00171D04" w:rsidRPr="00E11762" w:rsidRDefault="00171D04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0E0E380E" w14:textId="77777777" w:rsidR="00171D04" w:rsidRPr="00E11762" w:rsidRDefault="00171D04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2893951" w14:textId="77777777" w:rsidR="00171D04" w:rsidRPr="00E11762" w:rsidRDefault="00171D04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7F1D" w:rsidRPr="00E11762" w14:paraId="0AC6A273" w14:textId="77777777" w:rsidTr="00966F35">
        <w:trPr>
          <w:trHeight w:val="420"/>
        </w:trPr>
        <w:tc>
          <w:tcPr>
            <w:tcW w:w="2057" w:type="pct"/>
          </w:tcPr>
          <w:p w14:paraId="4D2125A6" w14:textId="19305F02" w:rsidR="00EB7F1D" w:rsidRPr="00E11762" w:rsidRDefault="00EB7F1D" w:rsidP="00EB7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งานระบบ</w:t>
            </w:r>
          </w:p>
        </w:tc>
        <w:tc>
          <w:tcPr>
            <w:tcW w:w="602" w:type="pct"/>
            <w:shd w:val="clear" w:color="auto" w:fill="FFFFFF"/>
          </w:tcPr>
          <w:p w14:paraId="0BAE3ABB" w14:textId="1473ADB7" w:rsidR="00EB7F1D" w:rsidRPr="00E11762" w:rsidRDefault="00EB7F1D" w:rsidP="00EB7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0" w:firstLine="600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BC5210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48" w:type="pct"/>
          </w:tcPr>
          <w:p w14:paraId="360FE137" w14:textId="77777777" w:rsidR="00EB7F1D" w:rsidRPr="00E11762" w:rsidRDefault="00EB7F1D" w:rsidP="00EB7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1A3FC72F" w14:textId="6FB9896B" w:rsidR="00EB7F1D" w:rsidRPr="00E11762" w:rsidRDefault="00EB7F1D" w:rsidP="00EB7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2,267</w:t>
            </w:r>
          </w:p>
        </w:tc>
        <w:tc>
          <w:tcPr>
            <w:tcW w:w="148" w:type="pct"/>
          </w:tcPr>
          <w:p w14:paraId="1BC92580" w14:textId="77777777" w:rsidR="00EB7F1D" w:rsidRPr="00E11762" w:rsidRDefault="00EB7F1D" w:rsidP="00EB7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EB067A9" w14:textId="1F24ABA0" w:rsidR="00EB7F1D" w:rsidRPr="00E11762" w:rsidRDefault="00EB7F1D" w:rsidP="00EB7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20856ECD" w14:textId="77777777" w:rsidR="00EB7F1D" w:rsidRPr="00E11762" w:rsidRDefault="00EB7F1D" w:rsidP="00EB7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9F86EFD" w14:textId="2CFA49B4" w:rsidR="00EB7F1D" w:rsidRPr="00E11762" w:rsidRDefault="00EB7F1D" w:rsidP="00EB7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0475" w:rsidRPr="00E11762" w14:paraId="603A2847" w14:textId="77777777" w:rsidTr="00966F35">
        <w:trPr>
          <w:trHeight w:val="420"/>
        </w:trPr>
        <w:tc>
          <w:tcPr>
            <w:tcW w:w="2057" w:type="pct"/>
          </w:tcPr>
          <w:p w14:paraId="260F736D" w14:textId="5F3E3D48" w:rsidR="00D90475" w:rsidRPr="00BC5210" w:rsidRDefault="00D90475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5210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FFFFFF"/>
          </w:tcPr>
          <w:p w14:paraId="39CBE727" w14:textId="79ACC136" w:rsidR="00D90475" w:rsidRPr="00BC5210" w:rsidRDefault="0019316F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C5210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48" w:type="pct"/>
          </w:tcPr>
          <w:p w14:paraId="5E6F92BE" w14:textId="77777777" w:rsidR="00D90475" w:rsidRPr="00BC5210" w:rsidRDefault="00D90475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795D591D" w14:textId="71C1DDDA" w:rsidR="00D90475" w:rsidRPr="00BC5210" w:rsidRDefault="00D90475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C5210">
              <w:rPr>
                <w:rFonts w:ascii="Angsana New" w:hAnsi="Angsana New"/>
                <w:sz w:val="30"/>
                <w:szCs w:val="30"/>
              </w:rPr>
              <w:t>10,096</w:t>
            </w:r>
          </w:p>
        </w:tc>
        <w:tc>
          <w:tcPr>
            <w:tcW w:w="148" w:type="pct"/>
          </w:tcPr>
          <w:p w14:paraId="0D30A26D" w14:textId="77777777" w:rsidR="00D90475" w:rsidRPr="00BC5210" w:rsidRDefault="00D90475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1DD3F0DD" w14:textId="052AF63E" w:rsidR="00D90475" w:rsidRPr="00BC5210" w:rsidRDefault="00D90475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C5210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7" w:type="pct"/>
          </w:tcPr>
          <w:p w14:paraId="66CC09C7" w14:textId="77777777" w:rsidR="00D90475" w:rsidRPr="00BC5210" w:rsidRDefault="00D90475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3C9FF9AD" w14:textId="3568E736" w:rsidR="00D90475" w:rsidRPr="00E11762" w:rsidRDefault="00D90475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</w:tr>
      <w:tr w:rsidR="00D90475" w:rsidRPr="00E11762" w14:paraId="52C7D31D" w14:textId="77777777" w:rsidTr="00966F35">
        <w:trPr>
          <w:trHeight w:val="420"/>
        </w:trPr>
        <w:tc>
          <w:tcPr>
            <w:tcW w:w="2057" w:type="pct"/>
          </w:tcPr>
          <w:p w14:paraId="3BEEC892" w14:textId="475FD213" w:rsidR="00D90475" w:rsidRPr="00BC5210" w:rsidRDefault="00D90475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100" w:beforeAutospacing="1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C52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29166EC" w14:textId="2485B7DE" w:rsidR="00D90475" w:rsidRPr="00BC5210" w:rsidRDefault="0019316F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before="100" w:beforeAutospacing="1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5210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48" w:type="pct"/>
          </w:tcPr>
          <w:p w14:paraId="2F265C6E" w14:textId="77777777" w:rsidR="00D90475" w:rsidRPr="00BC5210" w:rsidRDefault="00D90475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0"/>
              </w:tabs>
              <w:spacing w:before="100" w:beforeAutospacing="1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6DB4A2A1" w14:textId="420AF7CC" w:rsidR="00D90475" w:rsidRPr="00BC5210" w:rsidRDefault="00D90475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before="100" w:beforeAutospacing="1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5210">
              <w:rPr>
                <w:rFonts w:ascii="Angsana New" w:hAnsi="Angsana New"/>
                <w:b/>
                <w:bCs/>
                <w:sz w:val="30"/>
                <w:szCs w:val="30"/>
              </w:rPr>
              <w:t>12,363</w:t>
            </w:r>
          </w:p>
        </w:tc>
        <w:tc>
          <w:tcPr>
            <w:tcW w:w="148" w:type="pct"/>
          </w:tcPr>
          <w:p w14:paraId="45CFDCF2" w14:textId="77777777" w:rsidR="00D90475" w:rsidRPr="00BC5210" w:rsidRDefault="00D90475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0"/>
              </w:tabs>
              <w:spacing w:before="100" w:beforeAutospacing="1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525BFD77" w14:textId="5C354A2A" w:rsidR="00D90475" w:rsidRPr="00BC5210" w:rsidRDefault="00D90475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before="100" w:beforeAutospacing="1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521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2E1797FF" w14:textId="77777777" w:rsidR="00D90475" w:rsidRPr="00BC5210" w:rsidRDefault="00D90475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before="100" w:beforeAutospacing="1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5A2EDC57" w14:textId="26A7F746" w:rsidR="00D90475" w:rsidRPr="00E11762" w:rsidRDefault="00D90475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before="100" w:beforeAutospacing="1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41D27" w:rsidRPr="00E11762" w14:paraId="1EBDFB98" w14:textId="77777777" w:rsidTr="00D41D27">
        <w:trPr>
          <w:trHeight w:val="420"/>
        </w:trPr>
        <w:tc>
          <w:tcPr>
            <w:tcW w:w="5000" w:type="pct"/>
            <w:gridSpan w:val="8"/>
          </w:tcPr>
          <w:p w14:paraId="067056C8" w14:textId="303DE72D" w:rsidR="00D41D27" w:rsidRPr="00E11762" w:rsidRDefault="00D41D27" w:rsidP="00D7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</w:tr>
      <w:tr w:rsidR="00D65149" w:rsidRPr="00E11762" w14:paraId="69B05565" w14:textId="77777777" w:rsidTr="00214B08">
        <w:trPr>
          <w:trHeight w:val="420"/>
        </w:trPr>
        <w:tc>
          <w:tcPr>
            <w:tcW w:w="2057" w:type="pct"/>
          </w:tcPr>
          <w:p w14:paraId="78CECE10" w14:textId="6DE1D40B" w:rsidR="00D65149" w:rsidRPr="00E11762" w:rsidRDefault="00D65149" w:rsidP="00D65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602" w:type="pct"/>
            <w:tcBorders>
              <w:bottom w:val="double" w:sz="4" w:space="0" w:color="auto"/>
            </w:tcBorders>
            <w:shd w:val="clear" w:color="auto" w:fill="auto"/>
          </w:tcPr>
          <w:p w14:paraId="30C43A71" w14:textId="362993BB" w:rsidR="00D65149" w:rsidRPr="006F4835" w:rsidRDefault="008028EC" w:rsidP="00D65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181,2</w:t>
            </w:r>
            <w:r w:rsidR="009F29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148" w:type="pct"/>
          </w:tcPr>
          <w:p w14:paraId="7302D9FD" w14:textId="77777777" w:rsidR="00D65149" w:rsidRPr="006F4835" w:rsidRDefault="00D65149" w:rsidP="00D65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4F71B00D" w14:textId="2CF076D8" w:rsidR="00D65149" w:rsidRPr="006F4835" w:rsidRDefault="00C41CAB" w:rsidP="00D65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2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162,015</w:t>
            </w:r>
          </w:p>
        </w:tc>
        <w:tc>
          <w:tcPr>
            <w:tcW w:w="148" w:type="pct"/>
          </w:tcPr>
          <w:p w14:paraId="577BC75A" w14:textId="77777777" w:rsidR="00D65149" w:rsidRPr="006F4835" w:rsidRDefault="00D65149" w:rsidP="00D65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429B9F5D" w14:textId="50FC730D" w:rsidR="00D65149" w:rsidRPr="006F4835" w:rsidRDefault="00D65149" w:rsidP="00D65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94,372</w:t>
            </w:r>
          </w:p>
        </w:tc>
        <w:tc>
          <w:tcPr>
            <w:tcW w:w="137" w:type="pct"/>
          </w:tcPr>
          <w:p w14:paraId="673D7A31" w14:textId="77777777" w:rsidR="00D65149" w:rsidRPr="006F4835" w:rsidRDefault="00D65149" w:rsidP="00D65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3C85879D" w14:textId="7FD6931C" w:rsidR="00D65149" w:rsidRPr="006F4835" w:rsidRDefault="00D65149" w:rsidP="00D65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88,350</w:t>
            </w:r>
          </w:p>
        </w:tc>
      </w:tr>
      <w:bookmarkEnd w:id="17"/>
    </w:tbl>
    <w:p w14:paraId="5B630259" w14:textId="77777777" w:rsidR="001D3B85" w:rsidRDefault="001D3B85" w:rsidP="006A4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</w:rPr>
      </w:pPr>
    </w:p>
    <w:p w14:paraId="40110D21" w14:textId="77777777" w:rsidR="008A5A44" w:rsidRDefault="008A5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9D9FA88" w14:textId="1DB4E710" w:rsidR="00991C18" w:rsidRPr="00E11762" w:rsidRDefault="00991C18" w:rsidP="00C9702A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11762">
        <w:rPr>
          <w:rFonts w:ascii="Angsana New" w:hAnsi="Angsana New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6A6D284B" w14:textId="77777777" w:rsidR="00991C18" w:rsidRPr="00E11762" w:rsidRDefault="00991C18" w:rsidP="00D76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62"/>
        <w:gridCol w:w="1170"/>
        <w:gridCol w:w="270"/>
        <w:gridCol w:w="1260"/>
        <w:gridCol w:w="270"/>
        <w:gridCol w:w="1080"/>
        <w:gridCol w:w="270"/>
        <w:gridCol w:w="1080"/>
      </w:tblGrid>
      <w:tr w:rsidR="006029FC" w:rsidRPr="00E11762" w14:paraId="6E9EA955" w14:textId="77777777" w:rsidTr="001353DD">
        <w:tc>
          <w:tcPr>
            <w:tcW w:w="3762" w:type="dxa"/>
          </w:tcPr>
          <w:p w14:paraId="78AFACDE" w14:textId="77777777" w:rsidR="006029FC" w:rsidRPr="00E11762" w:rsidRDefault="006029FC" w:rsidP="006029FC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0687C8DF" w14:textId="77777777" w:rsidR="006029FC" w:rsidRPr="00E11762" w:rsidRDefault="006029FC" w:rsidP="006029F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231CF2E" w14:textId="77777777" w:rsidR="006029FC" w:rsidRPr="00E11762" w:rsidRDefault="006029FC" w:rsidP="006029FC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BE5EC14" w14:textId="77777777" w:rsidR="006029FC" w:rsidRPr="00E11762" w:rsidRDefault="006029FC" w:rsidP="006029F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E11762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95134C" w:rsidRPr="00E11762" w14:paraId="55601D2E" w14:textId="77777777" w:rsidTr="001353DD">
        <w:tc>
          <w:tcPr>
            <w:tcW w:w="3762" w:type="dxa"/>
          </w:tcPr>
          <w:p w14:paraId="57D31BA3" w14:textId="77777777" w:rsidR="0095134C" w:rsidRPr="00E11762" w:rsidRDefault="0095134C" w:rsidP="0095134C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D81C7F" w14:textId="4A532B36" w:rsidR="0095134C" w:rsidRPr="00E11762" w:rsidRDefault="0095134C" w:rsidP="0095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75CA1DA2" w14:textId="77777777" w:rsidR="0095134C" w:rsidRPr="00E11762" w:rsidRDefault="0095134C" w:rsidP="0095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DFC676" w14:textId="641B8F38" w:rsidR="0095134C" w:rsidRPr="00E11762" w:rsidRDefault="0095134C" w:rsidP="0095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4CD8B63" w14:textId="77777777" w:rsidR="0095134C" w:rsidRPr="00E11762" w:rsidRDefault="0095134C" w:rsidP="0095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692BBB" w14:textId="6493435A" w:rsidR="0095134C" w:rsidRPr="00E11762" w:rsidRDefault="0095134C" w:rsidP="0095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19BF8BD0" w14:textId="77777777" w:rsidR="0095134C" w:rsidRPr="00E11762" w:rsidRDefault="0095134C" w:rsidP="0095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636D2C" w14:textId="0A874732" w:rsidR="0095134C" w:rsidRPr="00E11762" w:rsidRDefault="0095134C" w:rsidP="0095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C5ADF" w:rsidRPr="00E11762" w14:paraId="575A90F0" w14:textId="77777777" w:rsidTr="001353DD">
        <w:tc>
          <w:tcPr>
            <w:tcW w:w="3762" w:type="dxa"/>
          </w:tcPr>
          <w:p w14:paraId="634C52A3" w14:textId="77777777" w:rsidR="001C5ADF" w:rsidRPr="00E11762" w:rsidRDefault="001C5ADF" w:rsidP="006029FC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0B2AC2" w14:textId="77777777" w:rsidR="001C5ADF" w:rsidRPr="00E11762" w:rsidRDefault="001C5ADF" w:rsidP="0060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1740B67" w14:textId="77777777" w:rsidR="001C5ADF" w:rsidRPr="00E11762" w:rsidRDefault="001C5ADF" w:rsidP="0060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E6275D" w14:textId="77777777" w:rsidR="001C5ADF" w:rsidRPr="00E11762" w:rsidRDefault="001C5ADF" w:rsidP="0060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27810D6C" w14:textId="77777777" w:rsidR="001C5ADF" w:rsidRPr="00E11762" w:rsidRDefault="001C5ADF" w:rsidP="006029FC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CECAB86" w14:textId="77777777" w:rsidR="001C5ADF" w:rsidRPr="00E11762" w:rsidRDefault="001C5ADF" w:rsidP="0060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E7CEB80" w14:textId="77777777" w:rsidR="001C5ADF" w:rsidRPr="00E11762" w:rsidRDefault="001C5ADF" w:rsidP="0060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6373B3" w14:textId="77777777" w:rsidR="001C5ADF" w:rsidRPr="00E11762" w:rsidRDefault="001C5ADF" w:rsidP="0060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6029FC" w:rsidRPr="00E11762" w14:paraId="1D1A7D9D" w14:textId="77777777" w:rsidTr="001353DD">
        <w:tc>
          <w:tcPr>
            <w:tcW w:w="3762" w:type="dxa"/>
          </w:tcPr>
          <w:p w14:paraId="48772B24" w14:textId="77777777" w:rsidR="006029FC" w:rsidRPr="00E11762" w:rsidRDefault="006029FC" w:rsidP="006029FC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1EBEE9C2" w14:textId="77777777" w:rsidR="006029FC" w:rsidRPr="00E11762" w:rsidRDefault="006029FC" w:rsidP="006029F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="00595672" w:rsidRPr="00E11762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11762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A0104" w:rsidRPr="00E11762" w14:paraId="0AAD967B" w14:textId="77777777" w:rsidTr="001353DD">
        <w:tc>
          <w:tcPr>
            <w:tcW w:w="3762" w:type="dxa"/>
          </w:tcPr>
          <w:p w14:paraId="1C51A41D" w14:textId="77777777" w:rsidR="002A0104" w:rsidRPr="00E11762" w:rsidRDefault="002A0104" w:rsidP="002A0104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  <w:cs/>
              </w:rPr>
              <w:t>เงินสด</w:t>
            </w:r>
            <w:r w:rsidRPr="00E11762">
              <w:rPr>
                <w:rFonts w:ascii="Angsana New" w:eastAsia="MS Mincho" w:hAnsi="Angsana New" w:hint="cs"/>
                <w:sz w:val="30"/>
                <w:szCs w:val="30"/>
                <w:cs/>
              </w:rPr>
              <w:t>ในมือ</w:t>
            </w:r>
          </w:p>
        </w:tc>
        <w:tc>
          <w:tcPr>
            <w:tcW w:w="1170" w:type="dxa"/>
            <w:shd w:val="clear" w:color="auto" w:fill="auto"/>
          </w:tcPr>
          <w:p w14:paraId="0311A93B" w14:textId="0B785A59" w:rsidR="002A0104" w:rsidRPr="00E11762" w:rsidRDefault="002A0104" w:rsidP="002A0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lang w:eastAsia="zh-CN"/>
              </w:rPr>
              <w:t>12,691</w:t>
            </w:r>
          </w:p>
        </w:tc>
        <w:tc>
          <w:tcPr>
            <w:tcW w:w="270" w:type="dxa"/>
          </w:tcPr>
          <w:p w14:paraId="5795F4DA" w14:textId="77777777" w:rsidR="002A0104" w:rsidRPr="00E11762" w:rsidRDefault="002A0104" w:rsidP="002A0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DF46C9" w14:textId="13609FA5" w:rsidR="002A0104" w:rsidRPr="00E11762" w:rsidRDefault="002A0104" w:rsidP="002A0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</w:rPr>
              <w:t>18,594</w:t>
            </w:r>
          </w:p>
        </w:tc>
        <w:tc>
          <w:tcPr>
            <w:tcW w:w="270" w:type="dxa"/>
          </w:tcPr>
          <w:p w14:paraId="46AB539A" w14:textId="77777777" w:rsidR="002A0104" w:rsidRPr="00E11762" w:rsidRDefault="002A0104" w:rsidP="002A0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B318D5" w14:textId="7CD93A9B" w:rsidR="002A0104" w:rsidRPr="00E11762" w:rsidRDefault="002A0104" w:rsidP="002A0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</w:rPr>
              <w:t>182</w:t>
            </w:r>
          </w:p>
        </w:tc>
        <w:tc>
          <w:tcPr>
            <w:tcW w:w="270" w:type="dxa"/>
          </w:tcPr>
          <w:p w14:paraId="32CC6DB5" w14:textId="77777777" w:rsidR="002A0104" w:rsidRPr="00E11762" w:rsidRDefault="002A0104" w:rsidP="002A0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79999C9" w14:textId="0157D12B" w:rsidR="002A0104" w:rsidRPr="00E11762" w:rsidRDefault="002A0104" w:rsidP="002A0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</w:rPr>
              <w:t>217</w:t>
            </w:r>
          </w:p>
        </w:tc>
      </w:tr>
      <w:tr w:rsidR="002A0104" w:rsidRPr="00E11762" w14:paraId="0D06804C" w14:textId="77777777" w:rsidTr="001353DD">
        <w:tc>
          <w:tcPr>
            <w:tcW w:w="3762" w:type="dxa"/>
          </w:tcPr>
          <w:p w14:paraId="407293B9" w14:textId="77777777" w:rsidR="002A0104" w:rsidRPr="00E11762" w:rsidRDefault="002A0104" w:rsidP="002A0104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  <w:cs/>
              </w:rPr>
              <w:t>เงินฝากธนาคารประเภท</w:t>
            </w:r>
            <w:r w:rsidRPr="00E11762">
              <w:rPr>
                <w:rFonts w:ascii="Angsana New" w:eastAsia="MS Mincho" w:hAnsi="Angsana New" w:hint="cs"/>
                <w:sz w:val="30"/>
                <w:szCs w:val="30"/>
                <w:cs/>
              </w:rPr>
              <w:t>กระแสรายวัน</w:t>
            </w:r>
          </w:p>
        </w:tc>
        <w:tc>
          <w:tcPr>
            <w:tcW w:w="1170" w:type="dxa"/>
            <w:shd w:val="clear" w:color="auto" w:fill="auto"/>
          </w:tcPr>
          <w:p w14:paraId="0699EC0A" w14:textId="54467618" w:rsidR="002A0104" w:rsidRPr="00E11762" w:rsidRDefault="002A0104" w:rsidP="002A0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</w:rPr>
              <w:t>34,556</w:t>
            </w:r>
          </w:p>
        </w:tc>
        <w:tc>
          <w:tcPr>
            <w:tcW w:w="270" w:type="dxa"/>
          </w:tcPr>
          <w:p w14:paraId="5A00E837" w14:textId="77777777" w:rsidR="002A0104" w:rsidRPr="00E11762" w:rsidRDefault="002A0104" w:rsidP="002A0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D962BD" w14:textId="1CFF2106" w:rsidR="002A0104" w:rsidRPr="00E11762" w:rsidRDefault="002A0104" w:rsidP="002A0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</w:rPr>
              <w:t>70,096</w:t>
            </w:r>
          </w:p>
        </w:tc>
        <w:tc>
          <w:tcPr>
            <w:tcW w:w="270" w:type="dxa"/>
          </w:tcPr>
          <w:p w14:paraId="01ADE7EC" w14:textId="77777777" w:rsidR="002A0104" w:rsidRPr="00E11762" w:rsidRDefault="002A0104" w:rsidP="002A0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A6F492" w14:textId="02A29340" w:rsidR="002A0104" w:rsidRPr="00E11762" w:rsidRDefault="002A0104" w:rsidP="002A0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</w:rPr>
              <w:t>137</w:t>
            </w:r>
          </w:p>
        </w:tc>
        <w:tc>
          <w:tcPr>
            <w:tcW w:w="270" w:type="dxa"/>
          </w:tcPr>
          <w:p w14:paraId="2B01427C" w14:textId="77777777" w:rsidR="002A0104" w:rsidRPr="00E11762" w:rsidRDefault="002A0104" w:rsidP="002A0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A60576A" w14:textId="068B0CC3" w:rsidR="002A0104" w:rsidRPr="00E11762" w:rsidRDefault="002A0104" w:rsidP="002A0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</w:rPr>
              <w:t>23</w:t>
            </w:r>
          </w:p>
        </w:tc>
      </w:tr>
      <w:tr w:rsidR="002A0104" w:rsidRPr="00E11762" w14:paraId="23306D8D" w14:textId="77777777" w:rsidTr="001353DD">
        <w:tc>
          <w:tcPr>
            <w:tcW w:w="3762" w:type="dxa"/>
          </w:tcPr>
          <w:p w14:paraId="4D74AC4A" w14:textId="77777777" w:rsidR="002A0104" w:rsidRPr="00E11762" w:rsidRDefault="002A0104" w:rsidP="002A0104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0027411" w14:textId="28E00B48" w:rsidR="002A0104" w:rsidRPr="00E11762" w:rsidRDefault="002A0104" w:rsidP="002A0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</w:rPr>
              <w:t>182,46</w:t>
            </w:r>
            <w:r w:rsidR="00966F35">
              <w:rPr>
                <w:rFonts w:ascii="Angsana New" w:eastAsia="MS Mincho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92B7A34" w14:textId="77777777" w:rsidR="002A0104" w:rsidRPr="00E11762" w:rsidRDefault="002A0104" w:rsidP="002A0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3FC086A" w14:textId="708B16DC" w:rsidR="002A0104" w:rsidRPr="00E11762" w:rsidRDefault="002A0104" w:rsidP="002A0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</w:rPr>
              <w:t>14,582,799</w:t>
            </w:r>
          </w:p>
        </w:tc>
        <w:tc>
          <w:tcPr>
            <w:tcW w:w="270" w:type="dxa"/>
          </w:tcPr>
          <w:p w14:paraId="16DB9716" w14:textId="77777777" w:rsidR="002A0104" w:rsidRPr="00E11762" w:rsidRDefault="002A0104" w:rsidP="002A0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3FF2E6" w14:textId="32799748" w:rsidR="002A0104" w:rsidRPr="00E11762" w:rsidRDefault="002A0104" w:rsidP="002A0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</w:rPr>
              <w:t>26,94</w:t>
            </w:r>
            <w:r w:rsidR="001D3B85">
              <w:rPr>
                <w:rFonts w:ascii="Angsana New" w:eastAsia="MS Mincho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D56151C" w14:textId="77777777" w:rsidR="002A0104" w:rsidRPr="00E11762" w:rsidRDefault="002A0104" w:rsidP="002A0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748573" w14:textId="555EDB67" w:rsidR="002A0104" w:rsidRPr="00E11762" w:rsidRDefault="002A0104" w:rsidP="002A0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</w:rPr>
              <w:t>13,795,151</w:t>
            </w:r>
          </w:p>
        </w:tc>
      </w:tr>
      <w:tr w:rsidR="002A0104" w:rsidRPr="00E11762" w14:paraId="3DFE78BD" w14:textId="77777777" w:rsidTr="001353DD">
        <w:tc>
          <w:tcPr>
            <w:tcW w:w="3762" w:type="dxa"/>
          </w:tcPr>
          <w:p w14:paraId="13E77113" w14:textId="77777777" w:rsidR="002A0104" w:rsidRPr="00E11762" w:rsidRDefault="002A0104" w:rsidP="002A0104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E997E1" w14:textId="26796B0C" w:rsidR="002A0104" w:rsidRPr="00E11762" w:rsidRDefault="002A0104" w:rsidP="002A0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229,71</w:t>
            </w:r>
            <w:r w:rsidR="00966F3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C747280" w14:textId="77777777" w:rsidR="002A0104" w:rsidRPr="00E11762" w:rsidRDefault="002A0104" w:rsidP="002A0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A595138" w14:textId="1C256499" w:rsidR="002A0104" w:rsidRPr="00E11762" w:rsidRDefault="002A0104" w:rsidP="002A0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14,671,489</w:t>
            </w:r>
          </w:p>
        </w:tc>
        <w:tc>
          <w:tcPr>
            <w:tcW w:w="270" w:type="dxa"/>
          </w:tcPr>
          <w:p w14:paraId="7F8DBE70" w14:textId="77777777" w:rsidR="002A0104" w:rsidRPr="00E11762" w:rsidRDefault="002A0104" w:rsidP="002A0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CFBA82" w14:textId="00F41EF8" w:rsidR="002A0104" w:rsidRPr="00E11762" w:rsidRDefault="002A0104" w:rsidP="002A0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27,26</w:t>
            </w:r>
            <w:r w:rsidR="001D3B8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B32F5C0" w14:textId="77777777" w:rsidR="002A0104" w:rsidRPr="00E11762" w:rsidRDefault="002A0104" w:rsidP="002A0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0AAF94" w14:textId="78C54E68" w:rsidR="002A0104" w:rsidRPr="00E11762" w:rsidRDefault="002A0104" w:rsidP="002A0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13,795,391</w:t>
            </w:r>
          </w:p>
        </w:tc>
      </w:tr>
    </w:tbl>
    <w:p w14:paraId="3E55D185" w14:textId="77777777" w:rsidR="0086158B" w:rsidRPr="003A339A" w:rsidRDefault="0086158B" w:rsidP="003A339A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540"/>
        <w:rPr>
          <w:rFonts w:ascii="Angsana New" w:hAnsi="Angsana New"/>
          <w:b/>
          <w:bCs/>
          <w:sz w:val="32"/>
          <w:szCs w:val="32"/>
        </w:rPr>
      </w:pPr>
    </w:p>
    <w:p w14:paraId="6F5C54BB" w14:textId="2228F764" w:rsidR="0065640E" w:rsidRPr="003A339A" w:rsidRDefault="0065640E" w:rsidP="000D3708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3A339A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5359C9BD" w14:textId="0696D992" w:rsidR="0065640E" w:rsidRPr="00E11762" w:rsidRDefault="0065640E" w:rsidP="0065640E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540"/>
        <w:rPr>
          <w:rFonts w:ascii="Angsana New" w:hAnsi="Angsana New"/>
          <w:b/>
          <w:bCs/>
          <w:sz w:val="18"/>
          <w:szCs w:val="18"/>
        </w:rPr>
      </w:pPr>
    </w:p>
    <w:tbl>
      <w:tblPr>
        <w:tblW w:w="979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42"/>
        <w:gridCol w:w="360"/>
        <w:gridCol w:w="630"/>
        <w:gridCol w:w="540"/>
        <w:gridCol w:w="270"/>
        <w:gridCol w:w="361"/>
        <w:gridCol w:w="270"/>
        <w:gridCol w:w="630"/>
        <w:gridCol w:w="270"/>
        <w:gridCol w:w="360"/>
        <w:gridCol w:w="270"/>
        <w:gridCol w:w="630"/>
        <w:gridCol w:w="270"/>
        <w:gridCol w:w="360"/>
        <w:gridCol w:w="270"/>
        <w:gridCol w:w="630"/>
        <w:gridCol w:w="631"/>
      </w:tblGrid>
      <w:tr w:rsidR="00AE0F1F" w:rsidRPr="00E11762" w14:paraId="0DB07EC1" w14:textId="77777777" w:rsidTr="001E5164">
        <w:tc>
          <w:tcPr>
            <w:tcW w:w="3042" w:type="dxa"/>
          </w:tcPr>
          <w:p w14:paraId="34C386F8" w14:textId="77777777" w:rsidR="00AE0F1F" w:rsidRPr="00E11762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4C1DAFAF" w14:textId="1D638E31" w:rsidR="00AE0F1F" w:rsidRPr="00E11762" w:rsidRDefault="00AE0F1F" w:rsidP="003A339A">
            <w:pPr>
              <w:tabs>
                <w:tab w:val="left" w:pos="540"/>
              </w:tabs>
              <w:spacing w:line="226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1" w:type="dxa"/>
            <w:gridSpan w:val="7"/>
          </w:tcPr>
          <w:p w14:paraId="29E9B361" w14:textId="77777777" w:rsidR="00AE0F1F" w:rsidRPr="00E11762" w:rsidRDefault="00AE0F1F" w:rsidP="003A339A">
            <w:pPr>
              <w:tabs>
                <w:tab w:val="left" w:pos="540"/>
              </w:tabs>
              <w:spacing w:line="226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934BCF" w14:textId="77777777" w:rsidR="00AE0F1F" w:rsidRPr="00E11762" w:rsidRDefault="00AE0F1F" w:rsidP="003A339A">
            <w:pPr>
              <w:spacing w:line="226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1" w:type="dxa"/>
            <w:gridSpan w:val="6"/>
          </w:tcPr>
          <w:p w14:paraId="7ED0072E" w14:textId="77777777" w:rsidR="00AE0F1F" w:rsidRPr="00E11762" w:rsidRDefault="00AE0F1F" w:rsidP="003A339A">
            <w:pPr>
              <w:tabs>
                <w:tab w:val="left" w:pos="540"/>
              </w:tabs>
              <w:spacing w:line="226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0F1F" w:rsidRPr="00E11762" w14:paraId="11055D66" w14:textId="77777777" w:rsidTr="001E5164">
        <w:tc>
          <w:tcPr>
            <w:tcW w:w="3042" w:type="dxa"/>
          </w:tcPr>
          <w:p w14:paraId="46FB5C26" w14:textId="77777777" w:rsidR="00AE0F1F" w:rsidRPr="00E11762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340AF3D3" w14:textId="71580313" w:rsidR="00AE0F1F" w:rsidRPr="00E11762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1" w:type="dxa"/>
            <w:gridSpan w:val="3"/>
            <w:vAlign w:val="bottom"/>
          </w:tcPr>
          <w:p w14:paraId="2338AD36" w14:textId="62B08383" w:rsidR="00AE0F1F" w:rsidRPr="00E11762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5059B600" w14:textId="77777777" w:rsidR="00AE0F1F" w:rsidRPr="00E11762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1CA7FF7C" w14:textId="5587B475" w:rsidR="00AE0F1F" w:rsidRPr="00E11762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400F795" w14:textId="77777777" w:rsidR="00AE0F1F" w:rsidRPr="00E11762" w:rsidRDefault="00AE0F1F" w:rsidP="003A339A">
            <w:pPr>
              <w:spacing w:line="226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64271087" w14:textId="19CCBEE7" w:rsidR="00AE0F1F" w:rsidRPr="00E11762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49B1FF8E" w14:textId="77777777" w:rsidR="00AE0F1F" w:rsidRPr="00E11762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1" w:type="dxa"/>
            <w:gridSpan w:val="2"/>
            <w:vAlign w:val="bottom"/>
          </w:tcPr>
          <w:p w14:paraId="4CA5D5BC" w14:textId="312AE365" w:rsidR="00AE0F1F" w:rsidRPr="00E11762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E0F1F" w:rsidRPr="00E11762" w14:paraId="52787E43" w14:textId="77777777" w:rsidTr="001E5164">
        <w:tc>
          <w:tcPr>
            <w:tcW w:w="3042" w:type="dxa"/>
          </w:tcPr>
          <w:p w14:paraId="15DCCC34" w14:textId="77777777" w:rsidR="00AE0F1F" w:rsidRPr="00E11762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52929891" w14:textId="7AC8221D" w:rsidR="00AE0F1F" w:rsidRPr="00E11762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1" w:type="dxa"/>
            <w:gridSpan w:val="3"/>
          </w:tcPr>
          <w:p w14:paraId="5CF3DCEC" w14:textId="77777777" w:rsidR="00AE0F1F" w:rsidRPr="00E11762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26F394E" w14:textId="77777777" w:rsidR="00AE0F1F" w:rsidRPr="00E11762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4FF62A92" w14:textId="77777777" w:rsidR="00AE0F1F" w:rsidRPr="00E11762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31CBF696" w14:textId="77777777" w:rsidR="00AE0F1F" w:rsidRPr="00E11762" w:rsidRDefault="00AE0F1F" w:rsidP="003A339A">
            <w:pPr>
              <w:spacing w:line="226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3"/>
          </w:tcPr>
          <w:p w14:paraId="78BFA045" w14:textId="77777777" w:rsidR="00AE0F1F" w:rsidRPr="00E11762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A7477B7" w14:textId="77777777" w:rsidR="00AE0F1F" w:rsidRPr="00E11762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1" w:type="dxa"/>
            <w:gridSpan w:val="2"/>
          </w:tcPr>
          <w:p w14:paraId="1121A30A" w14:textId="77777777" w:rsidR="00AE0F1F" w:rsidRPr="00E11762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AE0F1F" w:rsidRPr="00E11762" w14:paraId="4FDC418F" w14:textId="77777777" w:rsidTr="001E5164">
        <w:tc>
          <w:tcPr>
            <w:tcW w:w="3042" w:type="dxa"/>
          </w:tcPr>
          <w:p w14:paraId="7390C30D" w14:textId="77777777" w:rsidR="00AE0F1F" w:rsidRPr="00E11762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1397CD73" w14:textId="081681C1" w:rsidR="00AE0F1F" w:rsidRPr="00E11762" w:rsidRDefault="00AE0F1F" w:rsidP="003A339A">
            <w:pPr>
              <w:tabs>
                <w:tab w:val="left" w:pos="540"/>
              </w:tabs>
              <w:spacing w:line="226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2" w:type="dxa"/>
            <w:gridSpan w:val="14"/>
          </w:tcPr>
          <w:p w14:paraId="41B174D7" w14:textId="77777777" w:rsidR="00AE0F1F" w:rsidRPr="00E11762" w:rsidRDefault="00AE0F1F" w:rsidP="003A339A">
            <w:pPr>
              <w:tabs>
                <w:tab w:val="left" w:pos="540"/>
              </w:tabs>
              <w:spacing w:line="226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E11762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11762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E0F1F" w:rsidRPr="00E11762" w14:paraId="66F1050B" w14:textId="77777777" w:rsidTr="001E5164">
        <w:tc>
          <w:tcPr>
            <w:tcW w:w="3042" w:type="dxa"/>
          </w:tcPr>
          <w:p w14:paraId="4FCBE28A" w14:textId="4653C8D4" w:rsidR="00AE0F1F" w:rsidRPr="00E11762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  <w:gridSpan w:val="2"/>
          </w:tcPr>
          <w:p w14:paraId="5BBEAEEF" w14:textId="5ED566BB" w:rsidR="00AE0F1F" w:rsidRPr="00193AC2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193AC2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171" w:type="dxa"/>
            <w:gridSpan w:val="3"/>
            <w:tcBorders>
              <w:bottom w:val="single" w:sz="4" w:space="0" w:color="auto"/>
            </w:tcBorders>
          </w:tcPr>
          <w:p w14:paraId="3D49E8C2" w14:textId="7C7A126E" w:rsidR="00AE0F1F" w:rsidRPr="00627390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90" w:hanging="38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62739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564,85</w:t>
            </w:r>
            <w:r w:rsidR="009F2914" w:rsidRPr="0062739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7731D76" w14:textId="77777777" w:rsidR="00AE0F1F" w:rsidRPr="00627390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14:paraId="763E208A" w14:textId="79A3AD2A" w:rsidR="00AE0F1F" w:rsidRPr="00627390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6" w:lineRule="auto"/>
              <w:ind w:left="-1210" w:right="-126" w:hanging="292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62739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863,387</w:t>
            </w:r>
          </w:p>
        </w:tc>
        <w:tc>
          <w:tcPr>
            <w:tcW w:w="270" w:type="dxa"/>
            <w:vAlign w:val="bottom"/>
          </w:tcPr>
          <w:p w14:paraId="487344D2" w14:textId="77777777" w:rsidR="00AE0F1F" w:rsidRPr="00627390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14:paraId="0923FB58" w14:textId="59C5F5B2" w:rsidR="00AE0F1F" w:rsidRPr="00627390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26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62739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6E0448" w14:textId="77777777" w:rsidR="00AE0F1F" w:rsidRPr="00627390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</w:tcPr>
          <w:p w14:paraId="4BA72987" w14:textId="7533A821" w:rsidR="00AE0F1F" w:rsidRPr="00627390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62739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E0F1F" w:rsidRPr="00E11762" w14:paraId="13864F5F" w14:textId="77777777" w:rsidTr="001E5164">
        <w:tc>
          <w:tcPr>
            <w:tcW w:w="3042" w:type="dxa"/>
          </w:tcPr>
          <w:p w14:paraId="164BD771" w14:textId="77777777" w:rsidR="00AE0F1F" w:rsidRPr="00E11762" w:rsidRDefault="00AE0F1F" w:rsidP="008E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120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7694BE93" w14:textId="274047DC" w:rsidR="00AE0F1F" w:rsidRPr="00E11762" w:rsidRDefault="00AE0F1F" w:rsidP="008E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</w:tcBorders>
          </w:tcPr>
          <w:p w14:paraId="435FF3E8" w14:textId="77777777" w:rsidR="00AE0F1F" w:rsidRPr="00E11762" w:rsidRDefault="00AE0F1F" w:rsidP="008E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ind w:left="-108" w:right="90" w:hanging="38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1CD157" w14:textId="77777777" w:rsidR="00AE0F1F" w:rsidRPr="00E11762" w:rsidRDefault="00AE0F1F" w:rsidP="008E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120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</w:tcPr>
          <w:p w14:paraId="1397CA14" w14:textId="77777777" w:rsidR="00AE0F1F" w:rsidRPr="00E11762" w:rsidRDefault="00AE0F1F" w:rsidP="008E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20" w:lineRule="auto"/>
              <w:ind w:left="-1210" w:right="-126" w:hanging="292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1302214" w14:textId="77777777" w:rsidR="00AE0F1F" w:rsidRPr="00E11762" w:rsidRDefault="00AE0F1F" w:rsidP="008E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120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</w:tcPr>
          <w:p w14:paraId="6E9837AC" w14:textId="77777777" w:rsidR="00AE0F1F" w:rsidRPr="00E11762" w:rsidRDefault="00AE0F1F" w:rsidP="008E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2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9CBC97" w14:textId="77777777" w:rsidR="00AE0F1F" w:rsidRPr="00E11762" w:rsidRDefault="00AE0F1F" w:rsidP="008E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120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</w:tcBorders>
          </w:tcPr>
          <w:p w14:paraId="77FBD77A" w14:textId="77777777" w:rsidR="00AE0F1F" w:rsidRPr="00E11762" w:rsidRDefault="00AE0F1F" w:rsidP="008E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2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AE0F1F" w:rsidRPr="00E11762" w14:paraId="165C7C99" w14:textId="77777777" w:rsidTr="001E5164">
        <w:tc>
          <w:tcPr>
            <w:tcW w:w="3042" w:type="dxa"/>
          </w:tcPr>
          <w:p w14:paraId="475B7181" w14:textId="492C7CC2" w:rsidR="00AE0F1F" w:rsidRPr="00E11762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990" w:type="dxa"/>
            <w:gridSpan w:val="2"/>
          </w:tcPr>
          <w:p w14:paraId="1A1E3B08" w14:textId="053C4796" w:rsidR="00AE0F1F" w:rsidRPr="00E11762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3"/>
          </w:tcPr>
          <w:p w14:paraId="14CB5B3B" w14:textId="0ABA2350" w:rsidR="00AE0F1F" w:rsidRPr="00E11762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90" w:hanging="38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77982F" w14:textId="77777777" w:rsidR="00AE0F1F" w:rsidRPr="00E11762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7F16344A" w14:textId="4ED98B19" w:rsidR="00AE0F1F" w:rsidRPr="00E11762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6" w:lineRule="auto"/>
              <w:ind w:left="-1210" w:right="-126" w:hanging="292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E0E655" w14:textId="77777777" w:rsidR="00AE0F1F" w:rsidRPr="00E11762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7BF110A2" w14:textId="52B041CF" w:rsidR="00AE0F1F" w:rsidRPr="00E11762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181B2C" w14:textId="77777777" w:rsidR="00AE0F1F" w:rsidRPr="00E11762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1" w:type="dxa"/>
            <w:gridSpan w:val="2"/>
          </w:tcPr>
          <w:p w14:paraId="39D75ECC" w14:textId="2DE559BC" w:rsidR="00AE0F1F" w:rsidRPr="00E11762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AE0F1F" w:rsidRPr="00E11762" w14:paraId="0484698B" w14:textId="77777777" w:rsidTr="001E5164">
        <w:tc>
          <w:tcPr>
            <w:tcW w:w="3042" w:type="dxa"/>
          </w:tcPr>
          <w:p w14:paraId="4B2F7F55" w14:textId="3F513B7D" w:rsidR="00AE0F1F" w:rsidRPr="00E11762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ind w:left="237" w:hanging="90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gridSpan w:val="2"/>
          </w:tcPr>
          <w:p w14:paraId="7834B6B8" w14:textId="465D48A5" w:rsidR="00AE0F1F" w:rsidRPr="00E11762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3"/>
          </w:tcPr>
          <w:p w14:paraId="19529EB1" w14:textId="77777777" w:rsidR="00AE0F1F" w:rsidRPr="00E11762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90" w:hanging="38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9EAADE" w14:textId="77777777" w:rsidR="00AE0F1F" w:rsidRPr="00E11762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0F0DD3D4" w14:textId="77777777" w:rsidR="00AE0F1F" w:rsidRPr="00E11762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6" w:lineRule="auto"/>
              <w:ind w:left="-1210" w:right="-126" w:hanging="292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08422F1" w14:textId="77777777" w:rsidR="00AE0F1F" w:rsidRPr="00E11762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083D3080" w14:textId="77777777" w:rsidR="00AE0F1F" w:rsidRPr="00E11762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7A53C7" w14:textId="77777777" w:rsidR="00AE0F1F" w:rsidRPr="00E11762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1" w:type="dxa"/>
            <w:gridSpan w:val="2"/>
          </w:tcPr>
          <w:p w14:paraId="25ECB264" w14:textId="77777777" w:rsidR="00AE0F1F" w:rsidRPr="00E11762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AE0F1F" w:rsidRPr="00E11762" w14:paraId="4323F163" w14:textId="77777777" w:rsidTr="001E5164">
        <w:tc>
          <w:tcPr>
            <w:tcW w:w="3042" w:type="dxa"/>
          </w:tcPr>
          <w:p w14:paraId="1189B33E" w14:textId="4ED8A158" w:rsidR="00AE0F1F" w:rsidRPr="00E11762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ind w:left="237" w:hanging="90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90" w:type="dxa"/>
            <w:gridSpan w:val="2"/>
          </w:tcPr>
          <w:p w14:paraId="6AADFDA7" w14:textId="5F98C9E1" w:rsidR="00AE0F1F" w:rsidRPr="00E11762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3"/>
          </w:tcPr>
          <w:p w14:paraId="2FE8EF59" w14:textId="17225E8F" w:rsidR="00AE0F1F" w:rsidRPr="00E11762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247" w:hanging="38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32F097" w14:textId="77777777" w:rsidR="00AE0F1F" w:rsidRPr="00E11762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3B44A0BB" w14:textId="342102E1" w:rsidR="00AE0F1F" w:rsidRPr="00BC5210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26" w:lineRule="auto"/>
              <w:ind w:left="-1210" w:right="-126" w:hanging="292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2D6F189" w14:textId="77777777" w:rsidR="00AE0F1F" w:rsidRPr="00BC5210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1AFCF92D" w14:textId="769F7B74" w:rsidR="00AE0F1F" w:rsidRPr="00BC5210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26" w:lineRule="auto"/>
              <w:ind w:left="-108" w:right="-1052"/>
              <w:rPr>
                <w:rFonts w:ascii="Angsana New" w:eastAsia="MS Mincho" w:hAnsi="Angsana New"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sz w:val="30"/>
                <w:szCs w:val="30"/>
              </w:rPr>
              <w:t>55,091</w:t>
            </w:r>
          </w:p>
        </w:tc>
        <w:tc>
          <w:tcPr>
            <w:tcW w:w="270" w:type="dxa"/>
          </w:tcPr>
          <w:p w14:paraId="75EFF61B" w14:textId="77777777" w:rsidR="00AE0F1F" w:rsidRPr="00BC5210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1" w:type="dxa"/>
            <w:gridSpan w:val="2"/>
          </w:tcPr>
          <w:p w14:paraId="11C163F2" w14:textId="2A498D62" w:rsidR="00AE0F1F" w:rsidRPr="00BC5210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26" w:lineRule="auto"/>
              <w:ind w:left="-108" w:right="-1052"/>
              <w:rPr>
                <w:rFonts w:ascii="Angsana New" w:eastAsia="MS Mincho" w:hAnsi="Angsana New"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sz w:val="30"/>
                <w:szCs w:val="30"/>
              </w:rPr>
              <w:t>425,457</w:t>
            </w:r>
          </w:p>
        </w:tc>
      </w:tr>
      <w:tr w:rsidR="00AE0F1F" w:rsidRPr="00E11762" w14:paraId="15EC538E" w14:textId="77777777" w:rsidTr="001E5164">
        <w:tc>
          <w:tcPr>
            <w:tcW w:w="3042" w:type="dxa"/>
          </w:tcPr>
          <w:p w14:paraId="36315812" w14:textId="3A9E6524" w:rsidR="00AE0F1F" w:rsidRPr="00E11762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ind w:firstLine="147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990" w:type="dxa"/>
            <w:gridSpan w:val="2"/>
          </w:tcPr>
          <w:p w14:paraId="1E0C794B" w14:textId="3B2D0C8E" w:rsidR="00AE0F1F" w:rsidRPr="00E11762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3"/>
          </w:tcPr>
          <w:p w14:paraId="5F95E20C" w14:textId="793A8D4C" w:rsidR="00AE0F1F" w:rsidRPr="00E11762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249" w:hanging="38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0DE238" w14:textId="77777777" w:rsidR="00AE0F1F" w:rsidRPr="00E11762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73AC3B7B" w14:textId="2C503A62" w:rsidR="00AE0F1F" w:rsidRPr="00BC5210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26" w:lineRule="auto"/>
              <w:ind w:left="-1210" w:right="-126" w:hanging="292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C521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172E647" w14:textId="77777777" w:rsidR="00AE0F1F" w:rsidRPr="00BC5210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1FF910BB" w14:textId="14595E72" w:rsidR="00AE0F1F" w:rsidRPr="00BC5210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26" w:lineRule="auto"/>
              <w:ind w:left="-108" w:right="-1052"/>
              <w:rPr>
                <w:rFonts w:ascii="Angsana New" w:eastAsia="MS Mincho" w:hAnsi="Angsana New"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038EBB" w14:textId="77777777" w:rsidR="00AE0F1F" w:rsidRPr="00BC5210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1" w:type="dxa"/>
            <w:gridSpan w:val="2"/>
          </w:tcPr>
          <w:p w14:paraId="708769A2" w14:textId="21C41F85" w:rsidR="00AE0F1F" w:rsidRPr="00BC5210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26" w:lineRule="auto"/>
              <w:ind w:left="-108" w:right="-1052"/>
              <w:rPr>
                <w:rFonts w:ascii="Angsana New" w:eastAsia="MS Mincho" w:hAnsi="Angsana New"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sz w:val="30"/>
                <w:szCs w:val="30"/>
              </w:rPr>
              <w:t>2,577</w:t>
            </w:r>
          </w:p>
        </w:tc>
      </w:tr>
      <w:tr w:rsidR="00AE0F1F" w:rsidRPr="00E11762" w14:paraId="05625252" w14:textId="77777777" w:rsidTr="001E5164">
        <w:tc>
          <w:tcPr>
            <w:tcW w:w="3042" w:type="dxa"/>
          </w:tcPr>
          <w:p w14:paraId="30616E5A" w14:textId="262A265D" w:rsidR="00AE0F1F" w:rsidRPr="00E11762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ind w:firstLine="147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gridSpan w:val="2"/>
          </w:tcPr>
          <w:p w14:paraId="24D34EDC" w14:textId="30173923" w:rsidR="00AE0F1F" w:rsidRPr="00E11762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3"/>
            <w:tcBorders>
              <w:bottom w:val="single" w:sz="4" w:space="0" w:color="auto"/>
            </w:tcBorders>
          </w:tcPr>
          <w:p w14:paraId="5985116E" w14:textId="01100D90" w:rsidR="00AE0F1F" w:rsidRPr="00E11762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249" w:hanging="38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FA9C0D" w14:textId="77777777" w:rsidR="00AE0F1F" w:rsidRPr="00E11762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14:paraId="09417891" w14:textId="5FF7B6C8" w:rsidR="00AE0F1F" w:rsidRPr="00BC5210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26" w:lineRule="auto"/>
              <w:ind w:left="-1210" w:right="-126" w:hanging="292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FBAFDFC" w14:textId="77777777" w:rsidR="00AE0F1F" w:rsidRPr="00BC5210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14:paraId="33AE85F0" w14:textId="6EB36F21" w:rsidR="00AE0F1F" w:rsidRPr="00BC5210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26" w:lineRule="auto"/>
              <w:ind w:left="-108" w:right="-1052"/>
              <w:rPr>
                <w:rFonts w:ascii="Angsana New" w:eastAsia="MS Mincho" w:hAnsi="Angsana New"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sz w:val="30"/>
                <w:szCs w:val="30"/>
              </w:rPr>
              <w:t>19,530</w:t>
            </w:r>
          </w:p>
        </w:tc>
        <w:tc>
          <w:tcPr>
            <w:tcW w:w="270" w:type="dxa"/>
          </w:tcPr>
          <w:p w14:paraId="4955166A" w14:textId="77777777" w:rsidR="00AE0F1F" w:rsidRPr="00BC5210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</w:tcPr>
          <w:p w14:paraId="6049AC42" w14:textId="32C0E771" w:rsidR="00AE0F1F" w:rsidRPr="00BC5210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AE0F1F" w:rsidRPr="00E11762" w14:paraId="79252B02" w14:textId="77777777" w:rsidTr="001E5164">
        <w:tc>
          <w:tcPr>
            <w:tcW w:w="3042" w:type="dxa"/>
          </w:tcPr>
          <w:p w14:paraId="1B305250" w14:textId="77777777" w:rsidR="00AE0F1F" w:rsidRPr="00E11762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ind w:firstLine="147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27D27A9D" w14:textId="0E33D6A9" w:rsidR="00AE0F1F" w:rsidRPr="00193AC2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6" w:lineRule="auto"/>
              <w:ind w:left="-1101" w:right="347" w:hanging="813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193AC2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B6B1AD" w14:textId="5FE50129" w:rsidR="00AE0F1F" w:rsidRPr="003A339A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249" w:hanging="38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A339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CB0F1F" w14:textId="77777777" w:rsidR="00AE0F1F" w:rsidRPr="003A339A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0FC081" w14:textId="3D2C0D45" w:rsidR="00AE0F1F" w:rsidRPr="00BC5210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26" w:lineRule="auto"/>
              <w:ind w:left="-1210" w:right="-126" w:hanging="292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F58B6BB" w14:textId="77777777" w:rsidR="00AE0F1F" w:rsidRPr="00BC5210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6701AB" w14:textId="65E75032" w:rsidR="00AE0F1F" w:rsidRPr="00BC5210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26" w:lineRule="auto"/>
              <w:ind w:left="-108" w:right="-1052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74,621</w:t>
            </w:r>
          </w:p>
        </w:tc>
        <w:tc>
          <w:tcPr>
            <w:tcW w:w="270" w:type="dxa"/>
          </w:tcPr>
          <w:p w14:paraId="2FB7DFE1" w14:textId="77777777" w:rsidR="00AE0F1F" w:rsidRPr="00BC5210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147DA6" w14:textId="41F43D14" w:rsidR="00AE0F1F" w:rsidRPr="00BC5210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26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428,034</w:t>
            </w:r>
          </w:p>
        </w:tc>
      </w:tr>
      <w:tr w:rsidR="00AE0F1F" w:rsidRPr="00E11762" w14:paraId="7E5131D9" w14:textId="77777777" w:rsidTr="001E5164">
        <w:trPr>
          <w:trHeight w:val="271"/>
        </w:trPr>
        <w:tc>
          <w:tcPr>
            <w:tcW w:w="3042" w:type="dxa"/>
          </w:tcPr>
          <w:p w14:paraId="2A822CB1" w14:textId="206498C6" w:rsidR="00AE0F1F" w:rsidRPr="00E11762" w:rsidRDefault="00AE0F1F" w:rsidP="008E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120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5EF94955" w14:textId="3082887B" w:rsidR="00AE0F1F" w:rsidRPr="00E11762" w:rsidRDefault="00AE0F1F" w:rsidP="008E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12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</w:tcBorders>
          </w:tcPr>
          <w:p w14:paraId="1C7F2337" w14:textId="77777777" w:rsidR="00AE0F1F" w:rsidRPr="00E11762" w:rsidRDefault="00AE0F1F" w:rsidP="008E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ind w:left="-108" w:right="90" w:hanging="38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76A695" w14:textId="77777777" w:rsidR="00AE0F1F" w:rsidRPr="00E11762" w:rsidRDefault="00AE0F1F" w:rsidP="008E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120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</w:tcPr>
          <w:p w14:paraId="66E18568" w14:textId="77777777" w:rsidR="00AE0F1F" w:rsidRPr="00E11762" w:rsidRDefault="00AE0F1F" w:rsidP="008E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20" w:lineRule="auto"/>
              <w:ind w:left="-1210" w:right="-126" w:hanging="292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4C7DA78" w14:textId="77777777" w:rsidR="00AE0F1F" w:rsidRPr="00E11762" w:rsidRDefault="00AE0F1F" w:rsidP="008E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120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</w:tcPr>
          <w:p w14:paraId="321518D1" w14:textId="77777777" w:rsidR="00AE0F1F" w:rsidRPr="00E11762" w:rsidRDefault="00AE0F1F" w:rsidP="008E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2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65E111" w14:textId="77777777" w:rsidR="00AE0F1F" w:rsidRPr="00E11762" w:rsidRDefault="00AE0F1F" w:rsidP="008E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120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</w:tcBorders>
          </w:tcPr>
          <w:p w14:paraId="55782C88" w14:textId="77777777" w:rsidR="00AE0F1F" w:rsidRPr="00E11762" w:rsidRDefault="00AE0F1F" w:rsidP="008E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2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AE0F1F" w:rsidRPr="00E11762" w14:paraId="1BA60D5B" w14:textId="77777777" w:rsidTr="001E5164">
        <w:tc>
          <w:tcPr>
            <w:tcW w:w="3042" w:type="dxa"/>
          </w:tcPr>
          <w:p w14:paraId="09997409" w14:textId="4E45BA9F" w:rsidR="00AE0F1F" w:rsidRPr="00E11762" w:rsidRDefault="00AE0F1F" w:rsidP="00C92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45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gridSpan w:val="2"/>
          </w:tcPr>
          <w:p w14:paraId="5F0528F3" w14:textId="05AE6664" w:rsidR="00AE0F1F" w:rsidRPr="00E11762" w:rsidRDefault="00AE0F1F" w:rsidP="00C92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3"/>
          </w:tcPr>
          <w:p w14:paraId="6400EE82" w14:textId="77777777" w:rsidR="00AE0F1F" w:rsidRPr="00E11762" w:rsidRDefault="00AE0F1F" w:rsidP="00C92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 w:hanging="38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CAD136" w14:textId="77777777" w:rsidR="00AE0F1F" w:rsidRPr="00E11762" w:rsidRDefault="00AE0F1F" w:rsidP="00C92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09C8D23F" w14:textId="77777777" w:rsidR="00AE0F1F" w:rsidRPr="00E11762" w:rsidRDefault="00AE0F1F" w:rsidP="00C92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10" w:right="-126" w:hanging="292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367541" w14:textId="77777777" w:rsidR="00AE0F1F" w:rsidRPr="00E11762" w:rsidRDefault="00AE0F1F" w:rsidP="00C92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5C3D2B8F" w14:textId="77777777" w:rsidR="00AE0F1F" w:rsidRPr="00CD62AE" w:rsidRDefault="00AE0F1F" w:rsidP="00C92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</w:tcPr>
          <w:p w14:paraId="31BCEAFC" w14:textId="77777777" w:rsidR="00AE0F1F" w:rsidRPr="00E11762" w:rsidRDefault="00AE0F1F" w:rsidP="00C92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1" w:type="dxa"/>
            <w:gridSpan w:val="2"/>
          </w:tcPr>
          <w:p w14:paraId="378F9DD0" w14:textId="77777777" w:rsidR="00AE0F1F" w:rsidRPr="00E11762" w:rsidRDefault="00AE0F1F" w:rsidP="00C92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AE0F1F" w:rsidRPr="00E11762" w14:paraId="2ADBB775" w14:textId="77777777" w:rsidTr="001E5164">
        <w:tc>
          <w:tcPr>
            <w:tcW w:w="3042" w:type="dxa"/>
          </w:tcPr>
          <w:p w14:paraId="3A27FBBD" w14:textId="59DAFF8E" w:rsidR="00AE0F1F" w:rsidRPr="00BC5210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45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C5210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990" w:type="dxa"/>
            <w:gridSpan w:val="2"/>
          </w:tcPr>
          <w:p w14:paraId="2AF15DAD" w14:textId="63368513" w:rsidR="00AE0F1F" w:rsidRPr="00BC5210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3"/>
          </w:tcPr>
          <w:p w14:paraId="08A3826E" w14:textId="418AC6BF" w:rsidR="00AE0F1F" w:rsidRPr="00BC5210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 w:hanging="38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sz w:val="30"/>
                <w:szCs w:val="30"/>
              </w:rPr>
              <w:t>20,674</w:t>
            </w:r>
          </w:p>
        </w:tc>
        <w:tc>
          <w:tcPr>
            <w:tcW w:w="270" w:type="dxa"/>
          </w:tcPr>
          <w:p w14:paraId="03CF5B81" w14:textId="77777777" w:rsidR="00AE0F1F" w:rsidRPr="00BC5210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44F6176A" w14:textId="03F77744" w:rsidR="00AE0F1F" w:rsidRPr="00BC5210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10" w:right="-126" w:hanging="292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sz w:val="30"/>
                <w:szCs w:val="30"/>
              </w:rPr>
              <w:t>10,48</w:t>
            </w:r>
            <w:r>
              <w:rPr>
                <w:rFonts w:ascii="Angsana New" w:eastAsia="MS Mincho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2FED1626" w14:textId="77777777" w:rsidR="00AE0F1F" w:rsidRPr="00BC5210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35778513" w14:textId="47A71211" w:rsidR="00AE0F1F" w:rsidRPr="00BC5210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sz w:val="30"/>
                <w:szCs w:val="30"/>
              </w:rPr>
              <w:t>475</w:t>
            </w:r>
          </w:p>
        </w:tc>
        <w:tc>
          <w:tcPr>
            <w:tcW w:w="270" w:type="dxa"/>
          </w:tcPr>
          <w:p w14:paraId="4538F881" w14:textId="77777777" w:rsidR="00AE0F1F" w:rsidRPr="00BC5210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1" w:type="dxa"/>
            <w:gridSpan w:val="2"/>
          </w:tcPr>
          <w:p w14:paraId="35A23518" w14:textId="6F6CF003" w:rsidR="00AE0F1F" w:rsidRPr="00BC5210" w:rsidRDefault="00AE0F1F" w:rsidP="00076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AE0F1F" w:rsidRPr="00E11762" w14:paraId="21789A97" w14:textId="77777777" w:rsidTr="001E5164">
        <w:tc>
          <w:tcPr>
            <w:tcW w:w="3042" w:type="dxa"/>
          </w:tcPr>
          <w:p w14:paraId="0AC432A5" w14:textId="02945B28" w:rsidR="00AE0F1F" w:rsidRPr="00BC5210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45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C5210">
              <w:rPr>
                <w:rFonts w:ascii="Angsana New" w:eastAsia="MS Mincho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990" w:type="dxa"/>
            <w:gridSpan w:val="2"/>
          </w:tcPr>
          <w:p w14:paraId="23D7A2F5" w14:textId="255F60AA" w:rsidR="00AE0F1F" w:rsidRPr="00BC5210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3"/>
          </w:tcPr>
          <w:p w14:paraId="229361A1" w14:textId="1079AC54" w:rsidR="00AE0F1F" w:rsidRPr="00BC5210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 w:hanging="38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sz w:val="30"/>
                <w:szCs w:val="30"/>
              </w:rPr>
              <w:t>1,2</w:t>
            </w:r>
            <w:r>
              <w:rPr>
                <w:rFonts w:ascii="Angsana New" w:eastAsia="MS Mincho" w:hAnsi="Angsana New"/>
                <w:sz w:val="30"/>
                <w:szCs w:val="30"/>
              </w:rPr>
              <w:t>56</w:t>
            </w:r>
          </w:p>
        </w:tc>
        <w:tc>
          <w:tcPr>
            <w:tcW w:w="270" w:type="dxa"/>
          </w:tcPr>
          <w:p w14:paraId="0B15220D" w14:textId="77777777" w:rsidR="00AE0F1F" w:rsidRPr="00BC5210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44C807EB" w14:textId="2CB4C16F" w:rsidR="00AE0F1F" w:rsidRPr="00BC5210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10" w:right="-126" w:hanging="292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sz w:val="30"/>
                <w:szCs w:val="30"/>
              </w:rPr>
              <w:t>1</w:t>
            </w:r>
            <w:r>
              <w:rPr>
                <w:rFonts w:ascii="Angsana New" w:eastAsia="MS Mincho" w:hAnsi="Angsana New"/>
                <w:sz w:val="30"/>
                <w:szCs w:val="30"/>
              </w:rPr>
              <w:t>4,993</w:t>
            </w:r>
          </w:p>
        </w:tc>
        <w:tc>
          <w:tcPr>
            <w:tcW w:w="270" w:type="dxa"/>
            <w:vAlign w:val="bottom"/>
          </w:tcPr>
          <w:p w14:paraId="48E488E1" w14:textId="77777777" w:rsidR="00AE0F1F" w:rsidRPr="00BC5210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0263F6A9" w14:textId="4F7F7EA0" w:rsidR="00AE0F1F" w:rsidRPr="00BC5210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sz w:val="30"/>
                <w:szCs w:val="30"/>
              </w:rPr>
              <w:t>568</w:t>
            </w:r>
          </w:p>
        </w:tc>
        <w:tc>
          <w:tcPr>
            <w:tcW w:w="270" w:type="dxa"/>
          </w:tcPr>
          <w:p w14:paraId="4FFA597B" w14:textId="77777777" w:rsidR="00AE0F1F" w:rsidRPr="00BC5210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1" w:type="dxa"/>
            <w:gridSpan w:val="2"/>
          </w:tcPr>
          <w:p w14:paraId="5247A458" w14:textId="692990F8" w:rsidR="00AE0F1F" w:rsidRPr="00BC5210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sz w:val="30"/>
                <w:szCs w:val="30"/>
              </w:rPr>
              <w:t>4,484</w:t>
            </w:r>
          </w:p>
        </w:tc>
      </w:tr>
      <w:tr w:rsidR="00AE0F1F" w:rsidRPr="00E11762" w14:paraId="2E055CBE" w14:textId="77777777" w:rsidTr="001E5164">
        <w:tc>
          <w:tcPr>
            <w:tcW w:w="3042" w:type="dxa"/>
          </w:tcPr>
          <w:p w14:paraId="64D26091" w14:textId="067666D0" w:rsidR="00AE0F1F" w:rsidRPr="00BC5210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27" w:hanging="180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C5210">
              <w:rPr>
                <w:rFonts w:ascii="Angsana New" w:eastAsia="MS Mincho" w:hAnsi="Angsana New" w:hint="cs"/>
                <w:sz w:val="30"/>
                <w:szCs w:val="30"/>
                <w:cs/>
              </w:rPr>
              <w:t>ลูกหนี้ค่า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  <w:gridSpan w:val="2"/>
          </w:tcPr>
          <w:p w14:paraId="75CF8B11" w14:textId="05223FF0" w:rsidR="00AE0F1F" w:rsidRPr="00BC5210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3"/>
          </w:tcPr>
          <w:p w14:paraId="31EA7C59" w14:textId="77777777" w:rsidR="00AE0F1F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49" w:hanging="38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616F6B3" w14:textId="0D0C74D3" w:rsidR="00AE0F1F" w:rsidRPr="00BC5210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49" w:hanging="38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02FDAE" w14:textId="77777777" w:rsidR="00AE0F1F" w:rsidRPr="00BC5210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2894FEB6" w14:textId="77777777" w:rsidR="00AE0F1F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10" w:right="-126" w:hanging="292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FCACF15" w14:textId="0BB136EE" w:rsidR="00AE0F1F" w:rsidRPr="00BC5210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10" w:right="-126" w:hanging="292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sz w:val="30"/>
                <w:szCs w:val="30"/>
              </w:rPr>
              <w:t>104,431</w:t>
            </w:r>
          </w:p>
        </w:tc>
        <w:tc>
          <w:tcPr>
            <w:tcW w:w="270" w:type="dxa"/>
            <w:vAlign w:val="bottom"/>
          </w:tcPr>
          <w:p w14:paraId="32772E6C" w14:textId="77777777" w:rsidR="00AE0F1F" w:rsidRPr="00BC5210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490BDA44" w14:textId="77777777" w:rsidR="00AE0F1F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13CBE40" w14:textId="76FC5312" w:rsidR="00AE0F1F" w:rsidRPr="00BC5210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5B6EFF" w14:textId="77777777" w:rsidR="00AE0F1F" w:rsidRPr="00BC5210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1" w:type="dxa"/>
            <w:gridSpan w:val="2"/>
          </w:tcPr>
          <w:p w14:paraId="1E986E08" w14:textId="77777777" w:rsidR="00AE0F1F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8BE0CFE" w14:textId="66C13EF0" w:rsidR="00AE0F1F" w:rsidRPr="00BC5210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AE0F1F" w:rsidRPr="00E11762" w14:paraId="0B873C72" w14:textId="77777777" w:rsidTr="001E5164">
        <w:tc>
          <w:tcPr>
            <w:tcW w:w="3042" w:type="dxa"/>
          </w:tcPr>
          <w:p w14:paraId="618A1263" w14:textId="763FC558" w:rsidR="00AE0F1F" w:rsidRPr="00BC5210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47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C5210">
              <w:rPr>
                <w:rFonts w:ascii="Angsana New" w:eastAsia="MS Mincho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gridSpan w:val="2"/>
          </w:tcPr>
          <w:p w14:paraId="08F05335" w14:textId="05E10B29" w:rsidR="00AE0F1F" w:rsidRPr="00BC5210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3"/>
            <w:tcBorders>
              <w:bottom w:val="single" w:sz="4" w:space="0" w:color="auto"/>
            </w:tcBorders>
          </w:tcPr>
          <w:p w14:paraId="06B4D9AC" w14:textId="401420EB" w:rsidR="00AE0F1F" w:rsidRPr="00BC5210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 w:hanging="38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sz w:val="30"/>
                <w:szCs w:val="30"/>
              </w:rPr>
              <w:t>10,</w:t>
            </w:r>
            <w:r>
              <w:rPr>
                <w:rFonts w:ascii="Angsana New" w:eastAsia="MS Mincho" w:hAnsi="Angsana New"/>
                <w:sz w:val="30"/>
                <w:szCs w:val="30"/>
              </w:rPr>
              <w:t>707</w:t>
            </w:r>
          </w:p>
        </w:tc>
        <w:tc>
          <w:tcPr>
            <w:tcW w:w="270" w:type="dxa"/>
          </w:tcPr>
          <w:p w14:paraId="630F3E8D" w14:textId="77777777" w:rsidR="00AE0F1F" w:rsidRPr="00BC5210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14:paraId="5ADF815C" w14:textId="20AC7B94" w:rsidR="00AE0F1F" w:rsidRPr="00BC5210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10" w:right="-126" w:hanging="292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sz w:val="30"/>
                <w:szCs w:val="30"/>
              </w:rPr>
              <w:t>13,4</w:t>
            </w:r>
            <w:r>
              <w:rPr>
                <w:rFonts w:ascii="Angsana New" w:eastAsia="MS Mincho" w:hAnsi="Angsana New"/>
                <w:sz w:val="30"/>
                <w:szCs w:val="30"/>
              </w:rPr>
              <w:t>38</w:t>
            </w:r>
          </w:p>
        </w:tc>
        <w:tc>
          <w:tcPr>
            <w:tcW w:w="270" w:type="dxa"/>
            <w:vAlign w:val="bottom"/>
          </w:tcPr>
          <w:p w14:paraId="4B7293F7" w14:textId="77777777" w:rsidR="00AE0F1F" w:rsidRPr="00BC5210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14:paraId="05A35A01" w14:textId="0F022EB7" w:rsidR="00AE0F1F" w:rsidRPr="00BC5210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sz w:val="30"/>
                <w:szCs w:val="30"/>
              </w:rPr>
              <w:t>4,226</w:t>
            </w:r>
          </w:p>
        </w:tc>
        <w:tc>
          <w:tcPr>
            <w:tcW w:w="270" w:type="dxa"/>
          </w:tcPr>
          <w:p w14:paraId="66C081B9" w14:textId="77777777" w:rsidR="00AE0F1F" w:rsidRPr="00BC5210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</w:tcPr>
          <w:p w14:paraId="023D7A3E" w14:textId="05DBEAC0" w:rsidR="00AE0F1F" w:rsidRPr="00BC5210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AE0F1F" w:rsidRPr="00E11762" w14:paraId="4C74C4D6" w14:textId="77777777" w:rsidTr="001E5164">
        <w:tc>
          <w:tcPr>
            <w:tcW w:w="3042" w:type="dxa"/>
          </w:tcPr>
          <w:p w14:paraId="3609E05F" w14:textId="77777777" w:rsidR="00AE0F1F" w:rsidRPr="00BC5210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47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33F1802B" w14:textId="32618561" w:rsidR="00AE0F1F" w:rsidRPr="00193AC2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101" w:right="347" w:hanging="813"/>
              <w:rPr>
                <w:rFonts w:ascii="Angsana New" w:eastAsia="MS Mincho" w:hAnsi="Angsana New"/>
                <w:sz w:val="30"/>
                <w:szCs w:val="30"/>
              </w:rPr>
            </w:pPr>
            <w:r w:rsidRPr="00193AC2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</w:tcBorders>
          </w:tcPr>
          <w:p w14:paraId="52CEBB6D" w14:textId="2463E99D" w:rsidR="00AE0F1F" w:rsidRPr="00BC5210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 w:hanging="38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32,63</w:t>
            </w:r>
            <w:r w:rsidRPr="00AD56F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FF91B37" w14:textId="77777777" w:rsidR="00AE0F1F" w:rsidRPr="00BC5210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</w:tcPr>
          <w:p w14:paraId="7295E5EB" w14:textId="0F00B10E" w:rsidR="00AE0F1F" w:rsidRPr="00BC5210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10" w:right="-126" w:hanging="292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143,347</w:t>
            </w:r>
          </w:p>
        </w:tc>
        <w:tc>
          <w:tcPr>
            <w:tcW w:w="270" w:type="dxa"/>
            <w:vAlign w:val="bottom"/>
          </w:tcPr>
          <w:p w14:paraId="7BA25982" w14:textId="77777777" w:rsidR="00AE0F1F" w:rsidRPr="00BC5210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</w:tcPr>
          <w:p w14:paraId="1E50DB39" w14:textId="64B2774B" w:rsidR="00AE0F1F" w:rsidRPr="00BC5210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5,269</w:t>
            </w:r>
          </w:p>
        </w:tc>
        <w:tc>
          <w:tcPr>
            <w:tcW w:w="270" w:type="dxa"/>
          </w:tcPr>
          <w:p w14:paraId="1EF6CB16" w14:textId="77777777" w:rsidR="00AE0F1F" w:rsidRPr="00BC5210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</w:tcBorders>
          </w:tcPr>
          <w:p w14:paraId="7CD9D95D" w14:textId="6B25BC9E" w:rsidR="00AE0F1F" w:rsidRPr="00BC5210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4,484</w:t>
            </w:r>
          </w:p>
        </w:tc>
      </w:tr>
      <w:tr w:rsidR="00AE0F1F" w:rsidRPr="00E11762" w14:paraId="1467BC26" w14:textId="77777777" w:rsidTr="001E5164">
        <w:tc>
          <w:tcPr>
            <w:tcW w:w="3042" w:type="dxa"/>
          </w:tcPr>
          <w:p w14:paraId="7828F02C" w14:textId="77777777" w:rsidR="00AE0F1F" w:rsidRPr="00BC5210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47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5592BD2C" w14:textId="4A0D5C41" w:rsidR="00AE0F1F" w:rsidRPr="00BC5210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101" w:right="347" w:hanging="813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</w:tcBorders>
          </w:tcPr>
          <w:p w14:paraId="79701E1E" w14:textId="77777777" w:rsidR="00AE0F1F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 w:hanging="38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405CA2" w14:textId="77777777" w:rsidR="00AE0F1F" w:rsidRPr="00BC5210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</w:tcPr>
          <w:p w14:paraId="092E96E2" w14:textId="77777777" w:rsidR="00AE0F1F" w:rsidRPr="00BC5210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10" w:right="-126" w:hanging="292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5F2262" w14:textId="77777777" w:rsidR="00AE0F1F" w:rsidRPr="00BC5210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</w:tcPr>
          <w:p w14:paraId="6BB6F1F9" w14:textId="77777777" w:rsidR="00AE0F1F" w:rsidRPr="00BC5210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6DDEA2" w14:textId="77777777" w:rsidR="00AE0F1F" w:rsidRPr="00BC5210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</w:tcBorders>
          </w:tcPr>
          <w:p w14:paraId="6602CC62" w14:textId="77777777" w:rsidR="00AE0F1F" w:rsidRPr="00BC5210" w:rsidRDefault="00AE0F1F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63253E" w:rsidRPr="00E11762" w14:paraId="2E1ABD69" w14:textId="77777777" w:rsidTr="001E5164">
        <w:trPr>
          <w:gridAfter w:val="1"/>
          <w:wAfter w:w="631" w:type="dxa"/>
        </w:trPr>
        <w:tc>
          <w:tcPr>
            <w:tcW w:w="3042" w:type="dxa"/>
          </w:tcPr>
          <w:p w14:paraId="11ADADAF" w14:textId="73704633" w:rsidR="0063253E" w:rsidRPr="000D67F3" w:rsidRDefault="0063253E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47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C019EDA" w14:textId="77777777" w:rsidR="0063253E" w:rsidRPr="00E11762" w:rsidRDefault="0063253E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10" w:right="-126" w:hanging="292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1" w:type="dxa"/>
            <w:gridSpan w:val="6"/>
          </w:tcPr>
          <w:p w14:paraId="67C2D55B" w14:textId="701B2259" w:rsidR="0063253E" w:rsidRPr="00BC5210" w:rsidRDefault="0063253E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10" w:right="-126" w:hanging="292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387FF161" w14:textId="77777777" w:rsidR="0063253E" w:rsidRPr="00BC5210" w:rsidRDefault="0063253E" w:rsidP="004B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7"/>
          </w:tcPr>
          <w:p w14:paraId="5C1BB5CF" w14:textId="2524D3F6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126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253E" w:rsidRPr="00E11762" w14:paraId="3FE48229" w14:textId="77777777" w:rsidTr="001E5164">
        <w:trPr>
          <w:gridAfter w:val="1"/>
          <w:wAfter w:w="631" w:type="dxa"/>
        </w:trPr>
        <w:tc>
          <w:tcPr>
            <w:tcW w:w="3042" w:type="dxa"/>
          </w:tcPr>
          <w:p w14:paraId="1A725973" w14:textId="77777777" w:rsidR="0063253E" w:rsidRPr="000D67F3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47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CCD8F1E" w14:textId="77777777" w:rsidR="0063253E" w:rsidRPr="00E11762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 w:hanging="3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F432862" w14:textId="4537E80A" w:rsidR="0063253E" w:rsidRDefault="0063253E" w:rsidP="001E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4E712A2B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gridSpan w:val="3"/>
            <w:vAlign w:val="bottom"/>
          </w:tcPr>
          <w:p w14:paraId="666B831E" w14:textId="4AE44959" w:rsidR="0063253E" w:rsidRPr="00BC5210" w:rsidRDefault="0063253E" w:rsidP="001E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5920B63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0ECBA79D" w14:textId="32DEAAE8" w:rsidR="0063253E" w:rsidRPr="00BC5210" w:rsidRDefault="0063253E" w:rsidP="001E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35E9F2ED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6B192D1C" w14:textId="234F5C60" w:rsidR="0063253E" w:rsidRPr="00BC5210" w:rsidRDefault="0063253E" w:rsidP="001E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3253E" w:rsidRPr="00E11762" w14:paraId="3CB88A72" w14:textId="77777777" w:rsidTr="001E5164">
        <w:trPr>
          <w:gridAfter w:val="1"/>
          <w:wAfter w:w="631" w:type="dxa"/>
        </w:trPr>
        <w:tc>
          <w:tcPr>
            <w:tcW w:w="3042" w:type="dxa"/>
          </w:tcPr>
          <w:p w14:paraId="5C6D9D62" w14:textId="77777777" w:rsidR="0063253E" w:rsidRPr="000D67F3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47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06252AB" w14:textId="77777777" w:rsidR="0063253E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 w:hanging="38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DB57BFB" w14:textId="44F83050" w:rsidR="0063253E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 w:hanging="38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621C22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gridSpan w:val="3"/>
          </w:tcPr>
          <w:p w14:paraId="1CDE16ED" w14:textId="36979D6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10" w:right="-468" w:hanging="292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eastAsia="MS Mincho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0F223C05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2F654EF4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92B6E3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037F10EA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63253E" w:rsidRPr="00E11762" w14:paraId="13887AB3" w14:textId="77777777" w:rsidTr="001E5164">
        <w:trPr>
          <w:gridAfter w:val="1"/>
          <w:wAfter w:w="631" w:type="dxa"/>
        </w:trPr>
        <w:tc>
          <w:tcPr>
            <w:tcW w:w="3042" w:type="dxa"/>
          </w:tcPr>
          <w:p w14:paraId="5767DD42" w14:textId="77777777" w:rsidR="0063253E" w:rsidRPr="000D67F3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47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BDEB415" w14:textId="77777777" w:rsidR="0063253E" w:rsidRPr="00E11762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126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1" w:type="dxa"/>
            <w:gridSpan w:val="14"/>
          </w:tcPr>
          <w:p w14:paraId="05C5E255" w14:textId="570A2949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126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E11762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11762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3253E" w:rsidRPr="00E11762" w14:paraId="55F8E41F" w14:textId="77777777" w:rsidTr="001E5164">
        <w:trPr>
          <w:gridAfter w:val="1"/>
          <w:wAfter w:w="631" w:type="dxa"/>
        </w:trPr>
        <w:tc>
          <w:tcPr>
            <w:tcW w:w="3042" w:type="dxa"/>
          </w:tcPr>
          <w:p w14:paraId="20FDC8DE" w14:textId="3542046B" w:rsidR="0063253E" w:rsidRPr="000D67F3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47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0D67F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360" w:type="dxa"/>
          </w:tcPr>
          <w:p w14:paraId="06431E65" w14:textId="77777777" w:rsidR="0063253E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 w:hanging="38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4CBD77EC" w14:textId="69AF5455" w:rsidR="0063253E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 w:hanging="38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AE7067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gridSpan w:val="3"/>
          </w:tcPr>
          <w:p w14:paraId="0E1AE6D4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10" w:right="-126" w:hanging="292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9160A77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1D9C3A98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809803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195466CF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63253E" w:rsidRPr="00E11762" w14:paraId="4C219171" w14:textId="77777777" w:rsidTr="001E5164">
        <w:trPr>
          <w:gridAfter w:val="1"/>
          <w:wAfter w:w="631" w:type="dxa"/>
        </w:trPr>
        <w:tc>
          <w:tcPr>
            <w:tcW w:w="3042" w:type="dxa"/>
          </w:tcPr>
          <w:p w14:paraId="20911FEF" w14:textId="3ED5761D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5"/>
                <w:tab w:val="left" w:pos="372"/>
              </w:tabs>
              <w:ind w:left="145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C5210">
              <w:rPr>
                <w:rFonts w:ascii="Angsana New" w:eastAsia="MS Mincho" w:hAnsi="Angsana New" w:hint="cs"/>
                <w:sz w:val="30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360" w:type="dxa"/>
          </w:tcPr>
          <w:p w14:paraId="6E00A3FC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 w:hanging="38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5F3C8D9" w14:textId="57F1B02D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 w:hanging="38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sz w:val="30"/>
                <w:szCs w:val="30"/>
              </w:rPr>
              <w:t>167,554</w:t>
            </w:r>
          </w:p>
        </w:tc>
        <w:tc>
          <w:tcPr>
            <w:tcW w:w="270" w:type="dxa"/>
          </w:tcPr>
          <w:p w14:paraId="746CD943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1" w:type="dxa"/>
            <w:gridSpan w:val="3"/>
          </w:tcPr>
          <w:p w14:paraId="0ED7D488" w14:textId="7538C5A1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10" w:right="-126" w:hanging="292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sz w:val="30"/>
                <w:szCs w:val="30"/>
              </w:rPr>
              <w:t>70,892</w:t>
            </w:r>
          </w:p>
        </w:tc>
        <w:tc>
          <w:tcPr>
            <w:tcW w:w="270" w:type="dxa"/>
            <w:vAlign w:val="bottom"/>
          </w:tcPr>
          <w:p w14:paraId="09011C2F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0AA2E216" w14:textId="5802193F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sz w:val="30"/>
                <w:szCs w:val="30"/>
              </w:rPr>
              <w:t>3,935</w:t>
            </w:r>
          </w:p>
        </w:tc>
        <w:tc>
          <w:tcPr>
            <w:tcW w:w="270" w:type="dxa"/>
          </w:tcPr>
          <w:p w14:paraId="25C82383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0A0710F1" w14:textId="628C6DEF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63253E" w:rsidRPr="00E11762" w14:paraId="449673C8" w14:textId="77777777" w:rsidTr="001E5164">
        <w:trPr>
          <w:gridAfter w:val="1"/>
          <w:wAfter w:w="631" w:type="dxa"/>
        </w:trPr>
        <w:tc>
          <w:tcPr>
            <w:tcW w:w="3042" w:type="dxa"/>
          </w:tcPr>
          <w:p w14:paraId="3A688B44" w14:textId="5AE4A795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5"/>
                <w:tab w:val="left" w:pos="372"/>
              </w:tabs>
              <w:ind w:left="145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C5210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360" w:type="dxa"/>
          </w:tcPr>
          <w:p w14:paraId="74A66012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 w:hanging="38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9DC3745" w14:textId="299FDB22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 w:hanging="38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sz w:val="30"/>
                <w:szCs w:val="30"/>
              </w:rPr>
              <w:t>49,0</w:t>
            </w:r>
            <w:r>
              <w:rPr>
                <w:rFonts w:ascii="Angsana New" w:eastAsia="MS Mincho" w:hAnsi="Angsana New"/>
                <w:sz w:val="30"/>
                <w:szCs w:val="30"/>
              </w:rPr>
              <w:t>53</w:t>
            </w:r>
          </w:p>
        </w:tc>
        <w:tc>
          <w:tcPr>
            <w:tcW w:w="270" w:type="dxa"/>
          </w:tcPr>
          <w:p w14:paraId="30411D4C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1" w:type="dxa"/>
            <w:gridSpan w:val="3"/>
          </w:tcPr>
          <w:p w14:paraId="4D0DAE2C" w14:textId="73DB14F3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10" w:right="-126" w:hanging="292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sz w:val="30"/>
                <w:szCs w:val="30"/>
              </w:rPr>
              <w:t>57,055</w:t>
            </w:r>
          </w:p>
        </w:tc>
        <w:tc>
          <w:tcPr>
            <w:tcW w:w="270" w:type="dxa"/>
            <w:vAlign w:val="bottom"/>
          </w:tcPr>
          <w:p w14:paraId="20DFA55A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3ED73F98" w14:textId="0318C5A6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sz w:val="30"/>
                <w:szCs w:val="30"/>
              </w:rPr>
              <w:t>13,353</w:t>
            </w:r>
          </w:p>
        </w:tc>
        <w:tc>
          <w:tcPr>
            <w:tcW w:w="270" w:type="dxa"/>
          </w:tcPr>
          <w:p w14:paraId="62AF7226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7FBB0407" w14:textId="454DA6BF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827"/>
              <w:rPr>
                <w:rFonts w:ascii="Angsana New" w:eastAsia="MS Mincho" w:hAnsi="Angsana New"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sz w:val="30"/>
                <w:szCs w:val="30"/>
              </w:rPr>
              <w:t>2,908</w:t>
            </w:r>
          </w:p>
        </w:tc>
      </w:tr>
      <w:tr w:rsidR="0063253E" w:rsidRPr="00E11762" w14:paraId="14420230" w14:textId="77777777" w:rsidTr="001E5164">
        <w:trPr>
          <w:gridAfter w:val="1"/>
          <w:wAfter w:w="631" w:type="dxa"/>
        </w:trPr>
        <w:tc>
          <w:tcPr>
            <w:tcW w:w="3042" w:type="dxa"/>
          </w:tcPr>
          <w:p w14:paraId="58372A14" w14:textId="435AB81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5"/>
                <w:tab w:val="left" w:pos="372"/>
              </w:tabs>
              <w:ind w:left="145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C5210">
              <w:rPr>
                <w:rFonts w:ascii="Angsana New" w:eastAsia="MS Mincho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360" w:type="dxa"/>
          </w:tcPr>
          <w:p w14:paraId="4CED55AC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 w:hanging="38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1965BBA" w14:textId="2DC07FA3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 w:hanging="38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sz w:val="30"/>
                <w:szCs w:val="30"/>
              </w:rPr>
              <w:t>9,15</w:t>
            </w:r>
            <w:r>
              <w:rPr>
                <w:rFonts w:ascii="Angsana New" w:eastAsia="MS Mincho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049B4DB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1" w:type="dxa"/>
            <w:gridSpan w:val="3"/>
          </w:tcPr>
          <w:p w14:paraId="46ABF792" w14:textId="5F7584E5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10" w:right="-126" w:hanging="292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sz w:val="30"/>
                <w:szCs w:val="30"/>
              </w:rPr>
              <w:t>14,</w:t>
            </w:r>
            <w:r>
              <w:rPr>
                <w:rFonts w:ascii="Angsana New" w:eastAsia="MS Mincho" w:hAnsi="Angsana New"/>
                <w:sz w:val="30"/>
                <w:szCs w:val="30"/>
              </w:rPr>
              <w:t>480</w:t>
            </w:r>
          </w:p>
        </w:tc>
        <w:tc>
          <w:tcPr>
            <w:tcW w:w="270" w:type="dxa"/>
            <w:vAlign w:val="bottom"/>
          </w:tcPr>
          <w:p w14:paraId="4E4576DA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59ED68BA" w14:textId="16B8537C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3D7981E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00F363A3" w14:textId="199EAAD2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63253E" w:rsidRPr="00E11762" w14:paraId="22B07133" w14:textId="77777777" w:rsidTr="001E5164">
        <w:trPr>
          <w:gridAfter w:val="1"/>
          <w:wAfter w:w="631" w:type="dxa"/>
        </w:trPr>
        <w:tc>
          <w:tcPr>
            <w:tcW w:w="3042" w:type="dxa"/>
          </w:tcPr>
          <w:p w14:paraId="16AF639B" w14:textId="65F38332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5"/>
                <w:tab w:val="left" w:pos="372"/>
              </w:tabs>
              <w:ind w:left="145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C5210">
              <w:rPr>
                <w:rFonts w:ascii="Angsana New" w:eastAsia="MS Mincho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360" w:type="dxa"/>
          </w:tcPr>
          <w:p w14:paraId="3F2AA59B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 w:hanging="38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74BBE9FE" w14:textId="1D7E9494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 w:hanging="38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sz w:val="30"/>
                <w:szCs w:val="30"/>
              </w:rPr>
              <w:t>77,</w:t>
            </w:r>
            <w:r>
              <w:rPr>
                <w:rFonts w:ascii="Angsana New" w:eastAsia="MS Mincho" w:hAnsi="Angsana New"/>
                <w:sz w:val="30"/>
                <w:szCs w:val="30"/>
              </w:rPr>
              <w:t>94</w:t>
            </w:r>
            <w:r w:rsidR="009F2914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80C9E2C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1" w:type="dxa"/>
            <w:gridSpan w:val="3"/>
            <w:tcBorders>
              <w:bottom w:val="single" w:sz="4" w:space="0" w:color="auto"/>
            </w:tcBorders>
          </w:tcPr>
          <w:p w14:paraId="471CE336" w14:textId="326B0298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10" w:right="-126" w:hanging="292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sz w:val="30"/>
                <w:szCs w:val="30"/>
              </w:rPr>
              <w:t>76,</w:t>
            </w:r>
            <w:r>
              <w:rPr>
                <w:rFonts w:ascii="Angsana New" w:eastAsia="MS Mincho" w:hAnsi="Angsana New"/>
                <w:sz w:val="30"/>
                <w:szCs w:val="30"/>
              </w:rPr>
              <w:t>588</w:t>
            </w:r>
          </w:p>
        </w:tc>
        <w:tc>
          <w:tcPr>
            <w:tcW w:w="270" w:type="dxa"/>
            <w:vAlign w:val="bottom"/>
          </w:tcPr>
          <w:p w14:paraId="3A4577AB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14:paraId="160CA7ED" w14:textId="16208722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530</w:t>
            </w:r>
          </w:p>
        </w:tc>
        <w:tc>
          <w:tcPr>
            <w:tcW w:w="270" w:type="dxa"/>
          </w:tcPr>
          <w:p w14:paraId="7E92E98A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14:paraId="6516470C" w14:textId="3044904D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827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168</w:t>
            </w:r>
          </w:p>
        </w:tc>
      </w:tr>
      <w:tr w:rsidR="0063253E" w:rsidRPr="00E11762" w14:paraId="4BB99DB2" w14:textId="77777777" w:rsidTr="001E5164">
        <w:trPr>
          <w:gridAfter w:val="1"/>
          <w:wAfter w:w="631" w:type="dxa"/>
        </w:trPr>
        <w:tc>
          <w:tcPr>
            <w:tcW w:w="3042" w:type="dxa"/>
          </w:tcPr>
          <w:p w14:paraId="54BE0CE5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5"/>
                <w:tab w:val="left" w:pos="372"/>
              </w:tabs>
              <w:ind w:left="145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1AEB1C4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 w:hanging="38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942250" w14:textId="2C80452E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 w:hanging="38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303,71</w:t>
            </w:r>
            <w:r w:rsidR="009F291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</w:tcPr>
          <w:p w14:paraId="0CF53FE4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7A0C5BA" w14:textId="2FDA832D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10" w:right="-126" w:hanging="292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219,015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DCE3761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2F50AA" w14:textId="50D498CF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17,825</w:t>
            </w:r>
          </w:p>
        </w:tc>
        <w:tc>
          <w:tcPr>
            <w:tcW w:w="270" w:type="dxa"/>
            <w:tcBorders>
              <w:bottom w:val="nil"/>
            </w:tcBorders>
          </w:tcPr>
          <w:p w14:paraId="41366E16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2A2426" w14:textId="55EF9EE6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82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3,076</w:t>
            </w:r>
          </w:p>
        </w:tc>
      </w:tr>
      <w:tr w:rsidR="0063253E" w:rsidRPr="00E11762" w14:paraId="432AC6AA" w14:textId="77777777" w:rsidTr="001E5164">
        <w:trPr>
          <w:gridAfter w:val="1"/>
          <w:wAfter w:w="631" w:type="dxa"/>
        </w:trPr>
        <w:tc>
          <w:tcPr>
            <w:tcW w:w="3042" w:type="dxa"/>
          </w:tcPr>
          <w:p w14:paraId="4EDCF8B5" w14:textId="1BB2987E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5"/>
                <w:tab w:val="left" w:pos="372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C521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360" w:type="dxa"/>
          </w:tcPr>
          <w:p w14:paraId="1067999B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 w:hanging="38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46AE19" w14:textId="7A4C5261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 w:hanging="38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336,34</w:t>
            </w:r>
            <w:r w:rsidR="009F291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291B11A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43F8E2" w14:textId="40FF6543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10" w:right="-126" w:hanging="292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362,362</w:t>
            </w:r>
          </w:p>
        </w:tc>
        <w:tc>
          <w:tcPr>
            <w:tcW w:w="270" w:type="dxa"/>
            <w:vAlign w:val="bottom"/>
          </w:tcPr>
          <w:p w14:paraId="3CAFAE13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B5DCAE" w14:textId="53242ACF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97,715</w:t>
            </w:r>
          </w:p>
        </w:tc>
        <w:tc>
          <w:tcPr>
            <w:tcW w:w="270" w:type="dxa"/>
          </w:tcPr>
          <w:p w14:paraId="6DDFC784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F5F7A8" w14:textId="655B92E5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82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435,594</w:t>
            </w:r>
          </w:p>
        </w:tc>
      </w:tr>
      <w:tr w:rsidR="0063253E" w:rsidRPr="00E11762" w14:paraId="56E43FF9" w14:textId="77777777" w:rsidTr="001E5164">
        <w:trPr>
          <w:gridAfter w:val="1"/>
          <w:wAfter w:w="631" w:type="dxa"/>
        </w:trPr>
        <w:tc>
          <w:tcPr>
            <w:tcW w:w="3042" w:type="dxa"/>
          </w:tcPr>
          <w:p w14:paraId="539FEA2B" w14:textId="2BAB82D8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5"/>
                <w:tab w:val="left" w:pos="372"/>
              </w:tabs>
              <w:ind w:left="140" w:hanging="140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C521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360" w:type="dxa"/>
          </w:tcPr>
          <w:p w14:paraId="52729684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 w:hanging="38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2CCC11C1" w14:textId="717C8E78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 w:hanging="38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2005F1D7" w14:textId="43F67984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 w:hanging="38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01,201</w:t>
            </w:r>
          </w:p>
        </w:tc>
        <w:tc>
          <w:tcPr>
            <w:tcW w:w="270" w:type="dxa"/>
          </w:tcPr>
          <w:p w14:paraId="1F1B78F5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gridSpan w:val="3"/>
            <w:tcBorders>
              <w:top w:val="single" w:sz="4" w:space="0" w:color="auto"/>
            </w:tcBorders>
          </w:tcPr>
          <w:p w14:paraId="1E60204B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10" w:right="-126" w:hanging="292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7BFC1D27" w14:textId="48B69CCC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10" w:right="-126" w:hanging="292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1,225,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749</w:t>
            </w:r>
          </w:p>
        </w:tc>
        <w:tc>
          <w:tcPr>
            <w:tcW w:w="270" w:type="dxa"/>
            <w:vAlign w:val="bottom"/>
          </w:tcPr>
          <w:p w14:paraId="11F74C52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</w:tcPr>
          <w:p w14:paraId="0706FE31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57378FAC" w14:textId="4EAABC4F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97,715</w:t>
            </w:r>
          </w:p>
        </w:tc>
        <w:tc>
          <w:tcPr>
            <w:tcW w:w="270" w:type="dxa"/>
          </w:tcPr>
          <w:p w14:paraId="098FA7EF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</w:tcPr>
          <w:p w14:paraId="79910907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82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672A2542" w14:textId="4C143978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82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435,594</w:t>
            </w:r>
          </w:p>
        </w:tc>
      </w:tr>
      <w:tr w:rsidR="0063253E" w:rsidRPr="00E11762" w14:paraId="1179CFF0" w14:textId="77777777" w:rsidTr="001E5164">
        <w:trPr>
          <w:gridAfter w:val="1"/>
          <w:wAfter w:w="631" w:type="dxa"/>
        </w:trPr>
        <w:tc>
          <w:tcPr>
            <w:tcW w:w="3042" w:type="dxa"/>
          </w:tcPr>
          <w:p w14:paraId="0AA80A61" w14:textId="40538C33" w:rsidR="0063253E" w:rsidRPr="00BC5210" w:rsidRDefault="0063253E" w:rsidP="001E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5"/>
                <w:tab w:val="left" w:pos="372"/>
              </w:tabs>
              <w:ind w:left="145" w:hanging="145"/>
              <w:jc w:val="thaiDistribute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C5210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หัก</w:t>
            </w:r>
            <w:r w:rsidRPr="00BC5210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="001E5164" w:rsidRPr="001E5164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ค่าเผื่อ</w:t>
            </w:r>
            <w:r w:rsidRPr="001E5164">
              <w:rPr>
                <w:rFonts w:ascii="Angsana New" w:eastAsia="MS Mincho" w:hAnsi="Angsana New" w:hint="cs"/>
                <w:sz w:val="30"/>
                <w:szCs w:val="30"/>
                <w:cs/>
              </w:rPr>
              <w:t>ผลขาดทุน</w:t>
            </w:r>
            <w:r w:rsidRPr="0063253E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จากการด้อยค่า </w:t>
            </w:r>
            <w:r w:rsidRPr="001E5164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 xml:space="preserve">(2562: </w:t>
            </w:r>
            <w:r w:rsidRPr="001E5164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 w:rsidRPr="001E5164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0DFA70E7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38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34B0E5A7" w14:textId="77777777" w:rsidR="00BC62F7" w:rsidRDefault="00BC62F7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38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1D9A911" w14:textId="4199647D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38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sz w:val="30"/>
                <w:szCs w:val="30"/>
              </w:rPr>
              <w:t>(</w:t>
            </w:r>
            <w:r>
              <w:rPr>
                <w:rFonts w:ascii="Angsana New" w:eastAsia="MS Mincho" w:hAnsi="Angsana New"/>
                <w:sz w:val="30"/>
                <w:szCs w:val="30"/>
              </w:rPr>
              <w:t>179,428</w:t>
            </w:r>
            <w:r w:rsidRPr="00BC5210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7637CDB6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1" w:type="dxa"/>
            <w:gridSpan w:val="3"/>
            <w:tcBorders>
              <w:bottom w:val="single" w:sz="4" w:space="0" w:color="auto"/>
            </w:tcBorders>
          </w:tcPr>
          <w:p w14:paraId="6A7C155F" w14:textId="77777777" w:rsidR="00BC62F7" w:rsidRDefault="00BC62F7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10" w:right="-126" w:hanging="292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5DBA578" w14:textId="01671422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10" w:right="-126" w:hanging="292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sz w:val="30"/>
                <w:szCs w:val="30"/>
              </w:rPr>
              <w:t>(126,9</w:t>
            </w:r>
            <w:r>
              <w:rPr>
                <w:rFonts w:ascii="Angsana New" w:eastAsia="MS Mincho" w:hAnsi="Angsana New"/>
                <w:sz w:val="30"/>
                <w:szCs w:val="30"/>
              </w:rPr>
              <w:t>00</w:t>
            </w:r>
            <w:r w:rsidRPr="00BC5210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667CB3A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14:paraId="5C7325B3" w14:textId="77777777" w:rsidR="00BC62F7" w:rsidRDefault="00BC62F7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6EC59B8" w14:textId="354CC01F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43AC608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14:paraId="110F115B" w14:textId="77777777" w:rsidR="00BC62F7" w:rsidRDefault="00BC62F7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DCBE0BE" w14:textId="487A25F5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63253E" w:rsidRPr="00E11762" w14:paraId="67DC8BF3" w14:textId="77777777" w:rsidTr="001E5164">
        <w:trPr>
          <w:gridAfter w:val="1"/>
          <w:wAfter w:w="631" w:type="dxa"/>
        </w:trPr>
        <w:tc>
          <w:tcPr>
            <w:tcW w:w="3042" w:type="dxa"/>
          </w:tcPr>
          <w:p w14:paraId="04D65E55" w14:textId="12F1DE3E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5"/>
                <w:tab w:val="left" w:pos="372"/>
              </w:tabs>
              <w:jc w:val="both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BC521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60" w:type="dxa"/>
          </w:tcPr>
          <w:p w14:paraId="70340AE5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 w:hanging="38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1BB058" w14:textId="5BCA0524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 w:hanging="38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721,773</w:t>
            </w:r>
          </w:p>
        </w:tc>
        <w:tc>
          <w:tcPr>
            <w:tcW w:w="270" w:type="dxa"/>
          </w:tcPr>
          <w:p w14:paraId="6649105C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C0584F2" w14:textId="3BD21C64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10" w:right="-126" w:hanging="292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1,098,8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70" w:type="dxa"/>
            <w:vAlign w:val="bottom"/>
          </w:tcPr>
          <w:p w14:paraId="1ACA047E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31B21AD" w14:textId="67CA5708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97,715</w:t>
            </w:r>
          </w:p>
        </w:tc>
        <w:tc>
          <w:tcPr>
            <w:tcW w:w="270" w:type="dxa"/>
          </w:tcPr>
          <w:p w14:paraId="52E7C3C3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04DE87B" w14:textId="1ECE45B2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827"/>
              <w:rPr>
                <w:rFonts w:ascii="Angsana New" w:eastAsia="MS Mincho" w:hAnsi="Angsana New"/>
                <w:sz w:val="30"/>
                <w:szCs w:val="30"/>
              </w:rPr>
            </w:pPr>
            <w:r w:rsidRPr="00BC52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435,594</w:t>
            </w:r>
          </w:p>
        </w:tc>
      </w:tr>
      <w:tr w:rsidR="0063253E" w:rsidRPr="00E11762" w14:paraId="4242A99B" w14:textId="77777777" w:rsidTr="001E5164">
        <w:trPr>
          <w:gridAfter w:val="1"/>
          <w:wAfter w:w="631" w:type="dxa"/>
        </w:trPr>
        <w:tc>
          <w:tcPr>
            <w:tcW w:w="3042" w:type="dxa"/>
          </w:tcPr>
          <w:p w14:paraId="3D42C885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5"/>
                <w:tab w:val="left" w:pos="372"/>
              </w:tabs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95CD4C8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 w:hanging="38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6F41A88D" w14:textId="1792E4B6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 w:hanging="38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EC1665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gridSpan w:val="3"/>
            <w:tcBorders>
              <w:top w:val="double" w:sz="4" w:space="0" w:color="auto"/>
            </w:tcBorders>
          </w:tcPr>
          <w:p w14:paraId="3023ED32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10" w:right="-126" w:hanging="292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D4F5C18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double" w:sz="4" w:space="0" w:color="auto"/>
            </w:tcBorders>
          </w:tcPr>
          <w:p w14:paraId="188D091F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A39C3C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double" w:sz="4" w:space="0" w:color="auto"/>
            </w:tcBorders>
          </w:tcPr>
          <w:p w14:paraId="20ADAFEC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82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63253E" w:rsidRPr="00E11762" w14:paraId="76CBEE17" w14:textId="77777777" w:rsidTr="001E5164">
        <w:trPr>
          <w:gridAfter w:val="1"/>
          <w:wAfter w:w="631" w:type="dxa"/>
        </w:trPr>
        <w:tc>
          <w:tcPr>
            <w:tcW w:w="3042" w:type="dxa"/>
          </w:tcPr>
          <w:p w14:paraId="34BF3256" w14:textId="3EB7AF87" w:rsidR="0063253E" w:rsidRPr="00B67D3E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5"/>
                <w:tab w:val="left" w:pos="372"/>
              </w:tabs>
              <w:ind w:left="320" w:hanging="270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67D3E">
              <w:rPr>
                <w:rFonts w:ascii="Angsana New" w:eastAsia="MS Mincho" w:hAnsi="Angsana New" w:hint="cs"/>
                <w:sz w:val="30"/>
                <w:szCs w:val="30"/>
                <w:cs/>
              </w:rPr>
              <w:t>ขาดทุนจากการด้อยค่า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รับรู้ในกำไร</w:t>
            </w:r>
            <w:r w:rsidR="00BC62F7">
              <w:rPr>
                <w:rFonts w:ascii="Angsana New" w:eastAsia="MS Mincho" w:hAnsi="Angsana New" w:hint="cs"/>
                <w:sz w:val="30"/>
                <w:szCs w:val="30"/>
                <w:cs/>
              </w:rPr>
              <w:t>หรือ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ขาดทุน</w:t>
            </w:r>
            <w:r w:rsidRPr="00B67D3E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</w:t>
            </w:r>
            <w:r w:rsidRPr="00B67D3E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 xml:space="preserve">(2562: </w:t>
            </w:r>
            <w:r w:rsidRPr="00B67D3E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หนี้สูญและหนี้สงสัยจะสูญ</w:t>
            </w:r>
            <w:r w:rsidR="00CF5C1B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5A4AE6DF" w14:textId="77777777" w:rsidR="0063253E" w:rsidRPr="00B67D3E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 w:hanging="38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67A8565C" w14:textId="795C0579" w:rsidR="0063253E" w:rsidRPr="00B67D3E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 w:hanging="38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E41A329" w14:textId="77777777" w:rsidR="0063253E" w:rsidRPr="00B67D3E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 w:hanging="38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216099E" w14:textId="571D2F10" w:rsidR="0063253E" w:rsidRPr="00B67D3E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 w:hanging="38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67D3E">
              <w:rPr>
                <w:rFonts w:ascii="Angsana New" w:eastAsia="MS Mincho" w:hAnsi="Angsana New"/>
                <w:sz w:val="30"/>
                <w:szCs w:val="30"/>
              </w:rPr>
              <w:t>15,298</w:t>
            </w:r>
          </w:p>
        </w:tc>
        <w:tc>
          <w:tcPr>
            <w:tcW w:w="270" w:type="dxa"/>
            <w:tcBorders>
              <w:bottom w:val="nil"/>
            </w:tcBorders>
          </w:tcPr>
          <w:p w14:paraId="427BBE9A" w14:textId="77777777" w:rsidR="0063253E" w:rsidRPr="00B67D3E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1" w:type="dxa"/>
            <w:gridSpan w:val="3"/>
            <w:tcBorders>
              <w:bottom w:val="double" w:sz="4" w:space="0" w:color="auto"/>
            </w:tcBorders>
          </w:tcPr>
          <w:p w14:paraId="2DCD744A" w14:textId="77777777" w:rsidR="0063253E" w:rsidRPr="00B67D3E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10" w:right="-126" w:hanging="292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E41537B" w14:textId="77777777" w:rsidR="0063253E" w:rsidRPr="00B67D3E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10" w:right="-126" w:hanging="292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04BE95F" w14:textId="0DE3039C" w:rsidR="0063253E" w:rsidRPr="00B67D3E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10" w:right="-126" w:hanging="292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67D3E">
              <w:rPr>
                <w:rFonts w:ascii="Angsana New" w:eastAsia="MS Mincho" w:hAnsi="Angsana New"/>
                <w:sz w:val="30"/>
                <w:szCs w:val="30"/>
              </w:rPr>
              <w:t>50,510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B44A9AC" w14:textId="77777777" w:rsidR="0063253E" w:rsidRPr="00BC5210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double" w:sz="4" w:space="0" w:color="auto"/>
            </w:tcBorders>
          </w:tcPr>
          <w:p w14:paraId="3938B937" w14:textId="77777777" w:rsidR="0063253E" w:rsidRPr="00B67D3E" w:rsidRDefault="0063253E" w:rsidP="00CF5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760F157" w14:textId="77777777" w:rsidR="0063253E" w:rsidRPr="00B67D3E" w:rsidRDefault="0063253E" w:rsidP="00CF5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42DDBE4" w14:textId="0D178162" w:rsidR="0063253E" w:rsidRPr="00B67D3E" w:rsidRDefault="0063253E" w:rsidP="00CF5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10" w:firstLine="718"/>
              <w:rPr>
                <w:rFonts w:ascii="Angsana New" w:eastAsia="MS Mincho" w:hAnsi="Angsana New"/>
                <w:sz w:val="30"/>
                <w:szCs w:val="30"/>
              </w:rPr>
            </w:pPr>
            <w:r w:rsidRPr="00B67D3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597A57" w14:textId="77777777" w:rsidR="0063253E" w:rsidRPr="00B67D3E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double" w:sz="4" w:space="0" w:color="auto"/>
            </w:tcBorders>
          </w:tcPr>
          <w:p w14:paraId="64777BAB" w14:textId="77777777" w:rsidR="0063253E" w:rsidRPr="00B67D3E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827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FF31B2A" w14:textId="77777777" w:rsidR="0063253E" w:rsidRPr="00B67D3E" w:rsidRDefault="0063253E" w:rsidP="00632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827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9B74482" w14:textId="7C65D765" w:rsidR="0063253E" w:rsidRPr="00B67D3E" w:rsidRDefault="0063253E" w:rsidP="00CF5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67D3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</w:tbl>
    <w:p w14:paraId="4C0C20DE" w14:textId="77777777" w:rsidR="006E4BCF" w:rsidRPr="0063253E" w:rsidRDefault="006E4BCF" w:rsidP="00424379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0"/>
        <w:rPr>
          <w:rFonts w:ascii="Angsana New" w:hAnsi="Angsana New"/>
          <w:b/>
          <w:bCs/>
          <w:sz w:val="20"/>
          <w:cs/>
        </w:rPr>
      </w:pPr>
    </w:p>
    <w:p w14:paraId="1BA5E9E0" w14:textId="33EB6CE4" w:rsidR="00F25B22" w:rsidRPr="00424379" w:rsidRDefault="00F25B22" w:rsidP="000D3708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424379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4709E49B" w14:textId="77777777" w:rsidR="00F25B22" w:rsidRPr="0063253E" w:rsidRDefault="00F25B22" w:rsidP="003F2F70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0"/>
        <w:rPr>
          <w:rFonts w:ascii="Angsana New" w:hAnsi="Angsana New"/>
          <w:b/>
          <w:bCs/>
          <w:sz w:val="20"/>
          <w:cs/>
        </w:rPr>
      </w:pPr>
    </w:p>
    <w:tbl>
      <w:tblPr>
        <w:tblW w:w="913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1440"/>
        <w:gridCol w:w="270"/>
        <w:gridCol w:w="1350"/>
        <w:gridCol w:w="270"/>
        <w:gridCol w:w="1305"/>
      </w:tblGrid>
      <w:tr w:rsidR="006D0EB7" w:rsidRPr="00E11762" w14:paraId="697B575E" w14:textId="77777777" w:rsidTr="006D0EB7">
        <w:tc>
          <w:tcPr>
            <w:tcW w:w="4500" w:type="dxa"/>
          </w:tcPr>
          <w:p w14:paraId="6193EAEB" w14:textId="77777777" w:rsidR="006D0EB7" w:rsidRPr="00E11762" w:rsidRDefault="006D0EB7" w:rsidP="00AB2D49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2A826B2" w14:textId="77777777" w:rsidR="006D0EB7" w:rsidRPr="00E11762" w:rsidRDefault="006D0EB7" w:rsidP="00AB2D49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7E12EAB" w14:textId="77777777" w:rsidR="006D0EB7" w:rsidRPr="00E11762" w:rsidRDefault="006D0EB7" w:rsidP="00AB2D49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25" w:type="dxa"/>
            <w:gridSpan w:val="3"/>
          </w:tcPr>
          <w:p w14:paraId="64C80BD8" w14:textId="77777777" w:rsidR="006D0EB7" w:rsidRPr="00E11762" w:rsidRDefault="006D0EB7" w:rsidP="00AB2D4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E11762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6D0EB7" w:rsidRPr="00E11762" w14:paraId="5A8EDF31" w14:textId="77777777" w:rsidTr="006D0EB7">
        <w:tc>
          <w:tcPr>
            <w:tcW w:w="4500" w:type="dxa"/>
          </w:tcPr>
          <w:p w14:paraId="3BD39002" w14:textId="77777777" w:rsidR="006D0EB7" w:rsidRPr="00E11762" w:rsidRDefault="006D0EB7" w:rsidP="00AB2D49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E4874EB" w14:textId="0C599E34" w:rsidR="006D0EB7" w:rsidRPr="00E11762" w:rsidRDefault="006D0EB7" w:rsidP="00AB2D49">
            <w:pPr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CBA2D30" w14:textId="77777777" w:rsidR="006D0EB7" w:rsidRPr="00E11762" w:rsidRDefault="006D0EB7" w:rsidP="00AB2D49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D649821" w14:textId="19D42A48" w:rsidR="006D0EB7" w:rsidRPr="00E11762" w:rsidRDefault="006D0EB7" w:rsidP="00AB2D4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4E0885" w:rsidRPr="00E11762">
              <w:rPr>
                <w:rFonts w:ascii="Angsana New" w:eastAsia="MS Mincho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72CF00B" w14:textId="77777777" w:rsidR="006D0EB7" w:rsidRPr="00E11762" w:rsidRDefault="006D0EB7" w:rsidP="00AB2D4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4201CFD4" w14:textId="32E33838" w:rsidR="006D0EB7" w:rsidRPr="00E11762" w:rsidRDefault="006D0EB7" w:rsidP="00AB2D4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</w:rPr>
              <w:t>25</w:t>
            </w:r>
            <w:r w:rsidR="00893E1F" w:rsidRPr="00E11762">
              <w:rPr>
                <w:rFonts w:ascii="Angsana New" w:eastAsia="MS Mincho" w:hAnsi="Angsana New"/>
                <w:sz w:val="30"/>
                <w:szCs w:val="30"/>
              </w:rPr>
              <w:t>6</w:t>
            </w:r>
            <w:r w:rsidR="004E0885" w:rsidRPr="00E11762">
              <w:rPr>
                <w:rFonts w:ascii="Angsana New" w:eastAsia="MS Mincho" w:hAnsi="Angsana New"/>
                <w:sz w:val="30"/>
                <w:szCs w:val="30"/>
              </w:rPr>
              <w:t>2</w:t>
            </w:r>
          </w:p>
        </w:tc>
      </w:tr>
      <w:tr w:rsidR="006D0EB7" w:rsidRPr="00E11762" w14:paraId="2AA59619" w14:textId="77777777" w:rsidTr="006D0EB7">
        <w:tc>
          <w:tcPr>
            <w:tcW w:w="4500" w:type="dxa"/>
          </w:tcPr>
          <w:p w14:paraId="36153936" w14:textId="77777777" w:rsidR="006D0EB7" w:rsidRPr="00E11762" w:rsidRDefault="006D0EB7" w:rsidP="00AB2D49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740A15C" w14:textId="77777777" w:rsidR="006D0EB7" w:rsidRPr="00E11762" w:rsidRDefault="006D0EB7" w:rsidP="00AB2D49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57B30F9" w14:textId="77777777" w:rsidR="006D0EB7" w:rsidRPr="00E11762" w:rsidRDefault="006D0EB7" w:rsidP="00AB2D49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925" w:type="dxa"/>
            <w:gridSpan w:val="3"/>
          </w:tcPr>
          <w:p w14:paraId="52127F2C" w14:textId="77777777" w:rsidR="006D0EB7" w:rsidRPr="00E11762" w:rsidRDefault="006D0EB7" w:rsidP="00AB2D49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E11762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11762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E0885" w:rsidRPr="00E11762" w14:paraId="22FCFB8F" w14:textId="77777777" w:rsidTr="006D0EB7">
        <w:tc>
          <w:tcPr>
            <w:tcW w:w="4500" w:type="dxa"/>
          </w:tcPr>
          <w:p w14:paraId="2D7C1221" w14:textId="77777777" w:rsidR="004E0885" w:rsidRPr="00E11762" w:rsidRDefault="004E0885" w:rsidP="004E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eastAsia="MS Mincho" w:hAnsi="Angsana New"/>
                <w:sz w:val="30"/>
                <w:szCs w:val="30"/>
              </w:rPr>
              <w:t xml:space="preserve">1 </w:t>
            </w:r>
            <w:r w:rsidRPr="00E11762">
              <w:rPr>
                <w:rFonts w:ascii="Angsana New" w:eastAsia="MS Mincho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</w:tcPr>
          <w:p w14:paraId="0BD035B0" w14:textId="77777777" w:rsidR="004E0885" w:rsidRPr="00E11762" w:rsidRDefault="004E0885" w:rsidP="004E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DA84F2B" w14:textId="77777777" w:rsidR="004E0885" w:rsidRPr="00E11762" w:rsidRDefault="004E0885" w:rsidP="004E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jc w:val="right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4CF2013B" w14:textId="7C1EB474" w:rsidR="004E0885" w:rsidRPr="00E11762" w:rsidRDefault="007C735C" w:rsidP="004E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70"/>
              <w:jc w:val="right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</w:rPr>
              <w:t>24,780,020</w:t>
            </w:r>
          </w:p>
        </w:tc>
        <w:tc>
          <w:tcPr>
            <w:tcW w:w="270" w:type="dxa"/>
          </w:tcPr>
          <w:p w14:paraId="7B2621C0" w14:textId="77777777" w:rsidR="004E0885" w:rsidRPr="00E11762" w:rsidRDefault="004E0885" w:rsidP="004E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05" w:type="dxa"/>
          </w:tcPr>
          <w:p w14:paraId="00E9C37B" w14:textId="27CDD899" w:rsidR="004E0885" w:rsidRPr="00E11762" w:rsidRDefault="004E0885" w:rsidP="004E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39"/>
              <w:jc w:val="right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  <w:t>24,773,953</w:t>
            </w:r>
          </w:p>
        </w:tc>
      </w:tr>
      <w:tr w:rsidR="004E0885" w:rsidRPr="00E11762" w14:paraId="3DB12BE0" w14:textId="77777777" w:rsidTr="00B349A1">
        <w:tc>
          <w:tcPr>
            <w:tcW w:w="4500" w:type="dxa"/>
          </w:tcPr>
          <w:p w14:paraId="5E4B676D" w14:textId="3A1A21F5" w:rsidR="004E0885" w:rsidRPr="00E11762" w:rsidRDefault="004E0885" w:rsidP="004E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1440" w:type="dxa"/>
          </w:tcPr>
          <w:p w14:paraId="0DCBBB12" w14:textId="77777777" w:rsidR="004E0885" w:rsidRPr="00E11762" w:rsidRDefault="004E0885" w:rsidP="004E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BD46413" w14:textId="77777777" w:rsidR="004E0885" w:rsidRPr="00E11762" w:rsidRDefault="004E0885" w:rsidP="004E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7E101221" w14:textId="73465271" w:rsidR="004E0885" w:rsidRPr="00E11762" w:rsidRDefault="007C735C" w:rsidP="004E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7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</w:rPr>
              <w:t>4,981,940</w:t>
            </w:r>
          </w:p>
        </w:tc>
        <w:tc>
          <w:tcPr>
            <w:tcW w:w="270" w:type="dxa"/>
          </w:tcPr>
          <w:p w14:paraId="4994650A" w14:textId="77777777" w:rsidR="004E0885" w:rsidRPr="00E11762" w:rsidRDefault="004E0885" w:rsidP="004E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05" w:type="dxa"/>
          </w:tcPr>
          <w:p w14:paraId="5CF4FD95" w14:textId="237B74EC" w:rsidR="004E0885" w:rsidRPr="00E11762" w:rsidRDefault="004E0885" w:rsidP="004E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  <w:t>96,278</w:t>
            </w:r>
          </w:p>
        </w:tc>
      </w:tr>
      <w:tr w:rsidR="004E0885" w:rsidRPr="00E11762" w14:paraId="11A30D4D" w14:textId="77777777" w:rsidTr="006D0EB7">
        <w:tc>
          <w:tcPr>
            <w:tcW w:w="4500" w:type="dxa"/>
          </w:tcPr>
          <w:p w14:paraId="50ECF5AF" w14:textId="0D900712" w:rsidR="004E0885" w:rsidRPr="00E11762" w:rsidRDefault="004E0885" w:rsidP="004E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 w:hint="cs"/>
                <w:sz w:val="30"/>
                <w:szCs w:val="30"/>
                <w:cs/>
              </w:rPr>
              <w:t>ลดทุนในบริษัทย่อย</w:t>
            </w:r>
          </w:p>
        </w:tc>
        <w:tc>
          <w:tcPr>
            <w:tcW w:w="1440" w:type="dxa"/>
          </w:tcPr>
          <w:p w14:paraId="2D9A1517" w14:textId="77777777" w:rsidR="004E0885" w:rsidRPr="00E11762" w:rsidRDefault="004E0885" w:rsidP="004E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B27D705" w14:textId="77777777" w:rsidR="004E0885" w:rsidRPr="00E11762" w:rsidRDefault="004E0885" w:rsidP="004E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12708F1F" w14:textId="1040A0B9" w:rsidR="004E0885" w:rsidRPr="00E11762" w:rsidRDefault="007C735C" w:rsidP="004E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/>
              <w:jc w:val="right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  <w:t>(5,991)</w:t>
            </w:r>
          </w:p>
        </w:tc>
        <w:tc>
          <w:tcPr>
            <w:tcW w:w="270" w:type="dxa"/>
          </w:tcPr>
          <w:p w14:paraId="032F4380" w14:textId="77777777" w:rsidR="004E0885" w:rsidRPr="00E11762" w:rsidRDefault="004E0885" w:rsidP="004E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05" w:type="dxa"/>
          </w:tcPr>
          <w:p w14:paraId="473D318F" w14:textId="2EAB1BDD" w:rsidR="004E0885" w:rsidRPr="00E11762" w:rsidRDefault="004E0885" w:rsidP="004E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  <w:t>(90,236)</w:t>
            </w:r>
          </w:p>
        </w:tc>
      </w:tr>
      <w:tr w:rsidR="007369A7" w:rsidRPr="00E11762" w14:paraId="107C2A9D" w14:textId="77777777" w:rsidTr="006D0EB7">
        <w:tc>
          <w:tcPr>
            <w:tcW w:w="4500" w:type="dxa"/>
          </w:tcPr>
          <w:p w14:paraId="5DECD392" w14:textId="41F9187B" w:rsidR="007369A7" w:rsidRPr="00E11762" w:rsidRDefault="007369A7" w:rsidP="004E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440" w:type="dxa"/>
          </w:tcPr>
          <w:p w14:paraId="617D780E" w14:textId="77777777" w:rsidR="007369A7" w:rsidRPr="00E11762" w:rsidRDefault="007369A7" w:rsidP="004E0885">
            <w:pPr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73A022" w14:textId="77777777" w:rsidR="007369A7" w:rsidRPr="00E11762" w:rsidRDefault="007369A7" w:rsidP="004E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5FD2F32B" w14:textId="4BAD8A0E" w:rsidR="007369A7" w:rsidRPr="007369A7" w:rsidRDefault="007369A7" w:rsidP="0073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/>
              <w:jc w:val="right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  <w:r w:rsidRPr="007369A7"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  <w:t>(</w:t>
            </w:r>
            <w:r w:rsidR="00406CB4"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  <w:t>1</w:t>
            </w:r>
            <w:r w:rsidRPr="007369A7"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3AC7A904" w14:textId="77777777" w:rsidR="007369A7" w:rsidRPr="00E11762" w:rsidRDefault="007369A7" w:rsidP="0073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  <w:tab w:val="decimal" w:pos="900"/>
              </w:tabs>
              <w:spacing w:line="240" w:lineRule="auto"/>
              <w:ind w:left="-108"/>
              <w:jc w:val="right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05" w:type="dxa"/>
          </w:tcPr>
          <w:p w14:paraId="18ABC39D" w14:textId="6CD5A1F3" w:rsidR="007369A7" w:rsidRPr="00E11762" w:rsidRDefault="007369A7" w:rsidP="0073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4E0885" w:rsidRPr="00E11762" w14:paraId="29D02B08" w14:textId="77777777" w:rsidTr="006D0EB7">
        <w:tc>
          <w:tcPr>
            <w:tcW w:w="4500" w:type="dxa"/>
          </w:tcPr>
          <w:p w14:paraId="3741FEFE" w14:textId="77777777" w:rsidR="004E0885" w:rsidRPr="00E11762" w:rsidRDefault="004E0885" w:rsidP="004E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 w:hint="cs"/>
                <w:sz w:val="30"/>
                <w:szCs w:val="30"/>
                <w:cs/>
              </w:rPr>
              <w:t>โอนจัดประเภทจากเงินลงทุนในบริษัทร่วม</w:t>
            </w:r>
          </w:p>
        </w:tc>
        <w:tc>
          <w:tcPr>
            <w:tcW w:w="1440" w:type="dxa"/>
          </w:tcPr>
          <w:p w14:paraId="79E01CB4" w14:textId="08F3CF05" w:rsidR="004E0885" w:rsidRPr="00E11762" w:rsidRDefault="004E0885" w:rsidP="004E0885">
            <w:pPr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BA1BB4" w14:textId="77777777" w:rsidR="004E0885" w:rsidRPr="00E11762" w:rsidRDefault="004E0885" w:rsidP="004E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6FC59B09" w14:textId="17B5F23E" w:rsidR="004E0885" w:rsidRPr="00E11762" w:rsidRDefault="007C735C" w:rsidP="00424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827"/>
              <w:rPr>
                <w:rFonts w:ascii="Angsana New" w:eastAsia="MS Mincho" w:hAnsi="Angsana New"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D98F86" w14:textId="77777777" w:rsidR="004E0885" w:rsidRPr="00E11762" w:rsidRDefault="004E0885" w:rsidP="004E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05" w:type="dxa"/>
          </w:tcPr>
          <w:p w14:paraId="5763C6D8" w14:textId="668BEE72" w:rsidR="004E0885" w:rsidRPr="00E11762" w:rsidRDefault="004E0885" w:rsidP="004E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  <w:t>25</w:t>
            </w:r>
          </w:p>
        </w:tc>
      </w:tr>
      <w:tr w:rsidR="004E0885" w:rsidRPr="00E11762" w14:paraId="57BEDFE1" w14:textId="77777777" w:rsidTr="006D0EB7">
        <w:tc>
          <w:tcPr>
            <w:tcW w:w="4500" w:type="dxa"/>
          </w:tcPr>
          <w:p w14:paraId="7FD02FC5" w14:textId="77777777" w:rsidR="004E0885" w:rsidRPr="00E11762" w:rsidRDefault="004E0885" w:rsidP="004E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E11762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</w:tcPr>
          <w:p w14:paraId="70C59339" w14:textId="77777777" w:rsidR="004E0885" w:rsidRPr="00E11762" w:rsidRDefault="004E0885" w:rsidP="004E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6ADD8E2" w14:textId="77777777" w:rsidR="004E0885" w:rsidRPr="00E11762" w:rsidRDefault="004E0885" w:rsidP="004E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6663496" w14:textId="7529C8BD" w:rsidR="004E0885" w:rsidRPr="00E11762" w:rsidRDefault="007C735C" w:rsidP="004E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7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  <w:t>29,755,968</w:t>
            </w:r>
          </w:p>
        </w:tc>
        <w:tc>
          <w:tcPr>
            <w:tcW w:w="270" w:type="dxa"/>
          </w:tcPr>
          <w:p w14:paraId="09FC3A35" w14:textId="77777777" w:rsidR="004E0885" w:rsidRPr="00E11762" w:rsidRDefault="004E0885" w:rsidP="004E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2C51C352" w14:textId="3FFD046F" w:rsidR="004E0885" w:rsidRPr="00E11762" w:rsidRDefault="004E0885" w:rsidP="004E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  <w:t>24,780,020</w:t>
            </w:r>
          </w:p>
        </w:tc>
      </w:tr>
    </w:tbl>
    <w:p w14:paraId="45FD105B" w14:textId="2B4F4BFB" w:rsidR="0067728B" w:rsidRPr="00E11762" w:rsidRDefault="0067728B" w:rsidP="00BC62F7">
      <w:pPr>
        <w:tabs>
          <w:tab w:val="clear" w:pos="454"/>
          <w:tab w:val="left" w:pos="540"/>
          <w:tab w:val="left" w:pos="810"/>
        </w:tabs>
        <w:ind w:firstLine="540"/>
        <w:rPr>
          <w:rFonts w:ascii="Angsana New" w:hAnsi="Angsana New"/>
          <w:i/>
          <w:iCs/>
          <w:sz w:val="30"/>
          <w:szCs w:val="30"/>
        </w:rPr>
      </w:pPr>
      <w:r w:rsidRPr="00E11762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การซื้อเงินลงทุนและการ</w:t>
      </w:r>
      <w:r w:rsidR="00AE4666" w:rsidRPr="00E11762">
        <w:rPr>
          <w:rFonts w:ascii="Angsana New" w:hAnsi="Angsana New" w:hint="cs"/>
          <w:i/>
          <w:iCs/>
          <w:sz w:val="30"/>
          <w:szCs w:val="30"/>
          <w:cs/>
        </w:rPr>
        <w:t>ลด</w:t>
      </w:r>
      <w:r w:rsidRPr="00E11762">
        <w:rPr>
          <w:rFonts w:ascii="Angsana New" w:hAnsi="Angsana New" w:hint="cs"/>
          <w:i/>
          <w:iCs/>
          <w:sz w:val="30"/>
          <w:szCs w:val="30"/>
          <w:cs/>
        </w:rPr>
        <w:t>ทุนในบริษัทย่อย</w:t>
      </w:r>
      <w:r w:rsidRPr="00E11762">
        <w:rPr>
          <w:rFonts w:ascii="Angsana New" w:hAnsi="Angsana New"/>
          <w:i/>
          <w:iCs/>
          <w:sz w:val="30"/>
          <w:szCs w:val="30"/>
          <w:cs/>
        </w:rPr>
        <w:t>ในระหว่าง</w:t>
      </w:r>
      <w:r w:rsidRPr="00E11762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Pr="00E11762">
        <w:rPr>
          <w:rFonts w:ascii="Angsana New" w:hAnsi="Angsana New"/>
          <w:i/>
          <w:iCs/>
          <w:sz w:val="30"/>
          <w:szCs w:val="30"/>
          <w:cs/>
        </w:rPr>
        <w:t xml:space="preserve">สิ้นสุดวันที่ </w:t>
      </w:r>
      <w:r w:rsidRPr="00E11762">
        <w:rPr>
          <w:rFonts w:ascii="Angsana New" w:hAnsi="Angsana New"/>
          <w:i/>
          <w:iCs/>
          <w:sz w:val="30"/>
          <w:szCs w:val="30"/>
        </w:rPr>
        <w:t xml:space="preserve">31 </w:t>
      </w:r>
      <w:r w:rsidRPr="00E11762">
        <w:rPr>
          <w:rFonts w:ascii="Angsana New" w:hAnsi="Angsana New" w:hint="cs"/>
          <w:i/>
          <w:iCs/>
          <w:sz w:val="30"/>
          <w:szCs w:val="30"/>
          <w:cs/>
        </w:rPr>
        <w:t>ธันว</w:t>
      </w:r>
      <w:r w:rsidRPr="00E11762">
        <w:rPr>
          <w:rFonts w:ascii="Angsana New" w:hAnsi="Angsana New"/>
          <w:i/>
          <w:iCs/>
          <w:sz w:val="30"/>
          <w:szCs w:val="30"/>
          <w:cs/>
        </w:rPr>
        <w:t xml:space="preserve">าคม </w:t>
      </w:r>
      <w:r w:rsidRPr="00E11762">
        <w:rPr>
          <w:rFonts w:ascii="Angsana New" w:hAnsi="Angsana New"/>
          <w:i/>
          <w:iCs/>
          <w:sz w:val="30"/>
          <w:szCs w:val="30"/>
        </w:rPr>
        <w:t>256</w:t>
      </w:r>
      <w:r w:rsidR="004E0885" w:rsidRPr="00E11762">
        <w:rPr>
          <w:rFonts w:ascii="Angsana New" w:hAnsi="Angsana New"/>
          <w:i/>
          <w:iCs/>
          <w:sz w:val="30"/>
          <w:szCs w:val="30"/>
        </w:rPr>
        <w:t>3</w:t>
      </w:r>
    </w:p>
    <w:p w14:paraId="18695C69" w14:textId="0D80D30C" w:rsidR="0067728B" w:rsidRPr="0086158B" w:rsidRDefault="0067728B" w:rsidP="0086158B">
      <w:pPr>
        <w:tabs>
          <w:tab w:val="clear" w:pos="454"/>
          <w:tab w:val="left" w:pos="540"/>
          <w:tab w:val="left" w:pos="810"/>
        </w:tabs>
        <w:ind w:left="630"/>
        <w:rPr>
          <w:rFonts w:ascii="Angsana New" w:hAnsi="Angsana New"/>
          <w:sz w:val="22"/>
          <w:szCs w:val="22"/>
        </w:rPr>
      </w:pPr>
    </w:p>
    <w:p w14:paraId="3893D8C9" w14:textId="29A09847" w:rsidR="004E0885" w:rsidRDefault="004E0885" w:rsidP="00CD3D64">
      <w:pPr>
        <w:tabs>
          <w:tab w:val="clear" w:pos="680"/>
          <w:tab w:val="clear" w:pos="907"/>
          <w:tab w:val="left" w:pos="1350"/>
          <w:tab w:val="left" w:pos="10080"/>
        </w:tabs>
        <w:ind w:left="540" w:right="200"/>
        <w:jc w:val="thaiDistribute"/>
        <w:rPr>
          <w:rFonts w:ascii="Angsana New" w:hAnsi="Angsana New"/>
          <w:snapToGrid w:val="0"/>
          <w:spacing w:val="-2"/>
          <w:sz w:val="30"/>
          <w:szCs w:val="30"/>
          <w:lang w:eastAsia="th-TH"/>
        </w:rPr>
      </w:pPr>
      <w:bookmarkStart w:id="23" w:name="_Hlk39243745"/>
      <w:bookmarkStart w:id="24" w:name="_Hlk39244658"/>
      <w:r w:rsidRPr="00E1176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11762">
        <w:rPr>
          <w:rFonts w:ascii="Angsana New" w:hAnsi="Angsana New"/>
          <w:sz w:val="30"/>
          <w:szCs w:val="30"/>
        </w:rPr>
        <w:t xml:space="preserve">1 </w:t>
      </w:r>
      <w:r w:rsidRPr="00E11762">
        <w:rPr>
          <w:rFonts w:ascii="Angsana New" w:hAnsi="Angsana New"/>
          <w:sz w:val="30"/>
          <w:szCs w:val="30"/>
          <w:cs/>
        </w:rPr>
        <w:t xml:space="preserve">มกราคม </w:t>
      </w:r>
      <w:r w:rsidRPr="00E11762">
        <w:rPr>
          <w:rFonts w:ascii="Angsana New" w:hAnsi="Angsana New"/>
          <w:sz w:val="30"/>
          <w:szCs w:val="30"/>
        </w:rPr>
        <w:t xml:space="preserve">2563 </w:t>
      </w:r>
      <w:r w:rsidRPr="00E11762">
        <w:rPr>
          <w:rFonts w:ascii="Angsana New" w:hAnsi="Angsana New" w:hint="cs"/>
          <w:sz w:val="30"/>
          <w:szCs w:val="30"/>
          <w:cs/>
        </w:rPr>
        <w:t xml:space="preserve">บริษัทและบริษัท </w:t>
      </w:r>
      <w:r w:rsidRPr="00E11762">
        <w:rPr>
          <w:rFonts w:ascii="Angsana New" w:hAnsi="Angsana New"/>
          <w:sz w:val="30"/>
          <w:szCs w:val="30"/>
          <w:cs/>
        </w:rPr>
        <w:t>ทีซีซี โฮเทล แอสเสท แมนเนจเม้นท์ จำกัด</w:t>
      </w:r>
      <w:r w:rsidRPr="00E11762">
        <w:rPr>
          <w:rFonts w:ascii="Angsana New" w:hAnsi="Angsana New" w:hint="cs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  <w:cs/>
        </w:rPr>
        <w:t>ซึ่งเป็นบริษัทย่อย</w:t>
      </w:r>
      <w:r w:rsidRPr="00E11762">
        <w:rPr>
          <w:rFonts w:ascii="Angsana New" w:hAnsi="Angsana New" w:hint="cs"/>
          <w:sz w:val="30"/>
          <w:szCs w:val="30"/>
          <w:cs/>
        </w:rPr>
        <w:t xml:space="preserve">ทางตรงของบริษัท ได้ซื้อส่วนได้เสียในบริษัทต่างๆ จำนวน </w:t>
      </w:r>
      <w:r w:rsidRPr="00E11762">
        <w:rPr>
          <w:rFonts w:ascii="Angsana New" w:hAnsi="Angsana New"/>
          <w:sz w:val="30"/>
          <w:szCs w:val="30"/>
        </w:rPr>
        <w:t xml:space="preserve">10 </w:t>
      </w:r>
      <w:r w:rsidRPr="00E11762">
        <w:rPr>
          <w:rFonts w:ascii="Angsana New" w:hAnsi="Angsana New" w:hint="cs"/>
          <w:sz w:val="30"/>
          <w:szCs w:val="30"/>
          <w:cs/>
        </w:rPr>
        <w:t>บริษัท ซึ่งอยู่ภายใต้การควบคุมสูงสุดเดียวกันทั้งก่อนและหลังจากวันซื้อบริษัทย่อย ในสัดส่วน</w:t>
      </w:r>
      <w:r w:rsidRPr="00E11762">
        <w:rPr>
          <w:rFonts w:ascii="Angsana New" w:hAnsi="Angsana New"/>
          <w:sz w:val="30"/>
          <w:szCs w:val="30"/>
          <w:cs/>
        </w:rPr>
        <w:t xml:space="preserve">ร้อยละ </w:t>
      </w:r>
      <w:r w:rsidRPr="00E11762">
        <w:rPr>
          <w:rFonts w:ascii="Angsana New" w:hAnsi="Angsana New"/>
          <w:sz w:val="30"/>
          <w:szCs w:val="30"/>
        </w:rPr>
        <w:t>25</w:t>
      </w:r>
      <w:r w:rsidRPr="00E11762">
        <w:rPr>
          <w:rFonts w:ascii="Angsana New" w:hAnsi="Angsana New" w:hint="cs"/>
          <w:sz w:val="30"/>
          <w:szCs w:val="30"/>
          <w:cs/>
        </w:rPr>
        <w:t xml:space="preserve"> และร้อยละ</w:t>
      </w:r>
      <w:r w:rsidRPr="00E11762">
        <w:rPr>
          <w:rFonts w:ascii="Angsana New" w:hAnsi="Angsana New"/>
          <w:sz w:val="30"/>
          <w:szCs w:val="30"/>
        </w:rPr>
        <w:t xml:space="preserve"> 75 </w:t>
      </w:r>
      <w:r w:rsidRPr="00E11762">
        <w:rPr>
          <w:rFonts w:ascii="Angsana New" w:hAnsi="Angsana New"/>
          <w:sz w:val="30"/>
          <w:szCs w:val="30"/>
          <w:cs/>
        </w:rPr>
        <w:t xml:space="preserve">ของทุนที่ออกและชำระแล้ว เป็นจำนวนเงิน </w:t>
      </w:r>
      <w:r w:rsidRPr="00E11762">
        <w:rPr>
          <w:rFonts w:ascii="Angsana New" w:hAnsi="Angsana New"/>
          <w:sz w:val="30"/>
          <w:szCs w:val="30"/>
        </w:rPr>
        <w:t xml:space="preserve">3,978.34 </w:t>
      </w:r>
      <w:r w:rsidRPr="00E11762">
        <w:rPr>
          <w:rFonts w:ascii="Angsana New" w:hAnsi="Angsana New"/>
          <w:sz w:val="30"/>
          <w:szCs w:val="30"/>
          <w:cs/>
        </w:rPr>
        <w:t>ล้านบาท</w:t>
      </w:r>
      <w:r w:rsidRPr="00E11762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E11762">
        <w:rPr>
          <w:rFonts w:ascii="Angsana New" w:hAnsi="Angsana New"/>
          <w:sz w:val="30"/>
          <w:szCs w:val="30"/>
        </w:rPr>
        <w:t xml:space="preserve">11,935.00 </w:t>
      </w:r>
      <w:r w:rsidRPr="00E11762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Pr="00E11762">
        <w:rPr>
          <w:rFonts w:ascii="Angsana New" w:hAnsi="Angsana New"/>
          <w:snapToGrid w:val="0"/>
          <w:sz w:val="30"/>
          <w:szCs w:val="30"/>
          <w:cs/>
          <w:lang w:eastAsia="th-TH"/>
        </w:rPr>
        <w:t>ทำให้กลุ่มบริษัทมี</w:t>
      </w:r>
      <w:r w:rsidRPr="00E11762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 xml:space="preserve">สัดส่วนการถือหุ้นร้อยละ </w:t>
      </w:r>
      <w:r w:rsidRPr="00E11762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>100</w:t>
      </w:r>
      <w:r w:rsidRPr="00E11762">
        <w:rPr>
          <w:rFonts w:ascii="Angsana New" w:hAnsi="Angsana New" w:hint="cs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E11762">
        <w:rPr>
          <w:rFonts w:ascii="Angsana New" w:hAnsi="Angsana New"/>
          <w:sz w:val="30"/>
          <w:szCs w:val="30"/>
        </w:rPr>
        <w:t>3</w:t>
      </w:r>
      <w:r w:rsidR="009816BA" w:rsidRPr="00E11762">
        <w:rPr>
          <w:rFonts w:ascii="Angsana New" w:hAnsi="Angsana New"/>
          <w:sz w:val="30"/>
          <w:szCs w:val="30"/>
        </w:rPr>
        <w:t xml:space="preserve">1 </w:t>
      </w:r>
      <w:r w:rsidR="009816BA" w:rsidRPr="00E11762">
        <w:rPr>
          <w:rFonts w:ascii="Angsana New" w:hAnsi="Angsana New" w:hint="cs"/>
          <w:sz w:val="30"/>
          <w:szCs w:val="30"/>
          <w:cs/>
        </w:rPr>
        <w:t>ธันวาคม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</w:rPr>
        <w:t>2563</w:t>
      </w:r>
      <w:r w:rsidRPr="00E11762">
        <w:rPr>
          <w:rFonts w:ascii="Angsana New" w:hAnsi="Angsana New" w:hint="cs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 xml:space="preserve">และถือเป็นบริษัทย่อยทางอ้อมของบริษัท (ดูหมายเหตุข้อ </w:t>
      </w:r>
      <w:r w:rsidR="009816BA" w:rsidRPr="00E11762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>6</w:t>
      </w:r>
      <w:r w:rsidRPr="00E11762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)</w:t>
      </w:r>
    </w:p>
    <w:p w14:paraId="10FEB2DD" w14:textId="77777777" w:rsidR="003F2F70" w:rsidRPr="003F2F70" w:rsidRDefault="003F2F70" w:rsidP="003F2F70">
      <w:pPr>
        <w:tabs>
          <w:tab w:val="clear" w:pos="454"/>
          <w:tab w:val="left" w:pos="540"/>
          <w:tab w:val="left" w:pos="810"/>
        </w:tabs>
        <w:ind w:left="630"/>
        <w:rPr>
          <w:rFonts w:ascii="Angsana New" w:hAnsi="Angsana New"/>
          <w:sz w:val="22"/>
          <w:szCs w:val="22"/>
          <w:cs/>
        </w:rPr>
      </w:pPr>
    </w:p>
    <w:bookmarkEnd w:id="23"/>
    <w:p w14:paraId="15CA523A" w14:textId="196368F1" w:rsidR="004E0885" w:rsidRDefault="004E0885" w:rsidP="00CD3D64">
      <w:pPr>
        <w:tabs>
          <w:tab w:val="clear" w:pos="680"/>
          <w:tab w:val="clear" w:pos="907"/>
          <w:tab w:val="left" w:pos="1350"/>
          <w:tab w:val="left" w:pos="10080"/>
        </w:tabs>
        <w:ind w:left="540" w:right="20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t xml:space="preserve">ในวันเดียวกัน บริษัทได้ซื้อส่วนได้เสียในบริษัทย่อยแห่งหนึ่ง ซึ่งอยู่ภายใต้การควบคุมสูงสุดเดียวกันทั้งก่อนและหลังจากวันซื้อบริษัทย่อย </w:t>
      </w:r>
      <w:r w:rsidRPr="00E11762">
        <w:rPr>
          <w:rFonts w:ascii="Angsana New" w:hAnsi="Angsana New"/>
          <w:sz w:val="30"/>
          <w:szCs w:val="30"/>
          <w:cs/>
        </w:rPr>
        <w:t xml:space="preserve">ร้อยละ </w:t>
      </w:r>
      <w:r w:rsidRPr="00E11762">
        <w:rPr>
          <w:rFonts w:ascii="Angsana New" w:hAnsi="Angsana New"/>
          <w:sz w:val="30"/>
          <w:szCs w:val="30"/>
        </w:rPr>
        <w:t xml:space="preserve">26  </w:t>
      </w:r>
      <w:r w:rsidRPr="00E11762">
        <w:rPr>
          <w:rFonts w:ascii="Angsana New" w:hAnsi="Angsana New"/>
          <w:sz w:val="30"/>
          <w:szCs w:val="30"/>
          <w:cs/>
        </w:rPr>
        <w:t xml:space="preserve">ของทุนที่ออกและชำระแล้ว เป็นจำนวนเงิน </w:t>
      </w:r>
      <w:r w:rsidRPr="00E11762">
        <w:rPr>
          <w:rFonts w:ascii="Angsana New" w:hAnsi="Angsana New"/>
          <w:sz w:val="30"/>
          <w:szCs w:val="30"/>
        </w:rPr>
        <w:t xml:space="preserve">1,003.60 </w:t>
      </w:r>
      <w:r w:rsidRPr="00E11762">
        <w:rPr>
          <w:rFonts w:ascii="Angsana New" w:hAnsi="Angsana New"/>
          <w:sz w:val="30"/>
          <w:szCs w:val="30"/>
          <w:cs/>
        </w:rPr>
        <w:t xml:space="preserve">ล้านบาท ทำให้กลุ่มบริษัทมีสัดส่วนการถือหุ้นร้อยละ </w:t>
      </w:r>
      <w:r w:rsidRPr="00E11762">
        <w:rPr>
          <w:rFonts w:ascii="Angsana New" w:hAnsi="Angsana New"/>
          <w:sz w:val="30"/>
          <w:szCs w:val="30"/>
        </w:rPr>
        <w:t>100</w:t>
      </w:r>
      <w:r w:rsidRPr="00E11762">
        <w:rPr>
          <w:rFonts w:ascii="Angsana New" w:hAnsi="Angsana New" w:hint="cs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E11762">
        <w:rPr>
          <w:rFonts w:ascii="Angsana New" w:hAnsi="Angsana New"/>
          <w:sz w:val="30"/>
          <w:szCs w:val="30"/>
        </w:rPr>
        <w:t>3</w:t>
      </w:r>
      <w:r w:rsidR="009816BA" w:rsidRPr="00E11762">
        <w:rPr>
          <w:rFonts w:ascii="Angsana New" w:hAnsi="Angsana New"/>
          <w:sz w:val="30"/>
          <w:szCs w:val="30"/>
        </w:rPr>
        <w:t xml:space="preserve">1 </w:t>
      </w:r>
      <w:r w:rsidR="009816BA" w:rsidRPr="00E11762">
        <w:rPr>
          <w:rFonts w:ascii="Angsana New" w:hAnsi="Angsana New" w:hint="cs"/>
          <w:sz w:val="30"/>
          <w:szCs w:val="30"/>
          <w:cs/>
        </w:rPr>
        <w:t>ธันวาคม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</w:rPr>
        <w:t>2563</w:t>
      </w:r>
      <w:r w:rsidRPr="00E11762">
        <w:rPr>
          <w:rFonts w:ascii="Angsana New" w:hAnsi="Angsana New" w:hint="cs"/>
          <w:sz w:val="30"/>
          <w:szCs w:val="30"/>
          <w:cs/>
        </w:rPr>
        <w:t xml:space="preserve"> และถือเป็นบริษัทย่อยทางอ้อมของบริษัท                       (ดูหมายเหตุข้อ </w:t>
      </w:r>
      <w:r w:rsidR="00AE4666" w:rsidRPr="00E11762">
        <w:rPr>
          <w:rFonts w:ascii="Angsana New" w:hAnsi="Angsana New"/>
          <w:sz w:val="30"/>
          <w:szCs w:val="30"/>
        </w:rPr>
        <w:t>6</w:t>
      </w:r>
      <w:r w:rsidRPr="00E11762">
        <w:rPr>
          <w:rFonts w:ascii="Angsana New" w:hAnsi="Angsana New" w:hint="cs"/>
          <w:sz w:val="30"/>
          <w:szCs w:val="30"/>
          <w:cs/>
        </w:rPr>
        <w:t>)</w:t>
      </w:r>
    </w:p>
    <w:p w14:paraId="15BDA325" w14:textId="77777777" w:rsidR="00E1497A" w:rsidRPr="0086158B" w:rsidRDefault="00E1497A" w:rsidP="004E0885">
      <w:pPr>
        <w:tabs>
          <w:tab w:val="clear" w:pos="680"/>
          <w:tab w:val="clear" w:pos="907"/>
          <w:tab w:val="left" w:pos="1350"/>
          <w:tab w:val="left" w:pos="10080"/>
        </w:tabs>
        <w:ind w:left="630" w:right="200"/>
        <w:jc w:val="thaiDistribute"/>
        <w:rPr>
          <w:rFonts w:ascii="Angsana New" w:hAnsi="Angsana New"/>
          <w:sz w:val="22"/>
          <w:szCs w:val="22"/>
          <w:cs/>
        </w:rPr>
      </w:pPr>
    </w:p>
    <w:p w14:paraId="4C788F17" w14:textId="0A0554AC" w:rsidR="00CD3D64" w:rsidRPr="00406CB4" w:rsidRDefault="00CD3D64" w:rsidP="00406CB4">
      <w:pPr>
        <w:tabs>
          <w:tab w:val="clear" w:pos="680"/>
          <w:tab w:val="clear" w:pos="907"/>
          <w:tab w:val="left" w:pos="1350"/>
          <w:tab w:val="left" w:pos="10080"/>
        </w:tabs>
        <w:ind w:left="540" w:right="200"/>
        <w:jc w:val="thaiDistribute"/>
        <w:rPr>
          <w:rFonts w:ascii="Angsana New" w:hAnsi="Angsana New"/>
          <w:sz w:val="30"/>
          <w:szCs w:val="30"/>
        </w:rPr>
      </w:pPr>
      <w:bookmarkStart w:id="25" w:name="_Hlk46325952"/>
      <w:bookmarkEnd w:id="24"/>
      <w:r w:rsidRPr="00406CB4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Pr="00406CB4">
        <w:rPr>
          <w:rFonts w:ascii="Angsana New" w:hAnsi="Angsana New"/>
          <w:sz w:val="30"/>
          <w:szCs w:val="30"/>
        </w:rPr>
        <w:t xml:space="preserve">2563 </w:t>
      </w:r>
      <w:r w:rsidRPr="00406CB4">
        <w:rPr>
          <w:rFonts w:ascii="Angsana New" w:hAnsi="Angsana New"/>
          <w:sz w:val="30"/>
          <w:szCs w:val="30"/>
          <w:cs/>
        </w:rPr>
        <w:t xml:space="preserve">บริษัท เอดับบลิวซี คอนเน็กท์ ไลฟ์สไตล์ จำกัด (เดิมชื่อ บริษัท เอเชียทีค ริเวอร์ฟร้อนท์ จำกัด) </w:t>
      </w:r>
      <w:r w:rsidR="003F2F70" w:rsidRPr="00406CB4">
        <w:rPr>
          <w:rFonts w:ascii="Angsana New" w:hAnsi="Angsana New"/>
          <w:sz w:val="30"/>
          <w:szCs w:val="30"/>
          <w:cs/>
        </w:rPr>
        <w:br/>
      </w:r>
      <w:r w:rsidRPr="00406CB4">
        <w:rPr>
          <w:rFonts w:ascii="Angsana New" w:hAnsi="Angsana New"/>
          <w:sz w:val="30"/>
          <w:szCs w:val="30"/>
          <w:cs/>
        </w:rPr>
        <w:t xml:space="preserve">ได้จดทะเบียนลดทุนที่ออกและชำระแล้วจำนวน </w:t>
      </w:r>
      <w:r w:rsidRPr="00406CB4">
        <w:rPr>
          <w:rFonts w:ascii="Angsana New" w:hAnsi="Angsana New"/>
          <w:sz w:val="30"/>
          <w:szCs w:val="30"/>
        </w:rPr>
        <w:t xml:space="preserve">4 </w:t>
      </w:r>
      <w:r w:rsidRPr="00406CB4">
        <w:rPr>
          <w:rFonts w:ascii="Angsana New" w:hAnsi="Angsana New"/>
          <w:sz w:val="30"/>
          <w:szCs w:val="30"/>
          <w:cs/>
        </w:rPr>
        <w:t>ครั้งจาก</w:t>
      </w:r>
      <w:r w:rsidR="00370CA3">
        <w:rPr>
          <w:rFonts w:ascii="Angsana New" w:hAnsi="Angsana New" w:hint="cs"/>
          <w:sz w:val="30"/>
          <w:szCs w:val="30"/>
          <w:cs/>
        </w:rPr>
        <w:t>จำนวนเงิน</w:t>
      </w:r>
      <w:r w:rsidRPr="00406CB4">
        <w:rPr>
          <w:rFonts w:ascii="Angsana New" w:hAnsi="Angsana New"/>
          <w:sz w:val="30"/>
          <w:szCs w:val="30"/>
          <w:cs/>
        </w:rPr>
        <w:t xml:space="preserve"> </w:t>
      </w:r>
      <w:r w:rsidRPr="00406CB4">
        <w:rPr>
          <w:rFonts w:ascii="Angsana New" w:hAnsi="Angsana New"/>
          <w:sz w:val="30"/>
          <w:szCs w:val="30"/>
        </w:rPr>
        <w:t>24.0</w:t>
      </w:r>
      <w:r w:rsidR="008D1F42">
        <w:rPr>
          <w:rFonts w:ascii="Angsana New" w:hAnsi="Angsana New"/>
          <w:sz w:val="30"/>
          <w:szCs w:val="30"/>
        </w:rPr>
        <w:t>6</w:t>
      </w:r>
      <w:r w:rsidRPr="00406CB4">
        <w:rPr>
          <w:rFonts w:ascii="Angsana New" w:hAnsi="Angsana New"/>
          <w:sz w:val="30"/>
          <w:szCs w:val="30"/>
        </w:rPr>
        <w:t xml:space="preserve"> </w:t>
      </w:r>
      <w:r w:rsidRPr="00406CB4">
        <w:rPr>
          <w:rFonts w:ascii="Angsana New" w:hAnsi="Angsana New"/>
          <w:sz w:val="30"/>
          <w:szCs w:val="30"/>
          <w:cs/>
        </w:rPr>
        <w:t>ล้านบาท (</w:t>
      </w:r>
      <w:r w:rsidRPr="00406CB4">
        <w:rPr>
          <w:rFonts w:ascii="Angsana New" w:hAnsi="Angsana New"/>
          <w:sz w:val="30"/>
          <w:szCs w:val="30"/>
        </w:rPr>
        <w:t>2.</w:t>
      </w:r>
      <w:r w:rsidR="008D1F42">
        <w:rPr>
          <w:rFonts w:ascii="Angsana New" w:hAnsi="Angsana New"/>
          <w:sz w:val="30"/>
          <w:szCs w:val="30"/>
        </w:rPr>
        <w:t>406</w:t>
      </w:r>
      <w:r w:rsidRPr="00406CB4">
        <w:rPr>
          <w:rFonts w:ascii="Angsana New" w:hAnsi="Angsana New"/>
          <w:sz w:val="30"/>
          <w:szCs w:val="30"/>
        </w:rPr>
        <w:t xml:space="preserve"> </w:t>
      </w:r>
      <w:r w:rsidRPr="00406CB4">
        <w:rPr>
          <w:rFonts w:ascii="Angsana New" w:hAnsi="Angsana New"/>
          <w:sz w:val="30"/>
          <w:szCs w:val="30"/>
          <w:cs/>
        </w:rPr>
        <w:t xml:space="preserve">ล้านหุ้น มูลค่าหุ้นละ </w:t>
      </w:r>
      <w:r w:rsidRPr="00406CB4">
        <w:rPr>
          <w:rFonts w:ascii="Angsana New" w:hAnsi="Angsana New"/>
          <w:sz w:val="30"/>
          <w:szCs w:val="30"/>
        </w:rPr>
        <w:t xml:space="preserve">10 </w:t>
      </w:r>
      <w:r w:rsidRPr="00406CB4">
        <w:rPr>
          <w:rFonts w:ascii="Angsana New" w:hAnsi="Angsana New"/>
          <w:sz w:val="30"/>
          <w:szCs w:val="30"/>
          <w:cs/>
        </w:rPr>
        <w:t xml:space="preserve">บาท) เป็นจำนวนเงิน </w:t>
      </w:r>
      <w:r w:rsidRPr="00406CB4">
        <w:rPr>
          <w:rFonts w:ascii="Angsana New" w:hAnsi="Angsana New"/>
          <w:sz w:val="30"/>
          <w:szCs w:val="30"/>
        </w:rPr>
        <w:t xml:space="preserve">0.10 </w:t>
      </w:r>
      <w:r w:rsidRPr="00406CB4">
        <w:rPr>
          <w:rFonts w:ascii="Angsana New" w:hAnsi="Angsana New"/>
          <w:sz w:val="30"/>
          <w:szCs w:val="30"/>
          <w:cs/>
        </w:rPr>
        <w:t xml:space="preserve">ล้านบาท (จำนวน </w:t>
      </w:r>
      <w:r w:rsidRPr="00406CB4">
        <w:rPr>
          <w:rFonts w:ascii="Angsana New" w:hAnsi="Angsana New"/>
          <w:sz w:val="30"/>
          <w:szCs w:val="30"/>
        </w:rPr>
        <w:t xml:space="preserve">10,000 </w:t>
      </w:r>
      <w:r w:rsidRPr="00406CB4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406CB4">
        <w:rPr>
          <w:rFonts w:ascii="Angsana New" w:hAnsi="Angsana New"/>
          <w:sz w:val="30"/>
          <w:szCs w:val="30"/>
        </w:rPr>
        <w:t xml:space="preserve">10 </w:t>
      </w:r>
      <w:r w:rsidRPr="00406CB4">
        <w:rPr>
          <w:rFonts w:ascii="Angsana New" w:hAnsi="Angsana New"/>
          <w:sz w:val="30"/>
          <w:szCs w:val="30"/>
          <w:cs/>
        </w:rPr>
        <w:t xml:space="preserve">บาท) และได้จดทะเบียนลดทุนต่อกระทรวงพาณิชย์แล้วในระหว่างปี </w:t>
      </w:r>
      <w:r w:rsidRPr="00406CB4">
        <w:rPr>
          <w:rFonts w:ascii="Angsana New" w:hAnsi="Angsana New"/>
          <w:sz w:val="30"/>
          <w:szCs w:val="30"/>
        </w:rPr>
        <w:t>256</w:t>
      </w:r>
      <w:r w:rsidR="007B1735" w:rsidRPr="00406CB4">
        <w:rPr>
          <w:rFonts w:ascii="Angsana New" w:hAnsi="Angsana New"/>
          <w:sz w:val="30"/>
          <w:szCs w:val="30"/>
        </w:rPr>
        <w:t>3</w:t>
      </w:r>
    </w:p>
    <w:p w14:paraId="3C5B9C1C" w14:textId="77777777" w:rsidR="001D3B85" w:rsidRPr="00CD3D64" w:rsidRDefault="001D3B85" w:rsidP="0086158B">
      <w:pPr>
        <w:tabs>
          <w:tab w:val="clear" w:pos="454"/>
          <w:tab w:val="clear" w:pos="1644"/>
          <w:tab w:val="left" w:pos="720"/>
          <w:tab w:val="left" w:pos="810"/>
          <w:tab w:val="left" w:pos="990"/>
          <w:tab w:val="left" w:pos="1620"/>
        </w:tabs>
        <w:ind w:left="63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10C4FD19" w14:textId="77777777" w:rsidR="00C5349A" w:rsidRPr="00E11762" w:rsidRDefault="00C5349A" w:rsidP="00C534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7" w:right="202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i/>
          <w:iCs/>
          <w:sz w:val="30"/>
          <w:szCs w:val="30"/>
          <w:cs/>
        </w:rPr>
        <w:t>การควบรวมกิจการของบริษัทย่อย</w:t>
      </w:r>
      <w:r w:rsidRPr="00E11762">
        <w:rPr>
          <w:rFonts w:ascii="Angsana New" w:hAnsi="Angsana New"/>
          <w:i/>
          <w:iCs/>
          <w:sz w:val="30"/>
          <w:szCs w:val="30"/>
          <w:cs/>
        </w:rPr>
        <w:t>ในระหว่าง</w:t>
      </w:r>
      <w:r w:rsidRPr="00E11762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Pr="00E11762">
        <w:rPr>
          <w:rFonts w:ascii="Angsana New" w:hAnsi="Angsana New"/>
          <w:i/>
          <w:iCs/>
          <w:sz w:val="30"/>
          <w:szCs w:val="30"/>
          <w:cs/>
        </w:rPr>
        <w:t xml:space="preserve">สิ้นสุดวันที่ </w:t>
      </w:r>
      <w:r w:rsidRPr="00E11762">
        <w:rPr>
          <w:rFonts w:ascii="Angsana New" w:hAnsi="Angsana New"/>
          <w:i/>
          <w:iCs/>
          <w:sz w:val="30"/>
          <w:szCs w:val="30"/>
        </w:rPr>
        <w:t xml:space="preserve">31 </w:t>
      </w:r>
      <w:r w:rsidRPr="00E11762">
        <w:rPr>
          <w:rFonts w:ascii="Angsana New" w:hAnsi="Angsana New" w:hint="cs"/>
          <w:i/>
          <w:iCs/>
          <w:sz w:val="30"/>
          <w:szCs w:val="30"/>
          <w:cs/>
        </w:rPr>
        <w:t>ธันว</w:t>
      </w:r>
      <w:r w:rsidRPr="00E11762">
        <w:rPr>
          <w:rFonts w:ascii="Angsana New" w:hAnsi="Angsana New"/>
          <w:i/>
          <w:iCs/>
          <w:sz w:val="30"/>
          <w:szCs w:val="30"/>
          <w:cs/>
        </w:rPr>
        <w:t xml:space="preserve">าคม </w:t>
      </w:r>
      <w:r w:rsidRPr="00E11762">
        <w:rPr>
          <w:rFonts w:ascii="Angsana New" w:hAnsi="Angsana New"/>
          <w:i/>
          <w:iCs/>
          <w:sz w:val="30"/>
          <w:szCs w:val="30"/>
        </w:rPr>
        <w:t>2563</w:t>
      </w:r>
    </w:p>
    <w:p w14:paraId="702E6A8A" w14:textId="59D16A3C" w:rsidR="00C5349A" w:rsidRPr="00406CB4" w:rsidRDefault="00C5349A" w:rsidP="00406CB4">
      <w:pPr>
        <w:tabs>
          <w:tab w:val="clear" w:pos="680"/>
          <w:tab w:val="clear" w:pos="907"/>
          <w:tab w:val="left" w:pos="1350"/>
          <w:tab w:val="left" w:pos="10080"/>
        </w:tabs>
        <w:ind w:left="540" w:right="200"/>
        <w:jc w:val="thaiDistribute"/>
        <w:rPr>
          <w:rFonts w:ascii="Angsana New" w:hAnsi="Angsana New"/>
          <w:sz w:val="30"/>
          <w:szCs w:val="30"/>
        </w:rPr>
      </w:pPr>
      <w:r w:rsidRPr="00406CB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06CB4">
        <w:rPr>
          <w:rFonts w:ascii="Angsana New" w:hAnsi="Angsana New"/>
          <w:sz w:val="30"/>
          <w:szCs w:val="30"/>
        </w:rPr>
        <w:t xml:space="preserve">1 </w:t>
      </w:r>
      <w:r w:rsidRPr="00406CB4">
        <w:rPr>
          <w:rFonts w:ascii="Angsana New" w:hAnsi="Angsana New"/>
          <w:sz w:val="30"/>
          <w:szCs w:val="30"/>
          <w:cs/>
        </w:rPr>
        <w:t xml:space="preserve">ตุลาคม </w:t>
      </w:r>
      <w:r w:rsidRPr="00406CB4">
        <w:rPr>
          <w:rFonts w:ascii="Angsana New" w:hAnsi="Angsana New"/>
          <w:sz w:val="30"/>
          <w:szCs w:val="30"/>
        </w:rPr>
        <w:t xml:space="preserve">2563 </w:t>
      </w:r>
      <w:r w:rsidRPr="00406CB4">
        <w:rPr>
          <w:rFonts w:ascii="Angsana New" w:hAnsi="Angsana New"/>
          <w:sz w:val="30"/>
          <w:szCs w:val="30"/>
          <w:cs/>
        </w:rPr>
        <w:t xml:space="preserve">บริษัทย่อยทางอ้อม </w:t>
      </w:r>
      <w:r w:rsidR="00424379" w:rsidRPr="00406CB4">
        <w:rPr>
          <w:rFonts w:ascii="Angsana New" w:hAnsi="Angsana New"/>
          <w:sz w:val="30"/>
          <w:szCs w:val="30"/>
        </w:rPr>
        <w:t>4</w:t>
      </w:r>
      <w:r w:rsidRPr="00406CB4">
        <w:rPr>
          <w:rFonts w:ascii="Angsana New" w:hAnsi="Angsana New"/>
          <w:sz w:val="30"/>
          <w:szCs w:val="30"/>
        </w:rPr>
        <w:t xml:space="preserve"> </w:t>
      </w:r>
      <w:r w:rsidRPr="00406CB4">
        <w:rPr>
          <w:rFonts w:ascii="Angsana New" w:hAnsi="Angsana New"/>
          <w:sz w:val="30"/>
          <w:szCs w:val="30"/>
          <w:cs/>
        </w:rPr>
        <w:t>บริษัทได้ดำเนินการจดทะเบียนควบรวมบริษัทต่อกระทรวงพาณิ</w:t>
      </w:r>
      <w:r w:rsidRPr="00406CB4">
        <w:rPr>
          <w:rFonts w:ascii="Angsana New" w:hAnsi="Angsana New" w:hint="cs"/>
          <w:sz w:val="30"/>
          <w:szCs w:val="30"/>
          <w:cs/>
        </w:rPr>
        <w:t>ช</w:t>
      </w:r>
      <w:r w:rsidRPr="00406CB4">
        <w:rPr>
          <w:rFonts w:ascii="Angsana New" w:hAnsi="Angsana New"/>
          <w:sz w:val="30"/>
          <w:szCs w:val="30"/>
          <w:cs/>
        </w:rPr>
        <w:t>ย์ ดังนี้</w:t>
      </w:r>
    </w:p>
    <w:p w14:paraId="3FBA34C2" w14:textId="3EA5AB9C" w:rsidR="00C5349A" w:rsidRPr="00B25DD7" w:rsidRDefault="00C5349A" w:rsidP="00661016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80"/>
        </w:tabs>
        <w:spacing w:after="160" w:line="254" w:lineRule="auto"/>
        <w:ind w:right="155"/>
        <w:jc w:val="thaiDistribute"/>
        <w:rPr>
          <w:rFonts w:ascii="Angsana New" w:eastAsia="MS Mincho" w:hAnsi="Angsana New"/>
          <w:sz w:val="30"/>
          <w:szCs w:val="30"/>
          <w:cs/>
        </w:rPr>
      </w:pPr>
      <w:r w:rsidRPr="00B25DD7">
        <w:rPr>
          <w:rFonts w:ascii="Angsana New" w:eastAsia="MS Mincho" w:hAnsi="Angsana New"/>
          <w:sz w:val="30"/>
          <w:szCs w:val="30"/>
          <w:cs/>
        </w:rPr>
        <w:t>บริษัท เดอะ</w:t>
      </w:r>
      <w:r w:rsidR="00406CB4">
        <w:rPr>
          <w:rFonts w:ascii="Angsana New" w:eastAsia="MS Mincho" w:hAnsi="Angsana New"/>
          <w:sz w:val="30"/>
          <w:szCs w:val="30"/>
        </w:rPr>
        <w:t xml:space="preserve"> </w:t>
      </w:r>
      <w:r w:rsidRPr="00B25DD7">
        <w:rPr>
          <w:rFonts w:ascii="Angsana New" w:eastAsia="MS Mincho" w:hAnsi="Angsana New"/>
          <w:sz w:val="30"/>
          <w:szCs w:val="30"/>
          <w:cs/>
        </w:rPr>
        <w:t xml:space="preserve">โฮเทล สุขุมวิท </w:t>
      </w:r>
      <w:r w:rsidRPr="00B25DD7">
        <w:rPr>
          <w:rFonts w:ascii="Angsana New" w:eastAsia="MS Mincho" w:hAnsi="Angsana New"/>
          <w:sz w:val="30"/>
          <w:szCs w:val="30"/>
        </w:rPr>
        <w:t xml:space="preserve">50 </w:t>
      </w:r>
      <w:r w:rsidRPr="00B25DD7">
        <w:rPr>
          <w:rFonts w:ascii="Angsana New" w:eastAsia="MS Mincho" w:hAnsi="Angsana New"/>
          <w:sz w:val="30"/>
          <w:szCs w:val="30"/>
          <w:cs/>
        </w:rPr>
        <w:t xml:space="preserve">จำกัด </w:t>
      </w:r>
      <w:r w:rsidRPr="00B25DD7">
        <w:rPr>
          <w:rFonts w:ascii="Angsana New" w:eastAsia="MS Mincho" w:hAnsi="Angsana New" w:hint="cs"/>
          <w:sz w:val="30"/>
          <w:szCs w:val="30"/>
          <w:cs/>
        </w:rPr>
        <w:t xml:space="preserve">ซึ่งเป็นบริษัทที่จัดตั้งขึ้นใหม่ </w:t>
      </w:r>
      <w:r w:rsidRPr="00B25DD7">
        <w:rPr>
          <w:rFonts w:ascii="Angsana New" w:eastAsia="MS Mincho" w:hAnsi="Angsana New"/>
          <w:sz w:val="30"/>
          <w:szCs w:val="30"/>
          <w:cs/>
        </w:rPr>
        <w:t>เกิดจากการควบรวมระหว่าง</w:t>
      </w:r>
      <w:r w:rsidR="00406CB4" w:rsidRPr="00B25DD7">
        <w:rPr>
          <w:rFonts w:ascii="Angsana New" w:eastAsia="MS Mincho" w:hAnsi="Angsana New"/>
          <w:sz w:val="30"/>
          <w:szCs w:val="30"/>
          <w:cs/>
        </w:rPr>
        <w:t>บริษัท เดอะ</w:t>
      </w:r>
      <w:r w:rsidR="00406CB4">
        <w:rPr>
          <w:rFonts w:ascii="Angsana New" w:eastAsia="MS Mincho" w:hAnsi="Angsana New"/>
          <w:sz w:val="30"/>
          <w:szCs w:val="30"/>
        </w:rPr>
        <w:t xml:space="preserve"> </w:t>
      </w:r>
      <w:r w:rsidR="00406CB4" w:rsidRPr="00B25DD7">
        <w:rPr>
          <w:rFonts w:ascii="Angsana New" w:eastAsia="MS Mincho" w:hAnsi="Angsana New"/>
          <w:sz w:val="30"/>
          <w:szCs w:val="30"/>
          <w:cs/>
        </w:rPr>
        <w:t xml:space="preserve">โฮเทล </w:t>
      </w:r>
      <w:r w:rsidRPr="00B25DD7">
        <w:rPr>
          <w:rFonts w:ascii="Angsana New" w:eastAsia="MS Mincho" w:hAnsi="Angsana New"/>
          <w:sz w:val="30"/>
          <w:szCs w:val="30"/>
          <w:cs/>
        </w:rPr>
        <w:t xml:space="preserve">สุขุมวิท </w:t>
      </w:r>
      <w:r w:rsidRPr="00B25DD7">
        <w:rPr>
          <w:rFonts w:ascii="Angsana New" w:eastAsia="MS Mincho" w:hAnsi="Angsana New"/>
          <w:sz w:val="30"/>
          <w:szCs w:val="30"/>
        </w:rPr>
        <w:t xml:space="preserve">50 </w:t>
      </w:r>
      <w:r w:rsidRPr="00B25DD7">
        <w:rPr>
          <w:rFonts w:ascii="Angsana New" w:eastAsia="MS Mincho" w:hAnsi="Angsana New"/>
          <w:sz w:val="30"/>
          <w:szCs w:val="30"/>
          <w:cs/>
        </w:rPr>
        <w:t>จำกัด และ บริษัท แวลู โฮเทลส์ จำกัด</w:t>
      </w:r>
    </w:p>
    <w:p w14:paraId="6586BD6F" w14:textId="4675737E" w:rsidR="00C5349A" w:rsidRPr="00B25DD7" w:rsidRDefault="00C5349A" w:rsidP="00661016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270"/>
        </w:tabs>
        <w:spacing w:after="160" w:line="254" w:lineRule="auto"/>
        <w:ind w:right="155"/>
        <w:jc w:val="thaiDistribute"/>
        <w:rPr>
          <w:rFonts w:ascii="Angsana New" w:eastAsia="MS Mincho" w:hAnsi="Angsana New"/>
          <w:sz w:val="30"/>
          <w:szCs w:val="30"/>
        </w:rPr>
      </w:pPr>
      <w:r w:rsidRPr="00B25DD7">
        <w:rPr>
          <w:rFonts w:ascii="Angsana New" w:eastAsia="MS Mincho" w:hAnsi="Angsana New"/>
          <w:sz w:val="30"/>
          <w:szCs w:val="30"/>
          <w:cs/>
        </w:rPr>
        <w:t xml:space="preserve">บริษัท อันดามัน รีสอร์ท แอสเสท จำกัด </w:t>
      </w:r>
      <w:r w:rsidRPr="00B25DD7">
        <w:rPr>
          <w:rFonts w:ascii="Angsana New" w:eastAsia="MS Mincho" w:hAnsi="Angsana New" w:hint="cs"/>
          <w:sz w:val="30"/>
          <w:szCs w:val="30"/>
          <w:cs/>
        </w:rPr>
        <w:t xml:space="preserve">ซึ่งเป็นบริษัทที่จัดตั้งขึ้นใหม่ </w:t>
      </w:r>
      <w:r w:rsidRPr="00B25DD7">
        <w:rPr>
          <w:rFonts w:ascii="Angsana New" w:eastAsia="MS Mincho" w:hAnsi="Angsana New"/>
          <w:sz w:val="30"/>
          <w:szCs w:val="30"/>
          <w:cs/>
        </w:rPr>
        <w:t>เกิดจากการควบรวมระหว่างบริษัท อันดามัน รีสอร์ท แอสเสท จำกัด และ บริษัท ทีซีซีซีแอล อันดามัน รีสอร์ท จำกัด</w:t>
      </w:r>
    </w:p>
    <w:p w14:paraId="7D1E25AF" w14:textId="77777777" w:rsidR="00C5349A" w:rsidRPr="00E11762" w:rsidRDefault="00C5349A" w:rsidP="00406C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  <w:tab w:val="left" w:pos="2070"/>
          <w:tab w:val="left" w:pos="9270"/>
        </w:tabs>
        <w:spacing w:line="240" w:lineRule="auto"/>
        <w:ind w:left="540" w:right="155"/>
        <w:jc w:val="thaiDistribute"/>
        <w:rPr>
          <w:rFonts w:ascii="Angsana New" w:eastAsia="MS Mincho" w:hAnsi="Angsana New"/>
          <w:sz w:val="24"/>
          <w:szCs w:val="24"/>
        </w:rPr>
      </w:pPr>
    </w:p>
    <w:p w14:paraId="0898AD07" w14:textId="743D5B49" w:rsidR="00C5349A" w:rsidRPr="003D0863" w:rsidRDefault="00F94013" w:rsidP="0088345F">
      <w:pPr>
        <w:tabs>
          <w:tab w:val="clear" w:pos="680"/>
          <w:tab w:val="clear" w:pos="907"/>
          <w:tab w:val="left" w:pos="1350"/>
          <w:tab w:val="left" w:pos="9360"/>
          <w:tab w:val="left" w:pos="10080"/>
        </w:tabs>
        <w:ind w:left="540" w:right="155"/>
        <w:jc w:val="thaiDistribute"/>
        <w:rPr>
          <w:rFonts w:ascii="Angsana New" w:hAnsi="Angsana New"/>
          <w:sz w:val="30"/>
          <w:szCs w:val="30"/>
        </w:rPr>
      </w:pPr>
      <w:r w:rsidRPr="00406CB4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406CB4">
        <w:rPr>
          <w:rFonts w:ascii="Angsana New" w:hAnsi="Angsana New"/>
          <w:sz w:val="30"/>
          <w:szCs w:val="30"/>
        </w:rPr>
        <w:t xml:space="preserve">1 </w:t>
      </w:r>
      <w:r w:rsidRPr="00406CB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406CB4">
        <w:rPr>
          <w:rFonts w:ascii="Angsana New" w:hAnsi="Angsana New"/>
          <w:sz w:val="30"/>
          <w:szCs w:val="30"/>
        </w:rPr>
        <w:t xml:space="preserve">2563 </w:t>
      </w:r>
      <w:r w:rsidR="00C5349A" w:rsidRPr="00406CB4">
        <w:rPr>
          <w:rFonts w:ascii="Angsana New" w:hAnsi="Angsana New"/>
          <w:sz w:val="30"/>
          <w:szCs w:val="30"/>
          <w:cs/>
        </w:rPr>
        <w:t>บริษัท</w:t>
      </w:r>
      <w:r w:rsidR="00C5349A" w:rsidRPr="003D0863">
        <w:rPr>
          <w:rFonts w:ascii="Angsana New" w:hAnsi="Angsana New" w:hint="cs"/>
          <w:sz w:val="30"/>
          <w:szCs w:val="30"/>
          <w:cs/>
        </w:rPr>
        <w:t>ทีซีซี</w:t>
      </w:r>
      <w:r w:rsidR="00C5349A" w:rsidRPr="003D0863">
        <w:rPr>
          <w:rFonts w:ascii="Angsana New" w:hAnsi="Angsana New"/>
          <w:sz w:val="30"/>
          <w:szCs w:val="30"/>
          <w:cs/>
        </w:rPr>
        <w:t xml:space="preserve"> </w:t>
      </w:r>
      <w:r w:rsidR="00C5349A" w:rsidRPr="003D0863">
        <w:rPr>
          <w:rFonts w:ascii="Angsana New" w:hAnsi="Angsana New" w:hint="cs"/>
          <w:sz w:val="30"/>
          <w:szCs w:val="30"/>
          <w:cs/>
        </w:rPr>
        <w:t>โฮเทลส์</w:t>
      </w:r>
      <w:r w:rsidR="00C5349A" w:rsidRPr="003D0863">
        <w:rPr>
          <w:rFonts w:ascii="Angsana New" w:hAnsi="Angsana New"/>
          <w:sz w:val="30"/>
          <w:szCs w:val="30"/>
          <w:cs/>
        </w:rPr>
        <w:t xml:space="preserve"> </w:t>
      </w:r>
      <w:r w:rsidR="00C5349A" w:rsidRPr="003D0863">
        <w:rPr>
          <w:rFonts w:ascii="Angsana New" w:hAnsi="Angsana New" w:hint="cs"/>
          <w:sz w:val="30"/>
          <w:szCs w:val="30"/>
          <w:cs/>
        </w:rPr>
        <w:t>แมนเนจเม้นท์</w:t>
      </w:r>
      <w:r w:rsidR="00C5349A" w:rsidRPr="003D0863">
        <w:rPr>
          <w:rFonts w:ascii="Angsana New" w:hAnsi="Angsana New"/>
          <w:sz w:val="30"/>
          <w:szCs w:val="30"/>
          <w:cs/>
        </w:rPr>
        <w:t xml:space="preserve"> </w:t>
      </w:r>
      <w:r w:rsidR="00C5349A" w:rsidRPr="003D0863">
        <w:rPr>
          <w:rFonts w:ascii="Angsana New" w:hAnsi="Angsana New" w:hint="cs"/>
          <w:sz w:val="30"/>
          <w:szCs w:val="30"/>
          <w:cs/>
        </w:rPr>
        <w:t>จำกัดและ</w:t>
      </w:r>
      <w:r w:rsidR="00C5349A" w:rsidRPr="003D0863">
        <w:rPr>
          <w:rFonts w:ascii="Angsana New" w:hAnsi="Angsana New"/>
          <w:sz w:val="30"/>
          <w:szCs w:val="30"/>
          <w:cs/>
        </w:rPr>
        <w:t xml:space="preserve"> </w:t>
      </w:r>
      <w:r w:rsidR="00C5349A" w:rsidRPr="003D0863">
        <w:rPr>
          <w:rFonts w:ascii="Angsana New" w:hAnsi="Angsana New" w:hint="cs"/>
          <w:sz w:val="30"/>
          <w:szCs w:val="30"/>
          <w:cs/>
        </w:rPr>
        <w:t>บริษัท</w:t>
      </w:r>
      <w:r w:rsidR="00C5349A" w:rsidRPr="003D0863">
        <w:rPr>
          <w:rFonts w:ascii="Angsana New" w:hAnsi="Angsana New"/>
          <w:sz w:val="30"/>
          <w:szCs w:val="30"/>
          <w:cs/>
        </w:rPr>
        <w:t xml:space="preserve"> </w:t>
      </w:r>
      <w:r w:rsidR="00C5349A" w:rsidRPr="003D0863">
        <w:rPr>
          <w:rFonts w:ascii="Angsana New" w:hAnsi="Angsana New" w:hint="cs"/>
          <w:sz w:val="30"/>
          <w:szCs w:val="30"/>
          <w:cs/>
        </w:rPr>
        <w:t>ผดุงลาภ</w:t>
      </w:r>
      <w:r w:rsidR="00C5349A" w:rsidRPr="003D0863">
        <w:rPr>
          <w:rFonts w:ascii="Angsana New" w:hAnsi="Angsana New"/>
          <w:sz w:val="30"/>
          <w:szCs w:val="30"/>
          <w:cs/>
        </w:rPr>
        <w:t xml:space="preserve"> </w:t>
      </w:r>
      <w:r w:rsidR="00C5349A" w:rsidRPr="003D0863">
        <w:rPr>
          <w:rFonts w:ascii="Angsana New" w:hAnsi="Angsana New" w:hint="cs"/>
          <w:sz w:val="30"/>
          <w:szCs w:val="30"/>
          <w:cs/>
        </w:rPr>
        <w:t>จำกัด</w:t>
      </w:r>
      <w:r w:rsidR="00C5349A" w:rsidRPr="00406CB4">
        <w:rPr>
          <w:rFonts w:ascii="Angsana New" w:hAnsi="Angsana New"/>
          <w:sz w:val="30"/>
          <w:szCs w:val="30"/>
          <w:cs/>
        </w:rPr>
        <w:t>ได้ดำเนินการจดทะเบียนควบรวมบริษัทต่อกระทรวงพาณิ</w:t>
      </w:r>
      <w:r w:rsidR="00C5349A" w:rsidRPr="00406CB4">
        <w:rPr>
          <w:rFonts w:ascii="Angsana New" w:hAnsi="Angsana New" w:hint="cs"/>
          <w:sz w:val="30"/>
          <w:szCs w:val="30"/>
          <w:cs/>
        </w:rPr>
        <w:t>ช</w:t>
      </w:r>
      <w:r w:rsidR="00C5349A" w:rsidRPr="00406CB4">
        <w:rPr>
          <w:rFonts w:ascii="Angsana New" w:hAnsi="Angsana New"/>
          <w:sz w:val="30"/>
          <w:szCs w:val="30"/>
          <w:cs/>
        </w:rPr>
        <w:t>ย์</w:t>
      </w:r>
      <w:r w:rsidR="00C5349A" w:rsidRPr="00406CB4">
        <w:rPr>
          <w:rFonts w:ascii="Angsana New" w:hAnsi="Angsana New"/>
          <w:sz w:val="30"/>
          <w:szCs w:val="30"/>
        </w:rPr>
        <w:t xml:space="preserve"> </w:t>
      </w:r>
      <w:r w:rsidR="00C5349A" w:rsidRPr="00406CB4">
        <w:rPr>
          <w:rFonts w:ascii="Angsana New" w:hAnsi="Angsana New" w:hint="cs"/>
          <w:sz w:val="30"/>
          <w:szCs w:val="30"/>
          <w:cs/>
        </w:rPr>
        <w:t>ภายใต้</w:t>
      </w:r>
      <w:r w:rsidR="008F5983" w:rsidRPr="00406CB4">
        <w:rPr>
          <w:rFonts w:ascii="Angsana New" w:hAnsi="Angsana New" w:hint="cs"/>
          <w:sz w:val="30"/>
          <w:szCs w:val="30"/>
          <w:cs/>
        </w:rPr>
        <w:t>ชื่อ</w:t>
      </w:r>
      <w:r w:rsidR="00C5349A" w:rsidRPr="003D0863">
        <w:rPr>
          <w:rFonts w:ascii="Angsana New" w:hAnsi="Angsana New" w:hint="cs"/>
          <w:sz w:val="30"/>
          <w:szCs w:val="30"/>
          <w:cs/>
        </w:rPr>
        <w:t>บริษัท</w:t>
      </w:r>
      <w:r w:rsidR="00C5349A" w:rsidRPr="003D0863">
        <w:rPr>
          <w:rFonts w:ascii="Angsana New" w:hAnsi="Angsana New"/>
          <w:sz w:val="30"/>
          <w:szCs w:val="30"/>
          <w:cs/>
        </w:rPr>
        <w:t xml:space="preserve"> </w:t>
      </w:r>
      <w:r w:rsidR="00C5349A" w:rsidRPr="003D0863">
        <w:rPr>
          <w:rFonts w:ascii="Angsana New" w:hAnsi="Angsana New" w:hint="cs"/>
          <w:sz w:val="30"/>
          <w:szCs w:val="30"/>
          <w:cs/>
        </w:rPr>
        <w:t>โฮเทลส์</w:t>
      </w:r>
      <w:r w:rsidR="00C5349A" w:rsidRPr="003D0863">
        <w:rPr>
          <w:rFonts w:ascii="Angsana New" w:hAnsi="Angsana New"/>
          <w:sz w:val="30"/>
          <w:szCs w:val="30"/>
          <w:cs/>
        </w:rPr>
        <w:t xml:space="preserve"> </w:t>
      </w:r>
      <w:r w:rsidR="00C5349A" w:rsidRPr="003D0863">
        <w:rPr>
          <w:rFonts w:ascii="Angsana New" w:hAnsi="Angsana New" w:hint="cs"/>
          <w:sz w:val="30"/>
          <w:szCs w:val="30"/>
          <w:cs/>
        </w:rPr>
        <w:t>เอเชียทีค</w:t>
      </w:r>
      <w:r w:rsidR="00C5349A" w:rsidRPr="003D0863">
        <w:rPr>
          <w:rFonts w:ascii="Angsana New" w:hAnsi="Angsana New"/>
          <w:sz w:val="30"/>
          <w:szCs w:val="30"/>
          <w:cs/>
        </w:rPr>
        <w:t xml:space="preserve"> </w:t>
      </w:r>
      <w:r w:rsidR="00C5349A" w:rsidRPr="003D0863">
        <w:rPr>
          <w:rFonts w:ascii="Angsana New" w:hAnsi="Angsana New" w:hint="cs"/>
          <w:sz w:val="30"/>
          <w:szCs w:val="30"/>
          <w:cs/>
        </w:rPr>
        <w:t>จำกัด</w:t>
      </w:r>
      <w:r w:rsidR="0088345F">
        <w:rPr>
          <w:rFonts w:ascii="Angsana New" w:hAnsi="Angsana New"/>
          <w:sz w:val="30"/>
          <w:szCs w:val="30"/>
        </w:rPr>
        <w:t xml:space="preserve"> </w:t>
      </w:r>
      <w:r w:rsidR="00C5349A" w:rsidRPr="003D0863">
        <w:rPr>
          <w:rFonts w:ascii="Angsana New" w:hAnsi="Angsana New" w:hint="cs"/>
          <w:sz w:val="30"/>
          <w:szCs w:val="30"/>
          <w:cs/>
        </w:rPr>
        <w:t>ซึ่งเป็นบริษัทจัดตั้งขึ้นใหม่</w:t>
      </w:r>
    </w:p>
    <w:p w14:paraId="6432A228" w14:textId="77777777" w:rsidR="00C5349A" w:rsidRPr="003D0863" w:rsidRDefault="00C5349A" w:rsidP="00406CB4">
      <w:pPr>
        <w:tabs>
          <w:tab w:val="clear" w:pos="3742"/>
          <w:tab w:val="left" w:pos="540"/>
          <w:tab w:val="left" w:pos="3735"/>
        </w:tabs>
        <w:ind w:left="540" w:right="155"/>
        <w:jc w:val="thaiDistribute"/>
        <w:rPr>
          <w:rFonts w:ascii="Angsana New" w:eastAsia="MS Mincho" w:hAnsi="Angsana New"/>
          <w:sz w:val="24"/>
          <w:szCs w:val="24"/>
        </w:rPr>
      </w:pPr>
    </w:p>
    <w:p w14:paraId="2F848A2A" w14:textId="70E3E38C" w:rsidR="004E0885" w:rsidRDefault="00C5349A" w:rsidP="00406CB4">
      <w:pPr>
        <w:tabs>
          <w:tab w:val="clear" w:pos="1644"/>
          <w:tab w:val="clear" w:pos="3742"/>
          <w:tab w:val="left" w:pos="540"/>
          <w:tab w:val="left" w:pos="1620"/>
          <w:tab w:val="left" w:pos="3735"/>
        </w:tabs>
        <w:ind w:left="540" w:right="155"/>
        <w:jc w:val="thaiDistribute"/>
        <w:rPr>
          <w:rFonts w:ascii="Angsana New" w:eastAsia="MS Mincho" w:hAnsi="Angsana New"/>
          <w:sz w:val="30"/>
          <w:szCs w:val="30"/>
        </w:rPr>
      </w:pPr>
      <w:r w:rsidRPr="003D0863">
        <w:rPr>
          <w:rFonts w:ascii="Angsana New" w:eastAsia="MS Mincho" w:hAnsi="Angsana New"/>
          <w:sz w:val="30"/>
          <w:szCs w:val="30"/>
          <w:cs/>
        </w:rPr>
        <w:t>ทั้งนี้ บริษัทที่</w:t>
      </w:r>
      <w:r w:rsidRPr="003D0863">
        <w:rPr>
          <w:rFonts w:ascii="Angsana New" w:eastAsia="MS Mincho" w:hAnsi="Angsana New" w:hint="cs"/>
          <w:sz w:val="30"/>
          <w:szCs w:val="30"/>
          <w:cs/>
        </w:rPr>
        <w:t>จัดตั้งขึ้นใหม่</w:t>
      </w:r>
      <w:r w:rsidRPr="003D0863">
        <w:rPr>
          <w:rFonts w:ascii="Angsana New" w:eastAsia="MS Mincho" w:hAnsi="Angsana New"/>
          <w:sz w:val="30"/>
          <w:szCs w:val="30"/>
          <w:cs/>
        </w:rPr>
        <w:t xml:space="preserve"> รับโอนซึ่งทรัพย์สิน หนี้สิน สิทธิ หน้าที่ และภาระผูกพันทั้งหมดของบริษัทที่</w:t>
      </w:r>
      <w:r w:rsidR="008F5983" w:rsidRPr="003D0863">
        <w:rPr>
          <w:rFonts w:ascii="Angsana New" w:eastAsia="MS Mincho" w:hAnsi="Angsana New" w:hint="cs"/>
          <w:sz w:val="30"/>
          <w:szCs w:val="30"/>
          <w:cs/>
        </w:rPr>
        <w:t>สิ้นสภาพนิติบุคคล</w:t>
      </w:r>
      <w:r w:rsidRPr="003D0863">
        <w:rPr>
          <w:rFonts w:ascii="Angsana New" w:eastAsia="MS Mincho" w:hAnsi="Angsana New"/>
          <w:sz w:val="30"/>
          <w:szCs w:val="30"/>
          <w:cs/>
        </w:rPr>
        <w:t xml:space="preserve"> ตลอดรวมถึงผลประโยชน์ หนี้สิน และภาระผูกพันต่างๆ ภายใต้สัญญาที่ได้ทำไว้ก่อนหน้าการควบรวมกิจการ</w:t>
      </w:r>
      <w:bookmarkEnd w:id="25"/>
    </w:p>
    <w:p w14:paraId="719D5E94" w14:textId="77777777" w:rsidR="00BC62F7" w:rsidRPr="00E11762" w:rsidRDefault="00BC62F7" w:rsidP="00406CB4">
      <w:pPr>
        <w:tabs>
          <w:tab w:val="clear" w:pos="1644"/>
          <w:tab w:val="clear" w:pos="3742"/>
          <w:tab w:val="left" w:pos="540"/>
          <w:tab w:val="left" w:pos="1620"/>
          <w:tab w:val="left" w:pos="3735"/>
        </w:tabs>
        <w:ind w:left="540" w:right="155"/>
        <w:jc w:val="thaiDistribute"/>
        <w:rPr>
          <w:rFonts w:ascii="Angsana New" w:eastAsia="MS Mincho" w:hAnsi="Angsana New"/>
          <w:sz w:val="30"/>
          <w:szCs w:val="30"/>
        </w:rPr>
      </w:pPr>
    </w:p>
    <w:p w14:paraId="46D15AD4" w14:textId="3A067BB1" w:rsidR="00D86CFC" w:rsidRPr="00E11762" w:rsidRDefault="004E7C52" w:rsidP="004E7C52">
      <w:pPr>
        <w:tabs>
          <w:tab w:val="clear" w:pos="454"/>
          <w:tab w:val="left" w:pos="540"/>
        </w:tabs>
        <w:rPr>
          <w:rFonts w:ascii="Angsana New" w:hAnsi="Angsana New"/>
          <w:i/>
          <w:iCs/>
          <w:sz w:val="30"/>
          <w:szCs w:val="30"/>
        </w:rPr>
      </w:pPr>
      <w:r w:rsidRPr="00E11762">
        <w:rPr>
          <w:rFonts w:ascii="Angsana New" w:hAnsi="Angsana New"/>
          <w:i/>
          <w:iCs/>
          <w:sz w:val="22"/>
          <w:szCs w:val="22"/>
        </w:rPr>
        <w:lastRenderedPageBreak/>
        <w:tab/>
      </w:r>
      <w:r w:rsidRPr="00E11762">
        <w:rPr>
          <w:rFonts w:ascii="Angsana New" w:hAnsi="Angsana New"/>
          <w:i/>
          <w:iCs/>
          <w:sz w:val="22"/>
          <w:szCs w:val="22"/>
        </w:rPr>
        <w:tab/>
      </w:r>
      <w:r w:rsidR="00A14D73" w:rsidRPr="00E11762">
        <w:rPr>
          <w:rFonts w:ascii="Angsana New" w:hAnsi="Angsana New" w:hint="cs"/>
          <w:i/>
          <w:iCs/>
          <w:sz w:val="30"/>
          <w:szCs w:val="30"/>
          <w:cs/>
        </w:rPr>
        <w:t>การซื้อเงินลงทุน</w:t>
      </w:r>
      <w:r w:rsidR="00AE4666" w:rsidRPr="00E11762">
        <w:rPr>
          <w:rFonts w:ascii="Angsana New" w:hAnsi="Angsana New"/>
          <w:i/>
          <w:iCs/>
          <w:sz w:val="30"/>
          <w:szCs w:val="30"/>
        </w:rPr>
        <w:t xml:space="preserve"> </w:t>
      </w:r>
      <w:r w:rsidR="00DD0675" w:rsidRPr="00E11762">
        <w:rPr>
          <w:rFonts w:ascii="Angsana New" w:hAnsi="Angsana New" w:hint="cs"/>
          <w:i/>
          <w:iCs/>
          <w:sz w:val="30"/>
          <w:szCs w:val="30"/>
          <w:cs/>
        </w:rPr>
        <w:t>การเพิ่มทุน</w:t>
      </w:r>
      <w:r w:rsidR="00AE4666" w:rsidRPr="00E11762">
        <w:rPr>
          <w:rFonts w:ascii="Angsana New" w:hAnsi="Angsana New" w:hint="cs"/>
          <w:i/>
          <w:iCs/>
          <w:sz w:val="30"/>
          <w:szCs w:val="30"/>
          <w:cs/>
        </w:rPr>
        <w:t>และการลดทุน</w:t>
      </w:r>
      <w:r w:rsidR="00DD0675" w:rsidRPr="00E11762">
        <w:rPr>
          <w:rFonts w:ascii="Angsana New" w:hAnsi="Angsana New" w:hint="cs"/>
          <w:i/>
          <w:iCs/>
          <w:sz w:val="30"/>
          <w:szCs w:val="30"/>
          <w:cs/>
        </w:rPr>
        <w:t>ในบริษัทย่อย</w:t>
      </w:r>
      <w:r w:rsidR="00A6159E" w:rsidRPr="00E11762">
        <w:rPr>
          <w:rFonts w:ascii="Angsana New" w:hAnsi="Angsana New"/>
          <w:i/>
          <w:iCs/>
          <w:sz w:val="30"/>
          <w:szCs w:val="30"/>
          <w:cs/>
        </w:rPr>
        <w:t>ในระหว่าง</w:t>
      </w:r>
      <w:r w:rsidR="00A6159E" w:rsidRPr="00E11762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="00A6159E" w:rsidRPr="00E11762">
        <w:rPr>
          <w:rFonts w:ascii="Angsana New" w:hAnsi="Angsana New"/>
          <w:i/>
          <w:iCs/>
          <w:sz w:val="30"/>
          <w:szCs w:val="30"/>
          <w:cs/>
        </w:rPr>
        <w:t xml:space="preserve">สิ้นสุดวันที่ </w:t>
      </w:r>
      <w:r w:rsidR="00A6159E" w:rsidRPr="00E11762">
        <w:rPr>
          <w:rFonts w:ascii="Angsana New" w:hAnsi="Angsana New"/>
          <w:i/>
          <w:iCs/>
          <w:sz w:val="30"/>
          <w:szCs w:val="30"/>
        </w:rPr>
        <w:t xml:space="preserve">31 </w:t>
      </w:r>
      <w:r w:rsidR="00A6159E" w:rsidRPr="00E11762">
        <w:rPr>
          <w:rFonts w:ascii="Angsana New" w:hAnsi="Angsana New" w:hint="cs"/>
          <w:i/>
          <w:iCs/>
          <w:sz w:val="30"/>
          <w:szCs w:val="30"/>
          <w:cs/>
        </w:rPr>
        <w:t>ธันว</w:t>
      </w:r>
      <w:r w:rsidR="00A6159E" w:rsidRPr="00E11762">
        <w:rPr>
          <w:rFonts w:ascii="Angsana New" w:hAnsi="Angsana New"/>
          <w:i/>
          <w:iCs/>
          <w:sz w:val="30"/>
          <w:szCs w:val="30"/>
          <w:cs/>
        </w:rPr>
        <w:t xml:space="preserve">าคม </w:t>
      </w:r>
      <w:r w:rsidR="00A6159E" w:rsidRPr="00E11762">
        <w:rPr>
          <w:rFonts w:ascii="Angsana New" w:hAnsi="Angsana New"/>
          <w:i/>
          <w:iCs/>
          <w:sz w:val="30"/>
          <w:szCs w:val="30"/>
        </w:rPr>
        <w:t>256</w:t>
      </w:r>
      <w:r w:rsidR="004E0885" w:rsidRPr="00E11762">
        <w:rPr>
          <w:rFonts w:ascii="Angsana New" w:hAnsi="Angsana New"/>
          <w:i/>
          <w:iCs/>
          <w:sz w:val="30"/>
          <w:szCs w:val="30"/>
        </w:rPr>
        <w:t>2</w:t>
      </w:r>
    </w:p>
    <w:p w14:paraId="4AE9DA72" w14:textId="77777777" w:rsidR="004E7C52" w:rsidRPr="00E11762" w:rsidRDefault="004E7C52" w:rsidP="00D86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</w:p>
    <w:p w14:paraId="54060925" w14:textId="41AD5198" w:rsidR="004E0885" w:rsidRPr="003D0863" w:rsidRDefault="004E0885" w:rsidP="004E0885">
      <w:pPr>
        <w:ind w:left="540"/>
        <w:jc w:val="thaiDistribute"/>
        <w:rPr>
          <w:rFonts w:ascii="Angsana New" w:hAnsi="Angsana New"/>
          <w:snapToGrid w:val="0"/>
          <w:spacing w:val="-2"/>
          <w:sz w:val="30"/>
          <w:szCs w:val="30"/>
          <w:lang w:eastAsia="th-TH"/>
        </w:rPr>
      </w:pPr>
      <w:r w:rsidRPr="00E1176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11762">
        <w:rPr>
          <w:rFonts w:ascii="Angsana New" w:hAnsi="Angsana New"/>
          <w:sz w:val="30"/>
          <w:szCs w:val="30"/>
        </w:rPr>
        <w:t xml:space="preserve">15 </w:t>
      </w:r>
      <w:r w:rsidRPr="00E11762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E11762">
        <w:rPr>
          <w:rFonts w:ascii="Angsana New" w:hAnsi="Angsana New"/>
          <w:sz w:val="30"/>
          <w:szCs w:val="30"/>
        </w:rPr>
        <w:t xml:space="preserve">2562 </w:t>
      </w:r>
      <w:r w:rsidRPr="00E11762">
        <w:rPr>
          <w:rFonts w:ascii="Angsana New" w:hAnsi="Angsana New" w:hint="cs"/>
          <w:sz w:val="30"/>
          <w:szCs w:val="30"/>
          <w:cs/>
        </w:rPr>
        <w:t xml:space="preserve">บริษัท และ บริษัท แอสเสท เวิรด์ รีเทล จำกัด ซึ่งเป็นบริษัทย่อยทางตรงของบริษัทได้ซื้อส่วนได้เสียใน บริษัท แอสเสท เวิรด์ เทรดดิ้ง จำกัด ซึ่งเป็นกิจการที่เกี่ยวข้องกันของบริษัท </w:t>
      </w:r>
      <w:r w:rsidRPr="00E11762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ในสัดส่วนร้อยละ </w:t>
      </w:r>
      <w:r w:rsidRPr="00E11762">
        <w:rPr>
          <w:rFonts w:ascii="Angsana New" w:hAnsi="Angsana New"/>
          <w:snapToGrid w:val="0"/>
          <w:sz w:val="30"/>
          <w:szCs w:val="30"/>
          <w:lang w:eastAsia="th-TH"/>
        </w:rPr>
        <w:t>25.0</w:t>
      </w:r>
      <w:r w:rsidR="00F94013">
        <w:rPr>
          <w:rFonts w:ascii="Angsana New" w:hAnsi="Angsana New"/>
          <w:snapToGrid w:val="0"/>
          <w:sz w:val="30"/>
          <w:szCs w:val="30"/>
          <w:lang w:eastAsia="th-TH"/>
        </w:rPr>
        <w:t>0</w:t>
      </w:r>
      <w:r w:rsidRPr="00E11762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E11762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และ </w:t>
      </w:r>
      <w:r w:rsidR="00460F81">
        <w:rPr>
          <w:rFonts w:ascii="Angsana New" w:hAnsi="Angsana New"/>
          <w:snapToGrid w:val="0"/>
          <w:sz w:val="30"/>
          <w:szCs w:val="30"/>
          <w:lang w:eastAsia="th-TH"/>
        </w:rPr>
        <w:t>7</w:t>
      </w:r>
      <w:r w:rsidRPr="00E11762">
        <w:rPr>
          <w:rFonts w:ascii="Angsana New" w:hAnsi="Angsana New"/>
          <w:snapToGrid w:val="0"/>
          <w:sz w:val="30"/>
          <w:szCs w:val="30"/>
          <w:lang w:eastAsia="th-TH"/>
        </w:rPr>
        <w:t>5.0</w:t>
      </w:r>
      <w:r w:rsidR="00F94013">
        <w:rPr>
          <w:rFonts w:ascii="Angsana New" w:hAnsi="Angsana New"/>
          <w:snapToGrid w:val="0"/>
          <w:sz w:val="30"/>
          <w:szCs w:val="30"/>
          <w:lang w:eastAsia="th-TH"/>
        </w:rPr>
        <w:t>0</w:t>
      </w:r>
      <w:r w:rsidRPr="00E11762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E11762">
        <w:rPr>
          <w:rFonts w:ascii="Angsana New" w:hAnsi="Angsana New"/>
          <w:sz w:val="30"/>
          <w:szCs w:val="30"/>
          <w:cs/>
        </w:rPr>
        <w:t xml:space="preserve">ของทุนที่ออกและชำระแล้วเป็นจำนวนเงิน </w:t>
      </w:r>
      <w:r w:rsidRPr="00E11762">
        <w:rPr>
          <w:rFonts w:ascii="Angsana New" w:hAnsi="Angsana New"/>
          <w:sz w:val="30"/>
          <w:szCs w:val="30"/>
        </w:rPr>
        <w:t xml:space="preserve">25,000 </w:t>
      </w:r>
      <w:r w:rsidRPr="00E11762">
        <w:rPr>
          <w:rFonts w:ascii="Angsana New" w:hAnsi="Angsana New" w:hint="cs"/>
          <w:sz w:val="30"/>
          <w:szCs w:val="30"/>
          <w:cs/>
        </w:rPr>
        <w:t xml:space="preserve">บาท และ </w:t>
      </w:r>
      <w:r w:rsidRPr="00E11762">
        <w:rPr>
          <w:rFonts w:ascii="Angsana New" w:hAnsi="Angsana New"/>
          <w:sz w:val="30"/>
          <w:szCs w:val="30"/>
        </w:rPr>
        <w:t xml:space="preserve">75,000 </w:t>
      </w:r>
      <w:r w:rsidRPr="00E11762">
        <w:rPr>
          <w:rFonts w:ascii="Angsana New" w:hAnsi="Angsana New" w:hint="cs"/>
          <w:sz w:val="30"/>
          <w:szCs w:val="30"/>
          <w:cs/>
        </w:rPr>
        <w:t xml:space="preserve">บาท ตามลำดับ </w:t>
      </w:r>
      <w:r w:rsidRPr="00E11762">
        <w:rPr>
          <w:rFonts w:ascii="Angsana New" w:hAnsi="Angsana New"/>
          <w:snapToGrid w:val="0"/>
          <w:sz w:val="30"/>
          <w:szCs w:val="30"/>
          <w:cs/>
          <w:lang w:eastAsia="th-TH"/>
        </w:rPr>
        <w:t>ทำให้กลุ่มบริษัทมี</w:t>
      </w:r>
      <w:r w:rsidRPr="00E11762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 xml:space="preserve">สัดส่วนการถือหุ้นร้อยละ </w:t>
      </w:r>
      <w:r w:rsidR="00B25DD7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>100.00</w:t>
      </w:r>
      <w:r w:rsidRPr="00E11762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 xml:space="preserve"> </w:t>
      </w:r>
      <w:r w:rsidRPr="00E11762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 xml:space="preserve">ในบริษัท แอสเสท เวิรด์ เทรดดิ้ง จำกัด </w:t>
      </w:r>
      <w:r w:rsidRPr="00E11762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 xml:space="preserve"> </w:t>
      </w:r>
      <w:r w:rsidRPr="00E11762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และถือเป็นบริษัทย่อยทางอ้อมของ</w:t>
      </w:r>
      <w:r w:rsidRPr="003D0863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 xml:space="preserve">บริษัท </w:t>
      </w:r>
    </w:p>
    <w:p w14:paraId="6AD448B4" w14:textId="77777777" w:rsidR="00B25DD7" w:rsidRPr="003D0863" w:rsidRDefault="00B25DD7" w:rsidP="004E088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3201B8E" w14:textId="31926BFE" w:rsidR="004E0885" w:rsidRPr="003D0863" w:rsidRDefault="004E0885" w:rsidP="004E088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D0863">
        <w:rPr>
          <w:rFonts w:ascii="Angsana New" w:hAnsi="Angsana New"/>
          <w:spacing w:val="-6"/>
          <w:sz w:val="30"/>
          <w:szCs w:val="30"/>
          <w:cs/>
        </w:rPr>
        <w:t xml:space="preserve">เมื่อวันที่ </w:t>
      </w:r>
      <w:r w:rsidRPr="003D0863">
        <w:rPr>
          <w:rFonts w:ascii="Angsana New" w:hAnsi="Angsana New"/>
          <w:spacing w:val="-6"/>
          <w:sz w:val="30"/>
          <w:szCs w:val="30"/>
        </w:rPr>
        <w:t xml:space="preserve">15 </w:t>
      </w:r>
      <w:r w:rsidRPr="003D0863">
        <w:rPr>
          <w:rFonts w:ascii="Angsana New" w:hAnsi="Angsana New" w:hint="cs"/>
          <w:spacing w:val="-6"/>
          <w:sz w:val="30"/>
          <w:szCs w:val="30"/>
          <w:cs/>
        </w:rPr>
        <w:t xml:space="preserve">กุมภาพันธ์ </w:t>
      </w:r>
      <w:r w:rsidRPr="003D0863">
        <w:rPr>
          <w:rFonts w:ascii="Angsana New" w:hAnsi="Angsana New"/>
          <w:spacing w:val="-6"/>
          <w:sz w:val="30"/>
          <w:szCs w:val="30"/>
        </w:rPr>
        <w:t>2562</w:t>
      </w:r>
      <w:r w:rsidRPr="003D0863">
        <w:rPr>
          <w:rFonts w:ascii="Angsana New" w:hAnsi="Angsana New" w:hint="cs"/>
          <w:spacing w:val="-6"/>
          <w:sz w:val="30"/>
          <w:szCs w:val="30"/>
          <w:cs/>
        </w:rPr>
        <w:t xml:space="preserve"> บริษัท แอสเสท เวิรด์ รีเทล จำกัด</w:t>
      </w:r>
      <w:r w:rsidRPr="003D0863">
        <w:rPr>
          <w:rFonts w:ascii="Angsana New" w:hAnsi="Angsana New"/>
          <w:spacing w:val="-6"/>
          <w:sz w:val="30"/>
          <w:szCs w:val="30"/>
        </w:rPr>
        <w:t xml:space="preserve"> </w:t>
      </w:r>
      <w:r w:rsidRPr="003D0863">
        <w:rPr>
          <w:rFonts w:ascii="Angsana New" w:hAnsi="Angsana New" w:hint="cs"/>
          <w:spacing w:val="-6"/>
          <w:sz w:val="30"/>
          <w:szCs w:val="30"/>
          <w:cs/>
        </w:rPr>
        <w:t>ซึ่งเป็นบริษัทย่อยทางตรงของบริษัทได้ซื้อส่วนได้เสีย</w:t>
      </w:r>
      <w:r w:rsidRPr="003D0863">
        <w:rPr>
          <w:rFonts w:ascii="Angsana New" w:hAnsi="Angsana New"/>
          <w:sz w:val="30"/>
          <w:szCs w:val="30"/>
          <w:cs/>
        </w:rPr>
        <w:t xml:space="preserve">   </w:t>
      </w:r>
      <w:r w:rsidRPr="003D0863">
        <w:rPr>
          <w:rFonts w:ascii="Angsana New" w:hAnsi="Angsana New"/>
          <w:spacing w:val="-6"/>
          <w:sz w:val="30"/>
          <w:szCs w:val="30"/>
          <w:cs/>
        </w:rPr>
        <w:t>ใน</w:t>
      </w:r>
      <w:r w:rsidR="008F5983" w:rsidRPr="003D0863">
        <w:rPr>
          <w:rFonts w:ascii="Angsana New" w:hAnsi="Angsana New" w:hint="cs"/>
          <w:spacing w:val="-6"/>
          <w:sz w:val="30"/>
          <w:szCs w:val="30"/>
          <w:cs/>
        </w:rPr>
        <w:t xml:space="preserve">บริษัท เกตเวย์ สาขาเอกมัย จำกัด </w:t>
      </w:r>
      <w:r w:rsidR="008F5983" w:rsidRPr="003D0863">
        <w:rPr>
          <w:rFonts w:ascii="Angsana New" w:hAnsi="Angsana New"/>
          <w:spacing w:val="-6"/>
          <w:sz w:val="30"/>
          <w:szCs w:val="30"/>
        </w:rPr>
        <w:t>(</w:t>
      </w:r>
      <w:r w:rsidR="008F5983" w:rsidRPr="003D0863">
        <w:rPr>
          <w:rFonts w:ascii="Angsana New" w:hAnsi="Angsana New" w:hint="cs"/>
          <w:spacing w:val="-6"/>
          <w:sz w:val="30"/>
          <w:szCs w:val="30"/>
          <w:cs/>
        </w:rPr>
        <w:t xml:space="preserve">เดิมชื่อ </w:t>
      </w:r>
      <w:r w:rsidRPr="003D0863">
        <w:rPr>
          <w:rFonts w:ascii="Angsana New" w:hAnsi="Angsana New"/>
          <w:spacing w:val="-6"/>
          <w:sz w:val="30"/>
          <w:szCs w:val="30"/>
          <w:cs/>
        </w:rPr>
        <w:t>บริษัท วรรณเจริญกิจ จำกัด</w:t>
      </w:r>
      <w:r w:rsidR="008F5983" w:rsidRPr="003D0863">
        <w:rPr>
          <w:rFonts w:ascii="Angsana New" w:hAnsi="Angsana New"/>
          <w:spacing w:val="-6"/>
          <w:sz w:val="30"/>
          <w:szCs w:val="30"/>
        </w:rPr>
        <w:t>)</w:t>
      </w:r>
      <w:r w:rsidRPr="003D0863">
        <w:rPr>
          <w:rFonts w:ascii="Angsana New" w:hAnsi="Angsana New"/>
          <w:spacing w:val="-6"/>
          <w:sz w:val="30"/>
          <w:szCs w:val="30"/>
          <w:cs/>
        </w:rPr>
        <w:t xml:space="preserve"> ซึ่งเป็น</w:t>
      </w:r>
      <w:r w:rsidRPr="003D0863">
        <w:rPr>
          <w:rFonts w:ascii="Angsana New" w:hAnsi="Angsana New"/>
          <w:sz w:val="30"/>
          <w:szCs w:val="30"/>
          <w:cs/>
        </w:rPr>
        <w:t>บริษัทร่วมของบริษัท</w:t>
      </w:r>
      <w:r w:rsidRPr="003D0863">
        <w:rPr>
          <w:rFonts w:ascii="Angsana New" w:hAnsi="Angsana New"/>
          <w:spacing w:val="-6"/>
          <w:sz w:val="30"/>
          <w:szCs w:val="30"/>
          <w:cs/>
        </w:rPr>
        <w:t xml:space="preserve">เพิ่มเติมร้อยละ </w:t>
      </w:r>
      <w:r w:rsidRPr="003D0863">
        <w:rPr>
          <w:rFonts w:ascii="Angsana New" w:hAnsi="Angsana New"/>
          <w:spacing w:val="-6"/>
          <w:sz w:val="30"/>
          <w:szCs w:val="30"/>
        </w:rPr>
        <w:t>75.0</w:t>
      </w:r>
      <w:r w:rsidR="00F94013" w:rsidRPr="003D0863">
        <w:rPr>
          <w:rFonts w:ascii="Angsana New" w:hAnsi="Angsana New"/>
          <w:spacing w:val="-6"/>
          <w:sz w:val="30"/>
          <w:szCs w:val="30"/>
        </w:rPr>
        <w:t>0</w:t>
      </w:r>
      <w:r w:rsidRPr="003D0863">
        <w:rPr>
          <w:rFonts w:ascii="Angsana New" w:hAnsi="Angsana New" w:hint="cs"/>
          <w:spacing w:val="-6"/>
          <w:sz w:val="30"/>
          <w:szCs w:val="30"/>
          <w:cs/>
        </w:rPr>
        <w:t xml:space="preserve"> เป็นเงินสดจำนวน </w:t>
      </w:r>
      <w:r w:rsidRPr="003D0863">
        <w:rPr>
          <w:rFonts w:ascii="Angsana New" w:hAnsi="Angsana New"/>
          <w:spacing w:val="-6"/>
          <w:sz w:val="30"/>
          <w:szCs w:val="30"/>
        </w:rPr>
        <w:t xml:space="preserve">6.26 </w:t>
      </w:r>
      <w:r w:rsidRPr="003D0863">
        <w:rPr>
          <w:rFonts w:ascii="Angsana New" w:hAnsi="Angsana New" w:hint="cs"/>
          <w:spacing w:val="-6"/>
          <w:sz w:val="30"/>
          <w:szCs w:val="30"/>
          <w:cs/>
        </w:rPr>
        <w:t>ล้านบาท ทำให้กลุ่มบริษัทมีสัดส่วนความเป็นเจ้าของ</w:t>
      </w:r>
      <w:r w:rsidRPr="003D0863">
        <w:rPr>
          <w:rFonts w:ascii="Angsana New" w:hAnsi="Angsana New"/>
          <w:sz w:val="30"/>
          <w:szCs w:val="30"/>
          <w:cs/>
        </w:rPr>
        <w:t>ใน</w:t>
      </w:r>
      <w:r w:rsidR="00694B4A" w:rsidRPr="003D0863">
        <w:rPr>
          <w:rFonts w:ascii="Angsana New" w:hAnsi="Angsana New" w:hint="cs"/>
          <w:spacing w:val="-6"/>
          <w:sz w:val="30"/>
          <w:szCs w:val="30"/>
          <w:cs/>
        </w:rPr>
        <w:t xml:space="preserve">บริษัท เกตเวย์ สาขาเอกมัย จำกัด </w:t>
      </w:r>
      <w:r w:rsidRPr="003D0863">
        <w:rPr>
          <w:rFonts w:ascii="Angsana New" w:hAnsi="Angsana New"/>
          <w:sz w:val="30"/>
          <w:szCs w:val="30"/>
          <w:cs/>
        </w:rPr>
        <w:t xml:space="preserve"> เพิ่มขึ้นเป็นร้อยละ </w:t>
      </w:r>
      <w:r w:rsidRPr="003D0863">
        <w:rPr>
          <w:rFonts w:ascii="Angsana New" w:hAnsi="Angsana New"/>
          <w:sz w:val="30"/>
          <w:szCs w:val="30"/>
        </w:rPr>
        <w:t>100.0</w:t>
      </w:r>
      <w:r w:rsidR="00B25DD7" w:rsidRPr="003D0863">
        <w:rPr>
          <w:rFonts w:ascii="Angsana New" w:hAnsi="Angsana New"/>
          <w:sz w:val="30"/>
          <w:szCs w:val="30"/>
        </w:rPr>
        <w:t>0</w:t>
      </w:r>
      <w:r w:rsidRPr="003D0863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3D0863">
        <w:rPr>
          <w:rFonts w:ascii="Angsana New" w:hAnsi="Angsana New"/>
          <w:sz w:val="30"/>
          <w:szCs w:val="30"/>
          <w:cs/>
        </w:rPr>
        <w:t>ถือเป็นบริษัทย่อย</w:t>
      </w:r>
      <w:r w:rsidRPr="003D0863">
        <w:rPr>
          <w:rFonts w:ascii="Angsana New" w:hAnsi="Angsana New" w:hint="cs"/>
          <w:sz w:val="30"/>
          <w:szCs w:val="30"/>
          <w:cs/>
        </w:rPr>
        <w:t>ทางอ้อม</w:t>
      </w:r>
      <w:r w:rsidRPr="003D0863">
        <w:rPr>
          <w:rFonts w:ascii="Angsana New" w:hAnsi="Angsana New"/>
          <w:sz w:val="30"/>
          <w:szCs w:val="30"/>
          <w:cs/>
        </w:rPr>
        <w:t xml:space="preserve">ของบริษัท </w:t>
      </w:r>
    </w:p>
    <w:p w14:paraId="46E3A4EE" w14:textId="77777777" w:rsidR="005D0A7A" w:rsidRPr="003D0863" w:rsidRDefault="005D0A7A" w:rsidP="00C5349A">
      <w:pPr>
        <w:ind w:left="540"/>
        <w:rPr>
          <w:rFonts w:ascii="Angsana New" w:hAnsi="Angsana New"/>
          <w:snapToGrid w:val="0"/>
          <w:spacing w:val="-6"/>
          <w:sz w:val="30"/>
          <w:szCs w:val="30"/>
          <w:lang w:eastAsia="th-TH"/>
        </w:rPr>
      </w:pPr>
    </w:p>
    <w:p w14:paraId="278CD4BE" w14:textId="37E235CE" w:rsidR="004E0885" w:rsidRDefault="004E0885" w:rsidP="009D0508">
      <w:pPr>
        <w:ind w:left="540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  <w:r w:rsidRPr="003D086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เมื่อวันที่ </w:t>
      </w:r>
      <w:r w:rsidRPr="003D0863">
        <w:rPr>
          <w:rFonts w:ascii="Angsana New" w:hAnsi="Angsana New"/>
          <w:snapToGrid w:val="0"/>
          <w:sz w:val="30"/>
          <w:szCs w:val="30"/>
          <w:lang w:eastAsia="th-TH"/>
        </w:rPr>
        <w:t xml:space="preserve">10 </w:t>
      </w:r>
      <w:r w:rsidRPr="003D086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เมษายน </w:t>
      </w:r>
      <w:r w:rsidRPr="003D0863">
        <w:rPr>
          <w:rFonts w:ascii="Angsana New" w:hAnsi="Angsana New"/>
          <w:snapToGrid w:val="0"/>
          <w:sz w:val="30"/>
          <w:szCs w:val="30"/>
          <w:lang w:eastAsia="th-TH"/>
        </w:rPr>
        <w:t xml:space="preserve">2562 </w:t>
      </w:r>
      <w:r w:rsidRPr="003D086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บริษัทได้จดทะเบียนจัดตั้ง</w:t>
      </w:r>
      <w:r w:rsidR="00E1497A" w:rsidRPr="003D0863">
        <w:rPr>
          <w:rFonts w:ascii="Angsana New" w:hAnsi="Angsana New" w:hint="cs"/>
          <w:sz w:val="30"/>
          <w:szCs w:val="30"/>
          <w:cs/>
        </w:rPr>
        <w:t xml:space="preserve"> </w:t>
      </w:r>
      <w:r w:rsidR="00E1497A" w:rsidRPr="003D0863">
        <w:rPr>
          <w:rFonts w:ascii="Angsana New" w:hAnsi="Angsana New"/>
          <w:sz w:val="30"/>
          <w:szCs w:val="30"/>
          <w:cs/>
        </w:rPr>
        <w:t>บริษัท เอเชียทีค ริเวอร์ฟร</w:t>
      </w:r>
      <w:r w:rsidR="00E1497A" w:rsidRPr="003D0863">
        <w:rPr>
          <w:rFonts w:ascii="Angsana New" w:hAnsi="Angsana New" w:hint="cs"/>
          <w:sz w:val="30"/>
          <w:szCs w:val="30"/>
          <w:cs/>
        </w:rPr>
        <w:t>้</w:t>
      </w:r>
      <w:r w:rsidR="00E1497A" w:rsidRPr="003D0863">
        <w:rPr>
          <w:rFonts w:ascii="Angsana New" w:hAnsi="Angsana New"/>
          <w:sz w:val="30"/>
          <w:szCs w:val="30"/>
          <w:cs/>
        </w:rPr>
        <w:t>อนท์ จำกัด</w:t>
      </w:r>
      <w:r w:rsidR="001D3B85">
        <w:rPr>
          <w:rFonts w:ascii="Angsana New" w:hAnsi="Angsana New" w:hint="cs"/>
          <w:sz w:val="30"/>
          <w:szCs w:val="30"/>
          <w:cs/>
        </w:rPr>
        <w:t xml:space="preserve"> </w:t>
      </w:r>
      <w:r w:rsidR="001D3B85">
        <w:rPr>
          <w:rFonts w:ascii="Angsana New" w:hAnsi="Angsana New"/>
          <w:sz w:val="30"/>
          <w:szCs w:val="30"/>
        </w:rPr>
        <w:t>(</w:t>
      </w:r>
      <w:r w:rsidR="001D3B85">
        <w:rPr>
          <w:rFonts w:ascii="Angsana New" w:hAnsi="Angsana New" w:hint="cs"/>
          <w:sz w:val="30"/>
          <w:szCs w:val="30"/>
          <w:cs/>
        </w:rPr>
        <w:t xml:space="preserve">ภายหลังเปลี่ยนชื่อเป็น </w:t>
      </w:r>
      <w:r w:rsidR="001D3B85" w:rsidRPr="003D0863">
        <w:rPr>
          <w:rFonts w:ascii="Angsana New" w:hAnsi="Angsana New" w:hint="cs"/>
          <w:sz w:val="30"/>
          <w:szCs w:val="30"/>
          <w:cs/>
        </w:rPr>
        <w:t>บริษัท เอดับบลิวซี คอนเน็กท์ ไลฟ์สไตล์ จำกัด</w:t>
      </w:r>
      <w:r w:rsidR="001D3B85">
        <w:rPr>
          <w:rFonts w:ascii="Angsana New" w:hAnsi="Angsana New"/>
          <w:sz w:val="30"/>
          <w:szCs w:val="30"/>
        </w:rPr>
        <w:t>)</w:t>
      </w:r>
      <w:r w:rsidR="00E1497A" w:rsidRPr="003D0863">
        <w:rPr>
          <w:rFonts w:ascii="Angsana New" w:hAnsi="Angsana New" w:hint="cs"/>
          <w:sz w:val="30"/>
          <w:szCs w:val="30"/>
          <w:cs/>
        </w:rPr>
        <w:t xml:space="preserve"> </w:t>
      </w:r>
      <w:r w:rsidRPr="003D086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เป็นบริษัทย่อยแห่งใหม่ โดยมีทุนจดทะเบียนจำนวน</w:t>
      </w:r>
      <w:r w:rsidR="00FA7E6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เงิน</w:t>
      </w:r>
      <w:r w:rsidRPr="003D086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3D0863">
        <w:rPr>
          <w:rFonts w:ascii="Angsana New" w:hAnsi="Angsana New"/>
          <w:snapToGrid w:val="0"/>
          <w:sz w:val="30"/>
          <w:szCs w:val="30"/>
          <w:lang w:eastAsia="th-TH"/>
        </w:rPr>
        <w:t>385.00</w:t>
      </w:r>
      <w:r w:rsidR="003F2F70">
        <w:rPr>
          <w:rFonts w:ascii="Angsana New" w:hAnsi="Angsana New"/>
          <w:snapToGrid w:val="0"/>
          <w:sz w:val="30"/>
          <w:szCs w:val="30"/>
          <w:cs/>
          <w:lang w:eastAsia="th-TH"/>
        </w:rPr>
        <w:br/>
      </w:r>
      <w:r w:rsidRPr="003D086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</w:t>
      </w:r>
      <w:r w:rsidRPr="003D0863">
        <w:rPr>
          <w:rFonts w:ascii="Angsana New" w:hAnsi="Angsana New"/>
          <w:snapToGrid w:val="0"/>
          <w:sz w:val="30"/>
          <w:szCs w:val="30"/>
          <w:lang w:eastAsia="th-TH"/>
        </w:rPr>
        <w:t>(</w:t>
      </w:r>
      <w:r w:rsidRPr="003D086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จำนวน </w:t>
      </w:r>
      <w:r w:rsidR="00F94013" w:rsidRPr="003D0863">
        <w:rPr>
          <w:rFonts w:ascii="Angsana New" w:hAnsi="Angsana New"/>
          <w:snapToGrid w:val="0"/>
          <w:sz w:val="30"/>
          <w:szCs w:val="30"/>
          <w:lang w:eastAsia="th-TH"/>
        </w:rPr>
        <w:t>38.50</w:t>
      </w:r>
      <w:r w:rsidRPr="003D086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ล้านหุ้น มูลค่าหุ้นละ </w:t>
      </w:r>
      <w:r w:rsidRPr="003D0863">
        <w:rPr>
          <w:rFonts w:ascii="Angsana New" w:hAnsi="Angsana New"/>
          <w:snapToGrid w:val="0"/>
          <w:sz w:val="30"/>
          <w:szCs w:val="30"/>
          <w:lang w:eastAsia="th-TH"/>
        </w:rPr>
        <w:t xml:space="preserve">10 </w:t>
      </w:r>
      <w:r w:rsidRPr="003D086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บาท</w:t>
      </w:r>
      <w:r w:rsidRPr="003D0863">
        <w:rPr>
          <w:rFonts w:ascii="Angsana New" w:hAnsi="Angsana New"/>
          <w:snapToGrid w:val="0"/>
          <w:sz w:val="30"/>
          <w:szCs w:val="30"/>
          <w:lang w:eastAsia="th-TH"/>
        </w:rPr>
        <w:t>)</w:t>
      </w:r>
      <w:r w:rsidRPr="003D086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ทั้งนี้ บริษัทและบริษัท</w:t>
      </w:r>
      <w:r w:rsidR="00C5349A" w:rsidRPr="003D0863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3D086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แอสเสท เวิรด์ รีเทล จำกัด ซึ่งเป็นบริษัทย่อยทางตรงของบริษัทได้มีส่วนได้เสียในบริษัทย่อยแห่งใหม่</w:t>
      </w:r>
      <w:r w:rsidRPr="003D0863">
        <w:rPr>
          <w:rFonts w:ascii="Angsana New" w:hAnsi="Angsana New"/>
          <w:snapToGrid w:val="0"/>
          <w:sz w:val="30"/>
          <w:szCs w:val="30"/>
          <w:cs/>
          <w:lang w:eastAsia="th-TH"/>
        </w:rPr>
        <w:t>ใ</w:t>
      </w:r>
      <w:r w:rsidR="00C5349A" w:rsidRPr="003D086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น</w:t>
      </w:r>
      <w:r w:rsidRPr="003D086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สัดส่วนร้อยละ </w:t>
      </w:r>
      <w:r w:rsidR="00F94013" w:rsidRPr="003D0863">
        <w:rPr>
          <w:rFonts w:ascii="Angsana New" w:hAnsi="Angsana New"/>
          <w:snapToGrid w:val="0"/>
          <w:sz w:val="30"/>
          <w:szCs w:val="30"/>
          <w:lang w:eastAsia="th-TH"/>
        </w:rPr>
        <w:t>25.00</w:t>
      </w:r>
      <w:r w:rsidRPr="003D0863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3D086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และร้อยละ </w:t>
      </w:r>
      <w:r w:rsidRPr="003D0863">
        <w:rPr>
          <w:rFonts w:ascii="Angsana New" w:hAnsi="Angsana New"/>
          <w:snapToGrid w:val="0"/>
          <w:sz w:val="30"/>
          <w:szCs w:val="30"/>
          <w:lang w:eastAsia="th-TH"/>
        </w:rPr>
        <w:t>75.0</w:t>
      </w:r>
      <w:r w:rsidR="00F94013" w:rsidRPr="003D0863">
        <w:rPr>
          <w:rFonts w:ascii="Angsana New" w:hAnsi="Angsana New"/>
          <w:snapToGrid w:val="0"/>
          <w:sz w:val="30"/>
          <w:szCs w:val="30"/>
          <w:lang w:eastAsia="th-TH"/>
        </w:rPr>
        <w:t>0</w:t>
      </w:r>
      <w:r w:rsidRPr="003D0863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3D086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ของทุนที่ออกและชำระแล้วเป็นจำนวนเงิน </w:t>
      </w:r>
      <w:r w:rsidRPr="003D0863">
        <w:rPr>
          <w:rFonts w:ascii="Angsana New" w:hAnsi="Angsana New"/>
          <w:snapToGrid w:val="0"/>
          <w:sz w:val="30"/>
          <w:szCs w:val="30"/>
          <w:lang w:eastAsia="th-TH"/>
        </w:rPr>
        <w:t xml:space="preserve">96.25 </w:t>
      </w:r>
      <w:r w:rsidRPr="003D086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และ </w:t>
      </w:r>
      <w:r w:rsidRPr="003D0863">
        <w:rPr>
          <w:rFonts w:ascii="Angsana New" w:hAnsi="Angsana New"/>
          <w:snapToGrid w:val="0"/>
          <w:sz w:val="30"/>
          <w:szCs w:val="30"/>
          <w:lang w:eastAsia="th-TH"/>
        </w:rPr>
        <w:t xml:space="preserve">288.75 </w:t>
      </w:r>
      <w:r w:rsidRPr="003D086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ล้านบาท ตามลำดับ ทำให้กลุ่ม</w:t>
      </w:r>
      <w:r w:rsidRPr="003D086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บริษัทมีสัดส่วนการถือหุ้นร้อยละ </w:t>
      </w:r>
      <w:r w:rsidR="00F94013" w:rsidRPr="003D0863">
        <w:rPr>
          <w:rFonts w:ascii="Angsana New" w:hAnsi="Angsana New"/>
          <w:snapToGrid w:val="0"/>
          <w:sz w:val="30"/>
          <w:szCs w:val="30"/>
          <w:lang w:eastAsia="th-TH"/>
        </w:rPr>
        <w:t>100.00</w:t>
      </w:r>
      <w:r w:rsidRPr="003D086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ใน</w:t>
      </w:r>
      <w:r w:rsidR="00C5349A" w:rsidRPr="003D086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</w:t>
      </w:r>
      <w:r w:rsidR="00C5349A" w:rsidRPr="003D086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C5349A" w:rsidRPr="003D086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เอดับบลิวซี</w:t>
      </w:r>
      <w:r w:rsidR="00C5349A" w:rsidRPr="003D086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C5349A" w:rsidRPr="003D086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คอนเน็กท์</w:t>
      </w:r>
      <w:r w:rsidR="00C5349A" w:rsidRPr="003D086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C5349A" w:rsidRPr="003D086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ไลฟ์สไตล์ จำกัด</w:t>
      </w:r>
    </w:p>
    <w:p w14:paraId="1E308AA9" w14:textId="4744372E" w:rsidR="0045364C" w:rsidRDefault="0045364C" w:rsidP="009D0508">
      <w:pPr>
        <w:ind w:left="540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759A1EEF" w14:textId="7F58592E" w:rsidR="00454E98" w:rsidRPr="00CD3D64" w:rsidRDefault="00454E98" w:rsidP="00454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eastAsia="Times New Roman" w:cs="Arial"/>
        </w:rPr>
      </w:pPr>
      <w:r w:rsidRPr="00CD3D64">
        <w:rPr>
          <w:rFonts w:ascii="Angsana New" w:eastAsia="Times New Roman" w:hAnsi="Angsana New"/>
          <w:sz w:val="30"/>
          <w:szCs w:val="30"/>
          <w:cs/>
        </w:rPr>
        <w:t xml:space="preserve">ในระหว่างปี </w:t>
      </w:r>
      <w:r w:rsidRPr="00CD3D64">
        <w:rPr>
          <w:rFonts w:ascii="Angsana New" w:eastAsia="Times New Roman" w:hAnsi="Angsana New"/>
          <w:sz w:val="30"/>
          <w:szCs w:val="30"/>
        </w:rPr>
        <w:t xml:space="preserve">2562 </w:t>
      </w:r>
      <w:r w:rsidRPr="00CD3D64">
        <w:rPr>
          <w:rFonts w:ascii="Angsana New" w:eastAsia="Times New Roman" w:hAnsi="Angsana New"/>
          <w:sz w:val="30"/>
          <w:szCs w:val="30"/>
          <w:cs/>
        </w:rPr>
        <w:t xml:space="preserve">บริษัท เอดับบลิวซี คอนเน็กท์ ไลฟ์สไตล์ จำกัด ได้จดทะเบียนลดทุนที่ออกและชำระแล้วจำนวน </w:t>
      </w:r>
      <w:r w:rsidRPr="00CD3D64">
        <w:rPr>
          <w:rFonts w:ascii="Angsana New" w:eastAsia="Times New Roman" w:hAnsi="Angsana New"/>
          <w:sz w:val="30"/>
          <w:szCs w:val="30"/>
        </w:rPr>
        <w:t xml:space="preserve">2 </w:t>
      </w:r>
      <w:r w:rsidRPr="00CD3D64">
        <w:rPr>
          <w:rFonts w:ascii="Angsana New" w:eastAsia="Times New Roman" w:hAnsi="Angsana New"/>
          <w:sz w:val="30"/>
          <w:szCs w:val="30"/>
          <w:cs/>
        </w:rPr>
        <w:t>ครั้งจาก</w:t>
      </w:r>
      <w:r w:rsidR="00671CDF">
        <w:rPr>
          <w:rFonts w:ascii="Angsana New" w:eastAsia="Times New Roman" w:hAnsi="Angsana New" w:hint="cs"/>
          <w:sz w:val="30"/>
          <w:szCs w:val="30"/>
          <w:cs/>
        </w:rPr>
        <w:t>จำนวนเงิน</w:t>
      </w:r>
      <w:r w:rsidRPr="00CD3D64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CD3D64">
        <w:rPr>
          <w:rFonts w:ascii="Angsana New" w:eastAsia="Times New Roman" w:hAnsi="Angsana New"/>
          <w:sz w:val="30"/>
          <w:szCs w:val="30"/>
        </w:rPr>
        <w:t>385</w:t>
      </w:r>
      <w:r w:rsidR="00174D70">
        <w:rPr>
          <w:rFonts w:ascii="Angsana New" w:eastAsia="Times New Roman" w:hAnsi="Angsana New"/>
          <w:sz w:val="30"/>
          <w:szCs w:val="30"/>
        </w:rPr>
        <w:t>.00</w:t>
      </w:r>
      <w:r w:rsidRPr="00CD3D64">
        <w:rPr>
          <w:rFonts w:ascii="Angsana New" w:eastAsia="Times New Roman" w:hAnsi="Angsana New"/>
          <w:sz w:val="30"/>
          <w:szCs w:val="30"/>
        </w:rPr>
        <w:t xml:space="preserve"> </w:t>
      </w:r>
      <w:r w:rsidRPr="00CD3D64">
        <w:rPr>
          <w:rFonts w:ascii="Angsana New" w:eastAsia="Times New Roman" w:hAnsi="Angsana New"/>
          <w:sz w:val="30"/>
          <w:szCs w:val="30"/>
          <w:cs/>
        </w:rPr>
        <w:t>ล้านบาท (</w:t>
      </w:r>
      <w:r>
        <w:rPr>
          <w:rFonts w:ascii="Angsana New" w:eastAsia="Times New Roman" w:hAnsi="Angsana New"/>
          <w:sz w:val="30"/>
          <w:szCs w:val="30"/>
        </w:rPr>
        <w:t xml:space="preserve">38.50 </w:t>
      </w:r>
      <w:r w:rsidRPr="00CD3D64">
        <w:rPr>
          <w:rFonts w:ascii="Angsana New" w:eastAsia="Times New Roman" w:hAnsi="Angsana New"/>
          <w:sz w:val="30"/>
          <w:szCs w:val="30"/>
          <w:cs/>
        </w:rPr>
        <w:t xml:space="preserve">ล้านหุ้น มูลค่าหุ้นละ </w:t>
      </w:r>
      <w:r w:rsidRPr="00CD3D64">
        <w:rPr>
          <w:rFonts w:ascii="Angsana New" w:eastAsia="Times New Roman" w:hAnsi="Angsana New"/>
          <w:sz w:val="30"/>
          <w:szCs w:val="30"/>
        </w:rPr>
        <w:t xml:space="preserve">10 </w:t>
      </w:r>
      <w:r w:rsidRPr="00CD3D64">
        <w:rPr>
          <w:rFonts w:ascii="Angsana New" w:eastAsia="Times New Roman" w:hAnsi="Angsana New"/>
          <w:sz w:val="30"/>
          <w:szCs w:val="30"/>
          <w:cs/>
        </w:rPr>
        <w:t>บาท) เป็นจำนวนเงิ</w:t>
      </w:r>
      <w:r w:rsidR="003D407D">
        <w:rPr>
          <w:rFonts w:ascii="Angsana New" w:eastAsia="Times New Roman" w:hAnsi="Angsana New" w:hint="cs"/>
          <w:sz w:val="30"/>
          <w:szCs w:val="30"/>
          <w:cs/>
        </w:rPr>
        <w:t>น</w:t>
      </w:r>
      <w:r w:rsidRPr="00CD3D64">
        <w:rPr>
          <w:rFonts w:ascii="Angsana New" w:eastAsia="Times New Roman" w:hAnsi="Angsana New"/>
          <w:sz w:val="30"/>
          <w:szCs w:val="30"/>
          <w:cs/>
        </w:rPr>
        <w:t xml:space="preserve"> </w:t>
      </w:r>
      <w:r>
        <w:rPr>
          <w:rFonts w:ascii="Angsana New" w:eastAsia="Times New Roman" w:hAnsi="Angsana New"/>
          <w:sz w:val="30"/>
          <w:szCs w:val="30"/>
        </w:rPr>
        <w:t>24.06</w:t>
      </w:r>
      <w:r w:rsidRPr="00CD3D64">
        <w:rPr>
          <w:rFonts w:ascii="Angsana New" w:eastAsia="Times New Roman" w:hAnsi="Angsana New"/>
          <w:sz w:val="30"/>
          <w:szCs w:val="30"/>
        </w:rPr>
        <w:t xml:space="preserve"> </w:t>
      </w:r>
      <w:r w:rsidRPr="00CD3D64">
        <w:rPr>
          <w:rFonts w:ascii="Angsana New" w:eastAsia="Times New Roman" w:hAnsi="Angsana New"/>
          <w:sz w:val="30"/>
          <w:szCs w:val="30"/>
          <w:cs/>
        </w:rPr>
        <w:t xml:space="preserve">ล้านบาท (จำนวน </w:t>
      </w:r>
      <w:r>
        <w:rPr>
          <w:rFonts w:ascii="Angsana New" w:eastAsia="Times New Roman" w:hAnsi="Angsana New"/>
          <w:sz w:val="30"/>
          <w:szCs w:val="30"/>
        </w:rPr>
        <w:t>2.406</w:t>
      </w:r>
      <w:r w:rsidRPr="00CD3D64">
        <w:rPr>
          <w:rFonts w:ascii="Angsana New" w:eastAsia="Times New Roman" w:hAnsi="Angsana New"/>
          <w:sz w:val="30"/>
          <w:szCs w:val="30"/>
        </w:rPr>
        <w:t xml:space="preserve"> </w:t>
      </w:r>
      <w:r w:rsidR="0088345F">
        <w:rPr>
          <w:rFonts w:ascii="Angsana New" w:eastAsia="Times New Roman" w:hAnsi="Angsana New" w:hint="cs"/>
          <w:sz w:val="30"/>
          <w:szCs w:val="30"/>
          <w:cs/>
        </w:rPr>
        <w:t>ล้าน</w:t>
      </w:r>
      <w:r w:rsidRPr="00CD3D64">
        <w:rPr>
          <w:rFonts w:ascii="Angsana New" w:eastAsia="Times New Roman" w:hAnsi="Angsana New"/>
          <w:sz w:val="30"/>
          <w:szCs w:val="30"/>
          <w:cs/>
        </w:rPr>
        <w:t xml:space="preserve">หุ้น มูลค่าหุ้นละ </w:t>
      </w:r>
      <w:r w:rsidRPr="00CD3D64">
        <w:rPr>
          <w:rFonts w:ascii="Angsana New" w:eastAsia="Times New Roman" w:hAnsi="Angsana New"/>
          <w:sz w:val="30"/>
          <w:szCs w:val="30"/>
        </w:rPr>
        <w:t xml:space="preserve">10 </w:t>
      </w:r>
      <w:r w:rsidRPr="00CD3D64">
        <w:rPr>
          <w:rFonts w:ascii="Angsana New" w:eastAsia="Times New Roman" w:hAnsi="Angsana New"/>
          <w:sz w:val="30"/>
          <w:szCs w:val="30"/>
          <w:cs/>
        </w:rPr>
        <w:t xml:space="preserve">บาท) และได้จดทะเบียนลดทุนต่อกระทรวงพาณิชย์แล้วในระหว่างปี </w:t>
      </w:r>
      <w:r w:rsidRPr="00CD3D64">
        <w:rPr>
          <w:rFonts w:ascii="Angsana New" w:eastAsia="Times New Roman" w:hAnsi="Angsana New"/>
          <w:sz w:val="30"/>
          <w:szCs w:val="30"/>
        </w:rPr>
        <w:t>2562</w:t>
      </w:r>
    </w:p>
    <w:p w14:paraId="27C49582" w14:textId="77777777" w:rsidR="00E51581" w:rsidRPr="00E11762" w:rsidRDefault="00E51581" w:rsidP="00667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  <w:sectPr w:rsidR="00E51581" w:rsidRPr="00E11762" w:rsidSect="00EB2AE7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3BA86A74" w14:textId="6CD556F4" w:rsidR="006E767F" w:rsidRPr="00E11762" w:rsidRDefault="006E767F" w:rsidP="00297C18">
      <w:pPr>
        <w:pStyle w:val="BodyText"/>
        <w:tabs>
          <w:tab w:val="clear" w:pos="227"/>
          <w:tab w:val="clear" w:pos="454"/>
          <w:tab w:val="clear" w:pos="680"/>
          <w:tab w:val="left" w:pos="0"/>
        </w:tabs>
        <w:spacing w:after="0"/>
        <w:ind w:right="-405" w:firstLine="540"/>
        <w:jc w:val="thaiDistribute"/>
        <w:rPr>
          <w:rFonts w:asciiTheme="majorBidi" w:hAnsiTheme="majorBidi" w:cstheme="majorBidi"/>
          <w:sz w:val="26"/>
          <w:szCs w:val="26"/>
        </w:rPr>
      </w:pPr>
      <w:bookmarkStart w:id="26" w:name="_Hlk16248"/>
      <w:r w:rsidRPr="00E11762">
        <w:rPr>
          <w:rFonts w:asciiTheme="majorBidi" w:hAnsiTheme="majorBidi" w:cstheme="majorBidi"/>
          <w:sz w:val="26"/>
          <w:szCs w:val="26"/>
          <w:cs/>
        </w:rPr>
        <w:lastRenderedPageBreak/>
        <w:t>เงินลงทุน</w:t>
      </w:r>
      <w:r w:rsidR="00B07B82" w:rsidRPr="00E11762">
        <w:rPr>
          <w:rFonts w:asciiTheme="majorBidi" w:hAnsiTheme="majorBidi" w:cstheme="majorBidi"/>
          <w:sz w:val="26"/>
          <w:szCs w:val="26"/>
          <w:cs/>
        </w:rPr>
        <w:t>ใน</w:t>
      </w:r>
      <w:r w:rsidR="00516898" w:rsidRPr="00E11762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B07B82" w:rsidRPr="00E11762">
        <w:rPr>
          <w:rFonts w:asciiTheme="majorBidi" w:hAnsiTheme="majorBidi" w:cstheme="majorBidi"/>
          <w:sz w:val="26"/>
          <w:szCs w:val="26"/>
          <w:cs/>
        </w:rPr>
        <w:t>ย่อย</w:t>
      </w:r>
      <w:r w:rsidRPr="00E11762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Pr="00E11762">
        <w:rPr>
          <w:rFonts w:asciiTheme="majorBidi" w:hAnsiTheme="majorBidi" w:cstheme="majorBidi"/>
          <w:sz w:val="26"/>
          <w:szCs w:val="26"/>
        </w:rPr>
        <w:t xml:space="preserve">31 </w:t>
      </w:r>
      <w:r w:rsidRPr="00E11762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4D7911" w:rsidRPr="00E11762">
        <w:rPr>
          <w:rFonts w:asciiTheme="majorBidi" w:hAnsiTheme="majorBidi" w:cstheme="majorBidi"/>
          <w:sz w:val="26"/>
          <w:szCs w:val="26"/>
        </w:rPr>
        <w:t>256</w:t>
      </w:r>
      <w:r w:rsidR="00DB3C76" w:rsidRPr="00E11762">
        <w:rPr>
          <w:rFonts w:asciiTheme="majorBidi" w:hAnsiTheme="majorBidi" w:cstheme="majorBidi"/>
          <w:sz w:val="26"/>
          <w:szCs w:val="26"/>
        </w:rPr>
        <w:t>3</w:t>
      </w:r>
      <w:r w:rsidR="00B15CA8" w:rsidRPr="00E11762">
        <w:rPr>
          <w:rFonts w:asciiTheme="majorBidi" w:hAnsiTheme="majorBidi" w:cstheme="majorBidi"/>
          <w:sz w:val="26"/>
          <w:szCs w:val="26"/>
        </w:rPr>
        <w:t xml:space="preserve"> </w:t>
      </w:r>
      <w:r w:rsidRPr="00E11762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E11762">
        <w:rPr>
          <w:rFonts w:asciiTheme="majorBidi" w:hAnsiTheme="majorBidi" w:cstheme="majorBidi"/>
          <w:sz w:val="26"/>
          <w:szCs w:val="26"/>
        </w:rPr>
        <w:t>25</w:t>
      </w:r>
      <w:r w:rsidR="00941735" w:rsidRPr="00E11762">
        <w:rPr>
          <w:rFonts w:asciiTheme="majorBidi" w:hAnsiTheme="majorBidi" w:cstheme="majorBidi"/>
          <w:sz w:val="26"/>
          <w:szCs w:val="26"/>
        </w:rPr>
        <w:t>6</w:t>
      </w:r>
      <w:r w:rsidR="00DB3C76" w:rsidRPr="00E11762">
        <w:rPr>
          <w:rFonts w:asciiTheme="majorBidi" w:hAnsiTheme="majorBidi" w:cstheme="majorBidi"/>
          <w:sz w:val="26"/>
          <w:szCs w:val="26"/>
        </w:rPr>
        <w:t>2</w:t>
      </w:r>
      <w:r w:rsidR="00B15CA8" w:rsidRPr="00E11762">
        <w:rPr>
          <w:rFonts w:asciiTheme="majorBidi" w:hAnsiTheme="majorBidi" w:cstheme="majorBidi"/>
          <w:sz w:val="26"/>
          <w:szCs w:val="26"/>
        </w:rPr>
        <w:t xml:space="preserve"> </w:t>
      </w:r>
      <w:r w:rsidRPr="00E11762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14:paraId="3E5B595C" w14:textId="77777777" w:rsidR="00971F84" w:rsidRPr="00E11762" w:rsidRDefault="00971F84" w:rsidP="00297C18">
      <w:pPr>
        <w:pStyle w:val="BodyText"/>
        <w:tabs>
          <w:tab w:val="clear" w:pos="227"/>
          <w:tab w:val="clear" w:pos="454"/>
          <w:tab w:val="clear" w:pos="680"/>
          <w:tab w:val="left" w:pos="0"/>
        </w:tabs>
        <w:spacing w:after="0"/>
        <w:ind w:right="-405" w:firstLine="54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14793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890"/>
        <w:gridCol w:w="180"/>
        <w:gridCol w:w="990"/>
        <w:gridCol w:w="183"/>
        <w:gridCol w:w="989"/>
        <w:gridCol w:w="184"/>
        <w:gridCol w:w="986"/>
        <w:gridCol w:w="178"/>
        <w:gridCol w:w="1000"/>
        <w:gridCol w:w="182"/>
        <w:gridCol w:w="957"/>
        <w:gridCol w:w="178"/>
        <w:gridCol w:w="1101"/>
        <w:gridCol w:w="178"/>
        <w:gridCol w:w="818"/>
        <w:gridCol w:w="208"/>
        <w:gridCol w:w="1081"/>
      </w:tblGrid>
      <w:tr w:rsidR="00EE18B0" w:rsidRPr="00E11762" w14:paraId="698631C1" w14:textId="6D63E167" w:rsidTr="00460F81">
        <w:trPr>
          <w:cantSplit/>
          <w:tblHeader/>
        </w:trPr>
        <w:tc>
          <w:tcPr>
            <w:tcW w:w="3510" w:type="dxa"/>
          </w:tcPr>
          <w:p w14:paraId="23167812" w14:textId="77777777" w:rsidR="00EE18B0" w:rsidRPr="00E11762" w:rsidRDefault="00EE18B0" w:rsidP="00DD5023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27" w:name="_Hlk16116"/>
            <w:bookmarkEnd w:id="26"/>
          </w:p>
        </w:tc>
        <w:tc>
          <w:tcPr>
            <w:tcW w:w="11283" w:type="dxa"/>
            <w:gridSpan w:val="17"/>
            <w:vAlign w:val="center"/>
          </w:tcPr>
          <w:p w14:paraId="2BCB274D" w14:textId="2236FA25" w:rsidR="00EE18B0" w:rsidRPr="00E11762" w:rsidRDefault="00EE18B0" w:rsidP="00DD502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A674F" w:rsidRPr="00E11762" w14:paraId="5019A37C" w14:textId="2BAF8A9E" w:rsidTr="00460F81">
        <w:trPr>
          <w:cantSplit/>
          <w:tblHeader/>
        </w:trPr>
        <w:tc>
          <w:tcPr>
            <w:tcW w:w="3510" w:type="dxa"/>
          </w:tcPr>
          <w:p w14:paraId="5C2FA070" w14:textId="77777777" w:rsidR="009A674F" w:rsidRPr="00E11762" w:rsidRDefault="009A674F" w:rsidP="00DD5023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vAlign w:val="center"/>
          </w:tcPr>
          <w:p w14:paraId="2A2AD509" w14:textId="77777777" w:rsidR="009A674F" w:rsidRPr="00E11762" w:rsidDel="00685444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483B86C5" w14:textId="77777777" w:rsidR="009A674F" w:rsidRPr="00E11762" w:rsidDel="00685444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162" w:type="dxa"/>
            <w:gridSpan w:val="3"/>
          </w:tcPr>
          <w:p w14:paraId="2EAE1EDD" w14:textId="77777777" w:rsidR="009A674F" w:rsidRPr="00E11762" w:rsidDel="00685444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4" w:type="dxa"/>
          </w:tcPr>
          <w:p w14:paraId="68E2E251" w14:textId="77777777" w:rsidR="009A674F" w:rsidRPr="00E11762" w:rsidDel="00685444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164" w:type="dxa"/>
            <w:gridSpan w:val="3"/>
          </w:tcPr>
          <w:p w14:paraId="63113C0E" w14:textId="77777777" w:rsidR="009A674F" w:rsidRPr="00E11762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14:paraId="2739BDE1" w14:textId="77777777" w:rsidR="009A674F" w:rsidRPr="00E11762" w:rsidDel="00685444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gridSpan w:val="3"/>
          </w:tcPr>
          <w:p w14:paraId="6D361D94" w14:textId="77777777" w:rsidR="009A674F" w:rsidRPr="00E11762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285" w:type="dxa"/>
            <w:gridSpan w:val="4"/>
          </w:tcPr>
          <w:p w14:paraId="08659A7B" w14:textId="298A8AD8" w:rsidR="009A674F" w:rsidRPr="00E11762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ind w:right="9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7489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เงินปันผลรับสำหรับปี</w:t>
            </w:r>
          </w:p>
        </w:tc>
      </w:tr>
      <w:tr w:rsidR="00DB3C76" w:rsidRPr="00E11762" w14:paraId="1D0F37E1" w14:textId="3CE4144F" w:rsidTr="00460F81">
        <w:trPr>
          <w:cantSplit/>
          <w:tblHeader/>
        </w:trPr>
        <w:tc>
          <w:tcPr>
            <w:tcW w:w="3510" w:type="dxa"/>
          </w:tcPr>
          <w:p w14:paraId="02A1BB78" w14:textId="77777777" w:rsidR="00DB3C76" w:rsidRPr="00E11762" w:rsidRDefault="00DB3C76" w:rsidP="00DB3C76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11A1A1E5" w14:textId="77777777" w:rsidR="00DB3C76" w:rsidRPr="00E11762" w:rsidRDefault="00DB3C76" w:rsidP="00DB3C76">
            <w:pPr>
              <w:pStyle w:val="acctfourfigures"/>
              <w:tabs>
                <w:tab w:val="clear" w:pos="765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0CC839F" w14:textId="77777777" w:rsidR="00DB3C76" w:rsidRPr="00E11762" w:rsidRDefault="00DB3C76" w:rsidP="00DB3C7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40E2226F" w14:textId="05224E36" w:rsidR="00DB3C76" w:rsidRPr="00E11762" w:rsidRDefault="00DB3C76" w:rsidP="00DB3C76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3" w:type="dxa"/>
            <w:vAlign w:val="center"/>
          </w:tcPr>
          <w:p w14:paraId="3E4FD497" w14:textId="77777777" w:rsidR="00DB3C76" w:rsidRPr="00E11762" w:rsidRDefault="00DB3C76" w:rsidP="00DB3C76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center"/>
          </w:tcPr>
          <w:p w14:paraId="179B891D" w14:textId="0B3C4FFA" w:rsidR="00DB3C76" w:rsidRPr="00E11762" w:rsidRDefault="00DB3C76" w:rsidP="00DB3C76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4" w:type="dxa"/>
          </w:tcPr>
          <w:p w14:paraId="44E7D25C" w14:textId="77777777" w:rsidR="00DB3C76" w:rsidRPr="00E11762" w:rsidRDefault="00DB3C76" w:rsidP="00DB3C76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0C7DEF70" w14:textId="2ED63905" w:rsidR="00DB3C76" w:rsidRPr="00E11762" w:rsidRDefault="00DB3C76" w:rsidP="00DB3C76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56575143" w14:textId="77777777" w:rsidR="00DB3C76" w:rsidRPr="00E11762" w:rsidRDefault="00DB3C76" w:rsidP="00DB3C76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center"/>
          </w:tcPr>
          <w:p w14:paraId="6ED54C4E" w14:textId="692B53AB" w:rsidR="00DB3C76" w:rsidRPr="00E11762" w:rsidRDefault="00DB3C76" w:rsidP="00DB3C76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2" w:type="dxa"/>
          </w:tcPr>
          <w:p w14:paraId="07DD4BCB" w14:textId="77777777" w:rsidR="00DB3C76" w:rsidRPr="00E11762" w:rsidRDefault="00DB3C76" w:rsidP="00DB3C76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center"/>
          </w:tcPr>
          <w:p w14:paraId="4FB15D2C" w14:textId="6F946662" w:rsidR="00DB3C76" w:rsidRPr="00E11762" w:rsidRDefault="00DB3C76" w:rsidP="00DB3C76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62504430" w14:textId="77777777" w:rsidR="00DB3C76" w:rsidRPr="00E11762" w:rsidRDefault="00DB3C76" w:rsidP="00DB3C76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center"/>
          </w:tcPr>
          <w:p w14:paraId="3C54D229" w14:textId="522C3A6E" w:rsidR="00DB3C76" w:rsidRPr="00E11762" w:rsidRDefault="00DB3C76" w:rsidP="00DB3C76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14:paraId="7D26E31C" w14:textId="6CBD591F" w:rsidR="00DB3C76" w:rsidRPr="00E11762" w:rsidRDefault="00DB3C76" w:rsidP="00DB3C76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center"/>
          </w:tcPr>
          <w:p w14:paraId="57E3960B" w14:textId="5D617EFD" w:rsidR="00DB3C76" w:rsidRPr="00E11762" w:rsidRDefault="00DB3C76" w:rsidP="00DB3C76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208" w:type="dxa"/>
            <w:vAlign w:val="center"/>
          </w:tcPr>
          <w:p w14:paraId="4F8DE613" w14:textId="25374D1C" w:rsidR="00DB3C76" w:rsidRPr="00E11762" w:rsidRDefault="00DB3C76" w:rsidP="00DB3C76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1" w:type="dxa"/>
            <w:vAlign w:val="center"/>
          </w:tcPr>
          <w:p w14:paraId="14EBFA50" w14:textId="565A372D" w:rsidR="00DB3C76" w:rsidRPr="00E11762" w:rsidRDefault="00DB3C76" w:rsidP="00DB3C76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</w:tr>
      <w:tr w:rsidR="009A674F" w:rsidRPr="00E11762" w14:paraId="78287D54" w14:textId="3BEE79D9" w:rsidTr="00460F81">
        <w:trPr>
          <w:cantSplit/>
          <w:tblHeader/>
        </w:trPr>
        <w:tc>
          <w:tcPr>
            <w:tcW w:w="3510" w:type="dxa"/>
          </w:tcPr>
          <w:p w14:paraId="6BDF6311" w14:textId="77777777" w:rsidR="009A674F" w:rsidRPr="00E11762" w:rsidRDefault="009A674F" w:rsidP="00DD5023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73E86315" w14:textId="77777777" w:rsidR="009A674F" w:rsidRPr="00E11762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52E09A7" w14:textId="77777777" w:rsidR="009A674F" w:rsidRPr="00E11762" w:rsidRDefault="009A674F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2" w:type="dxa"/>
            <w:gridSpan w:val="3"/>
          </w:tcPr>
          <w:p w14:paraId="42350A3C" w14:textId="77777777" w:rsidR="009A674F" w:rsidRPr="00E11762" w:rsidRDefault="009A674F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E1176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07D66CFA" w14:textId="77777777" w:rsidR="009A674F" w:rsidRPr="00E11762" w:rsidRDefault="009A674F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786" w:type="dxa"/>
            <w:gridSpan w:val="10"/>
          </w:tcPr>
          <w:p w14:paraId="183B624B" w14:textId="66E7DA62" w:rsidR="009A674F" w:rsidRPr="00E11762" w:rsidRDefault="009A674F" w:rsidP="00DD5023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E1176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  <w:tc>
          <w:tcPr>
            <w:tcW w:w="1081" w:type="dxa"/>
          </w:tcPr>
          <w:p w14:paraId="46C548CE" w14:textId="77777777" w:rsidR="009A674F" w:rsidRPr="00E11762" w:rsidRDefault="009A674F" w:rsidP="00DD5023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9A674F" w:rsidRPr="00E11762" w14:paraId="4709C2C4" w14:textId="1986F1E9" w:rsidTr="00460F81">
        <w:trPr>
          <w:cantSplit/>
        </w:trPr>
        <w:tc>
          <w:tcPr>
            <w:tcW w:w="3510" w:type="dxa"/>
          </w:tcPr>
          <w:p w14:paraId="445D0184" w14:textId="22AE5B61" w:rsidR="009A674F" w:rsidRPr="00E11762" w:rsidRDefault="009A674F" w:rsidP="00DD5023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  <w:r w:rsidR="00193AC2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ทางตรง</w:t>
            </w:r>
          </w:p>
        </w:tc>
        <w:tc>
          <w:tcPr>
            <w:tcW w:w="1890" w:type="dxa"/>
          </w:tcPr>
          <w:p w14:paraId="3F10047D" w14:textId="77777777" w:rsidR="009A674F" w:rsidRPr="00E11762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ind w:left="-264" w:right="467" w:hanging="455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488F996" w14:textId="77777777" w:rsidR="009A674F" w:rsidRPr="00E11762" w:rsidRDefault="009A674F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5DBE8F3" w14:textId="77777777" w:rsidR="009A674F" w:rsidRPr="00E11762" w:rsidRDefault="009A674F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</w:tcPr>
          <w:p w14:paraId="10849CFA" w14:textId="77777777" w:rsidR="009A674F" w:rsidRPr="00E11762" w:rsidRDefault="009A674F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4A86EF79" w14:textId="77777777" w:rsidR="009A674F" w:rsidRPr="00E11762" w:rsidRDefault="009A674F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</w:tcPr>
          <w:p w14:paraId="359DC7D4" w14:textId="77777777" w:rsidR="009A674F" w:rsidRPr="00E11762" w:rsidRDefault="009A674F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0107E5D0" w14:textId="77777777" w:rsidR="009A674F" w:rsidRPr="00E11762" w:rsidRDefault="009A674F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27080F37" w14:textId="77777777" w:rsidR="009A674F" w:rsidRPr="00E11762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0" w:type="dxa"/>
          </w:tcPr>
          <w:p w14:paraId="7B3C82BA" w14:textId="77777777" w:rsidR="009A674F" w:rsidRPr="00E11762" w:rsidRDefault="009A674F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5B70056E" w14:textId="77777777" w:rsidR="009A674F" w:rsidRPr="00E11762" w:rsidRDefault="009A674F" w:rsidP="00DD5023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57" w:type="dxa"/>
          </w:tcPr>
          <w:p w14:paraId="738D25C0" w14:textId="77777777" w:rsidR="009A674F" w:rsidRPr="00E11762" w:rsidRDefault="009A674F" w:rsidP="00DD5023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08EE19F5" w14:textId="77777777" w:rsidR="009A674F" w:rsidRPr="00E11762" w:rsidRDefault="009A674F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01" w:type="dxa"/>
          </w:tcPr>
          <w:p w14:paraId="3166925D" w14:textId="77777777" w:rsidR="009A674F" w:rsidRPr="00E11762" w:rsidRDefault="009A674F" w:rsidP="00DD5023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7A53AC62" w14:textId="77777777" w:rsidR="009A674F" w:rsidRPr="00E11762" w:rsidRDefault="009A674F" w:rsidP="00DD5023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8" w:type="dxa"/>
          </w:tcPr>
          <w:p w14:paraId="77092DAD" w14:textId="77777777" w:rsidR="009A674F" w:rsidRPr="00E11762" w:rsidRDefault="009A674F" w:rsidP="00DD5023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08" w:type="dxa"/>
          </w:tcPr>
          <w:p w14:paraId="7C7D4C7D" w14:textId="2B8A7914" w:rsidR="009A674F" w:rsidRPr="00E11762" w:rsidRDefault="009A674F" w:rsidP="00DD5023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1" w:type="dxa"/>
          </w:tcPr>
          <w:p w14:paraId="68FB40C6" w14:textId="77777777" w:rsidR="009A674F" w:rsidRPr="00E11762" w:rsidRDefault="009A674F" w:rsidP="00DD5023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CE07AE" w:rsidRPr="00E11762" w14:paraId="05D19FA8" w14:textId="09F0D090" w:rsidTr="00460F81">
        <w:trPr>
          <w:cantSplit/>
        </w:trPr>
        <w:tc>
          <w:tcPr>
            <w:tcW w:w="3510" w:type="dxa"/>
          </w:tcPr>
          <w:p w14:paraId="3BB38EF7" w14:textId="77777777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แอสเสท เวิรด์ รีเทล จำกัด</w:t>
            </w:r>
          </w:p>
        </w:tc>
        <w:tc>
          <w:tcPr>
            <w:tcW w:w="1890" w:type="dxa"/>
          </w:tcPr>
          <w:p w14:paraId="72807777" w14:textId="77777777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573F2FC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3D96F9" w14:textId="5185B76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83" w:type="dxa"/>
          </w:tcPr>
          <w:p w14:paraId="31D597BD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6A2AF9DC" w14:textId="5B78EC99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84" w:type="dxa"/>
          </w:tcPr>
          <w:p w14:paraId="0DC062B6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2897A846" w14:textId="53E59ADE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9</w:t>
            </w:r>
            <w:r w:rsidRPr="00E117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,000,000</w:t>
            </w:r>
          </w:p>
        </w:tc>
        <w:tc>
          <w:tcPr>
            <w:tcW w:w="178" w:type="dxa"/>
          </w:tcPr>
          <w:p w14:paraId="5D1F5C32" w14:textId="77777777" w:rsidR="00CE07AE" w:rsidRPr="00E11762" w:rsidRDefault="00CE07AE" w:rsidP="00CE07AE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0" w:type="dxa"/>
          </w:tcPr>
          <w:p w14:paraId="1720D10B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9</w:t>
            </w:r>
            <w:r w:rsidRPr="00E117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,000,000</w:t>
            </w:r>
          </w:p>
        </w:tc>
        <w:tc>
          <w:tcPr>
            <w:tcW w:w="182" w:type="dxa"/>
          </w:tcPr>
          <w:p w14:paraId="61005588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64DE27A2" w14:textId="0A2BE551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8,982,000</w:t>
            </w:r>
          </w:p>
        </w:tc>
        <w:tc>
          <w:tcPr>
            <w:tcW w:w="178" w:type="dxa"/>
          </w:tcPr>
          <w:p w14:paraId="39A35AE7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01" w:type="dxa"/>
          </w:tcPr>
          <w:p w14:paraId="4AE31CB8" w14:textId="22CAFCAB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8,982,000</w:t>
            </w:r>
          </w:p>
        </w:tc>
        <w:tc>
          <w:tcPr>
            <w:tcW w:w="178" w:type="dxa"/>
          </w:tcPr>
          <w:p w14:paraId="0AF15EF6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</w:tcPr>
          <w:p w14:paraId="68D4BB90" w14:textId="1F58A168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123,930</w:t>
            </w:r>
          </w:p>
        </w:tc>
        <w:tc>
          <w:tcPr>
            <w:tcW w:w="208" w:type="dxa"/>
          </w:tcPr>
          <w:p w14:paraId="1CFE69D3" w14:textId="362A2C4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1" w:type="dxa"/>
          </w:tcPr>
          <w:p w14:paraId="767DD59D" w14:textId="01435AB8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342</w:t>
            </w: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000</w:t>
            </w:r>
          </w:p>
        </w:tc>
      </w:tr>
      <w:tr w:rsidR="00CE07AE" w:rsidRPr="00E11762" w14:paraId="0F927349" w14:textId="77777777" w:rsidTr="00460F81">
        <w:trPr>
          <w:cantSplit/>
        </w:trPr>
        <w:tc>
          <w:tcPr>
            <w:tcW w:w="3510" w:type="dxa"/>
          </w:tcPr>
          <w:p w14:paraId="2E819D00" w14:textId="77777777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3D70DE92" w14:textId="77777777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E174B26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EAACEEA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09D0C63F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29520D32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4BD0F461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2A3C1670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E35A16D" w14:textId="77777777" w:rsidR="00CE07AE" w:rsidRPr="00E11762" w:rsidRDefault="00CE07AE" w:rsidP="00CE07AE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0" w:type="dxa"/>
          </w:tcPr>
          <w:p w14:paraId="4A7EAB2A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7879388E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5D7B98AB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699CC657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01" w:type="dxa"/>
          </w:tcPr>
          <w:p w14:paraId="3E71D8DD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0996749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</w:tcPr>
          <w:p w14:paraId="081C1C90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08" w:type="dxa"/>
          </w:tcPr>
          <w:p w14:paraId="398066E7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1" w:type="dxa"/>
          </w:tcPr>
          <w:p w14:paraId="0DF8744D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CE07AE" w:rsidRPr="00E11762" w14:paraId="7503C078" w14:textId="5478D5CE" w:rsidTr="00460F81">
        <w:trPr>
          <w:cantSplit/>
        </w:trPr>
        <w:tc>
          <w:tcPr>
            <w:tcW w:w="3510" w:type="dxa"/>
          </w:tcPr>
          <w:p w14:paraId="55E69738" w14:textId="5C92621B" w:rsidR="00CE07AE" w:rsidRPr="00E11762" w:rsidRDefault="00CE07AE" w:rsidP="00CE07AE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282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ทีซีซี โฮเทล แอสเสท แมนเนจเม้นท์ </w:t>
            </w:r>
            <w:r w:rsidRPr="00E11762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890" w:type="dxa"/>
          </w:tcPr>
          <w:p w14:paraId="718411DF" w14:textId="35F151D4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กิจการโรงแรม</w:t>
            </w:r>
          </w:p>
        </w:tc>
        <w:tc>
          <w:tcPr>
            <w:tcW w:w="180" w:type="dxa"/>
          </w:tcPr>
          <w:p w14:paraId="72AE9BE2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D9C8C1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F9F2151" w14:textId="6AF761E3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83" w:type="dxa"/>
          </w:tcPr>
          <w:p w14:paraId="06CDEFC7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77B80499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D8C5791" w14:textId="01AA2772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84" w:type="dxa"/>
          </w:tcPr>
          <w:p w14:paraId="0C08628B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2A732B17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8B9348E" w14:textId="1F48CF2C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15,000,000</w:t>
            </w:r>
          </w:p>
        </w:tc>
        <w:tc>
          <w:tcPr>
            <w:tcW w:w="178" w:type="dxa"/>
          </w:tcPr>
          <w:p w14:paraId="3421FF0F" w14:textId="77777777" w:rsidR="00CE07AE" w:rsidRPr="00E11762" w:rsidRDefault="00CE07AE" w:rsidP="00CE07AE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39E0E02E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27E1FBF" w14:textId="79728839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15,000,000</w:t>
            </w:r>
          </w:p>
        </w:tc>
        <w:tc>
          <w:tcPr>
            <w:tcW w:w="182" w:type="dxa"/>
          </w:tcPr>
          <w:p w14:paraId="6B94DD7E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5108F911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9021565" w14:textId="6047D432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14,474,221</w:t>
            </w:r>
          </w:p>
        </w:tc>
        <w:tc>
          <w:tcPr>
            <w:tcW w:w="178" w:type="dxa"/>
          </w:tcPr>
          <w:p w14:paraId="6FFBAFCF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5ACAB6DF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1459220" w14:textId="2DD67762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14,474,221</w:t>
            </w:r>
          </w:p>
        </w:tc>
        <w:tc>
          <w:tcPr>
            <w:tcW w:w="178" w:type="dxa"/>
          </w:tcPr>
          <w:p w14:paraId="7651A394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</w:tcPr>
          <w:p w14:paraId="535B8FFD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10"/>
                <w:tab w:val="decimal" w:pos="1630"/>
              </w:tabs>
              <w:spacing w:line="216" w:lineRule="auto"/>
              <w:ind w:left="-79" w:right="-710" w:firstLine="62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4FD4A98" w14:textId="4CE97EA0" w:rsidR="00CE07AE" w:rsidRPr="00E11762" w:rsidRDefault="00301E83" w:rsidP="00B25DD7">
            <w:pPr>
              <w:pStyle w:val="acctfourfigures"/>
              <w:tabs>
                <w:tab w:val="clear" w:pos="765"/>
                <w:tab w:val="left" w:pos="212"/>
                <w:tab w:val="left" w:pos="557"/>
                <w:tab w:val="decimal" w:pos="910"/>
                <w:tab w:val="decimal" w:pos="1371"/>
              </w:tabs>
              <w:spacing w:line="216" w:lineRule="auto"/>
              <w:ind w:right="-7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     </w:t>
            </w:r>
            <w:r w:rsidR="00CE07AE"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7EADE6DC" w14:textId="442C65FE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1" w:type="dxa"/>
          </w:tcPr>
          <w:p w14:paraId="51D3C38E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AAF1DB9" w14:textId="4401FB4F" w:rsidR="00CE07AE" w:rsidRPr="00E11762" w:rsidRDefault="00CE07AE" w:rsidP="00B25DD7">
            <w:pPr>
              <w:pStyle w:val="acctfourfigures"/>
              <w:tabs>
                <w:tab w:val="clear" w:pos="765"/>
                <w:tab w:val="decimal" w:pos="971"/>
                <w:tab w:val="decimal" w:pos="1630"/>
              </w:tabs>
              <w:spacing w:line="216" w:lineRule="auto"/>
              <w:ind w:left="-79" w:right="-710" w:firstLine="6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CE07AE" w:rsidRPr="00E11762" w14:paraId="6B2F29FB" w14:textId="77777777" w:rsidTr="00460F81">
        <w:trPr>
          <w:cantSplit/>
        </w:trPr>
        <w:tc>
          <w:tcPr>
            <w:tcW w:w="3510" w:type="dxa"/>
          </w:tcPr>
          <w:p w14:paraId="181F5CEB" w14:textId="77777777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063C6550" w14:textId="77777777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6075B8B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4FC726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5697ECF9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1D6AE327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289908B7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11F01B24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434DF292" w14:textId="77777777" w:rsidR="00CE07AE" w:rsidRPr="00E11762" w:rsidRDefault="00CE07AE" w:rsidP="00CE07AE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205F9140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0D53FF4C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6A75BF2E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423426DF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65C406B6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2C425BD2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</w:tcPr>
          <w:p w14:paraId="08C949C1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08" w:type="dxa"/>
          </w:tcPr>
          <w:p w14:paraId="2D1F2903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1" w:type="dxa"/>
          </w:tcPr>
          <w:p w14:paraId="1F751EE6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CE07AE" w:rsidRPr="00E11762" w14:paraId="50BC027A" w14:textId="77777777" w:rsidTr="00460F81">
        <w:trPr>
          <w:cantSplit/>
        </w:trPr>
        <w:tc>
          <w:tcPr>
            <w:tcW w:w="3510" w:type="dxa"/>
          </w:tcPr>
          <w:p w14:paraId="681F6989" w14:textId="707CA408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890" w:type="dxa"/>
          </w:tcPr>
          <w:p w14:paraId="1820ACD3" w14:textId="77777777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892DE63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56A5D98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0C958410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5EF80665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6C1A2D73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434E9009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7F87B77" w14:textId="77777777" w:rsidR="00CE07AE" w:rsidRPr="00E11762" w:rsidRDefault="00CE07AE" w:rsidP="00CE07AE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52A56809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2E94F903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2421B678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C61CCEC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0EFF3D79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0E60639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</w:tcPr>
          <w:p w14:paraId="4389AC8C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08" w:type="dxa"/>
          </w:tcPr>
          <w:p w14:paraId="13AD49CF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1" w:type="dxa"/>
          </w:tcPr>
          <w:p w14:paraId="79F54098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CE07AE" w:rsidRPr="00E11762" w14:paraId="6FD71DD3" w14:textId="77777777" w:rsidTr="00460F81">
        <w:trPr>
          <w:cantSplit/>
        </w:trPr>
        <w:tc>
          <w:tcPr>
            <w:tcW w:w="3510" w:type="dxa"/>
          </w:tcPr>
          <w:p w14:paraId="2F96C4F2" w14:textId="59F14971" w:rsidR="00CE07AE" w:rsidRPr="00E11762" w:rsidRDefault="00CE07AE" w:rsidP="00B25DD7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201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ที.ซี.ซี. คอมเมอร์เชียล พร็อพเพอร์ตี้ 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E1176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แมนเนจเม้นท์ จำกัด</w:t>
            </w:r>
          </w:p>
        </w:tc>
        <w:tc>
          <w:tcPr>
            <w:tcW w:w="1890" w:type="dxa"/>
          </w:tcPr>
          <w:p w14:paraId="71F82690" w14:textId="77777777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0E4278" w14:textId="57EC66A2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2C18C52B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F733023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D50D8B7" w14:textId="710A6D21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3196B302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2F80571D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D5E14FC" w14:textId="699ABE29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1D580FC5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47409F34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661B4BC" w14:textId="15286E07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2,000,000</w:t>
            </w:r>
          </w:p>
        </w:tc>
        <w:tc>
          <w:tcPr>
            <w:tcW w:w="178" w:type="dxa"/>
          </w:tcPr>
          <w:p w14:paraId="7D5F64AA" w14:textId="77777777" w:rsidR="00CE07AE" w:rsidRPr="00E11762" w:rsidRDefault="00CE07AE" w:rsidP="00CE07AE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7F42A576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FA5BBD4" w14:textId="3AD291E9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2,000,000</w:t>
            </w:r>
          </w:p>
        </w:tc>
        <w:tc>
          <w:tcPr>
            <w:tcW w:w="182" w:type="dxa"/>
          </w:tcPr>
          <w:p w14:paraId="2423876A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3EA465E5" w14:textId="77777777" w:rsidR="00CE07AE" w:rsidRPr="00E11762" w:rsidRDefault="00CE07AE" w:rsidP="00B25DD7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20EA75B" w14:textId="43E5D2F7" w:rsidR="00CE07AE" w:rsidRPr="00E11762" w:rsidRDefault="00CE07AE" w:rsidP="00B25DD7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497,030</w:t>
            </w:r>
          </w:p>
        </w:tc>
        <w:tc>
          <w:tcPr>
            <w:tcW w:w="178" w:type="dxa"/>
          </w:tcPr>
          <w:p w14:paraId="07370A3B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24267215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5902771" w14:textId="71F3516A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497,030</w:t>
            </w:r>
          </w:p>
        </w:tc>
        <w:tc>
          <w:tcPr>
            <w:tcW w:w="178" w:type="dxa"/>
          </w:tcPr>
          <w:p w14:paraId="6645F8C0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</w:tcPr>
          <w:p w14:paraId="15EE98AC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564BF15" w14:textId="7D63B1E2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128,850</w:t>
            </w:r>
          </w:p>
        </w:tc>
        <w:tc>
          <w:tcPr>
            <w:tcW w:w="208" w:type="dxa"/>
          </w:tcPr>
          <w:p w14:paraId="25036099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1" w:type="dxa"/>
          </w:tcPr>
          <w:p w14:paraId="3FB19050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D9D8A81" w14:textId="19FA1898" w:rsidR="00CE07AE" w:rsidRPr="00E11762" w:rsidRDefault="00CE07AE" w:rsidP="00CE07AE">
            <w:pPr>
              <w:pStyle w:val="acctfourfigures"/>
              <w:tabs>
                <w:tab w:val="clear" w:pos="765"/>
                <w:tab w:val="decimal" w:pos="820"/>
              </w:tabs>
              <w:spacing w:line="216" w:lineRule="auto"/>
              <w:ind w:left="-79" w:right="-7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97,300</w:t>
            </w:r>
          </w:p>
        </w:tc>
      </w:tr>
      <w:tr w:rsidR="00CE07AE" w:rsidRPr="00E11762" w14:paraId="7BE1629D" w14:textId="6B140C89" w:rsidTr="00460F81">
        <w:trPr>
          <w:cantSplit/>
        </w:trPr>
        <w:tc>
          <w:tcPr>
            <w:tcW w:w="3510" w:type="dxa"/>
          </w:tcPr>
          <w:p w14:paraId="2BFBBC8C" w14:textId="7A47D6FC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พันธุ์ทิพย์ประตูน้ำ </w:t>
            </w:r>
            <w:r w:rsidRPr="00E1176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737D118F" w14:textId="310F8B6B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20179ED3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534D281" w14:textId="38097098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167C6E24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3E9A154C" w14:textId="6D878884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382FE39F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203C0A87" w14:textId="4B11B7BE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100</w:t>
            </w:r>
          </w:p>
        </w:tc>
        <w:tc>
          <w:tcPr>
            <w:tcW w:w="178" w:type="dxa"/>
          </w:tcPr>
          <w:p w14:paraId="3A6CA6A0" w14:textId="77777777" w:rsidR="00CE07AE" w:rsidRPr="00E11762" w:rsidRDefault="00CE07AE" w:rsidP="00CE07AE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0" w:type="dxa"/>
          </w:tcPr>
          <w:p w14:paraId="754109D6" w14:textId="5A3E031F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100</w:t>
            </w:r>
          </w:p>
        </w:tc>
        <w:tc>
          <w:tcPr>
            <w:tcW w:w="182" w:type="dxa"/>
          </w:tcPr>
          <w:p w14:paraId="5B233C0B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71C36203" w14:textId="62DB203A" w:rsidR="00CE07AE" w:rsidRPr="00E11762" w:rsidRDefault="00CE07AE" w:rsidP="00B25DD7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557</w:t>
            </w:r>
          </w:p>
        </w:tc>
        <w:tc>
          <w:tcPr>
            <w:tcW w:w="178" w:type="dxa"/>
          </w:tcPr>
          <w:p w14:paraId="6F93FC22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01" w:type="dxa"/>
          </w:tcPr>
          <w:p w14:paraId="1B3C85B0" w14:textId="450D2D44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557</w:t>
            </w:r>
          </w:p>
        </w:tc>
        <w:tc>
          <w:tcPr>
            <w:tcW w:w="178" w:type="dxa"/>
          </w:tcPr>
          <w:p w14:paraId="108D31F4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</w:tcPr>
          <w:p w14:paraId="13C2171D" w14:textId="09C17B36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3,073</w:t>
            </w:r>
          </w:p>
        </w:tc>
        <w:tc>
          <w:tcPr>
            <w:tcW w:w="208" w:type="dxa"/>
          </w:tcPr>
          <w:p w14:paraId="4233FCA1" w14:textId="74237D5C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1" w:type="dxa"/>
          </w:tcPr>
          <w:p w14:paraId="7B31C4CC" w14:textId="2CC5A221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1,989</w:t>
            </w:r>
          </w:p>
        </w:tc>
      </w:tr>
      <w:tr w:rsidR="00CE07AE" w:rsidRPr="00E11762" w14:paraId="5F98FB09" w14:textId="77777777" w:rsidTr="00460F81">
        <w:trPr>
          <w:cantSplit/>
        </w:trPr>
        <w:tc>
          <w:tcPr>
            <w:tcW w:w="3510" w:type="dxa"/>
          </w:tcPr>
          <w:p w14:paraId="72336F25" w14:textId="5528BB67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พันธุ์ทิพย์ประตูน้ำ </w:t>
            </w:r>
            <w:r w:rsidRPr="00E1176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3A3BDD98" w14:textId="16AA3051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25B0F380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7A42D4" w14:textId="5D313662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3D6283E0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0769FF72" w14:textId="67199A48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08796E71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358E971B" w14:textId="01C2CC85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100</w:t>
            </w:r>
          </w:p>
        </w:tc>
        <w:tc>
          <w:tcPr>
            <w:tcW w:w="178" w:type="dxa"/>
          </w:tcPr>
          <w:p w14:paraId="3A47A72C" w14:textId="77777777" w:rsidR="00CE07AE" w:rsidRPr="00E11762" w:rsidRDefault="00CE07AE" w:rsidP="00CE07AE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0" w:type="dxa"/>
          </w:tcPr>
          <w:p w14:paraId="69E51DF2" w14:textId="38959D78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100</w:t>
            </w:r>
          </w:p>
        </w:tc>
        <w:tc>
          <w:tcPr>
            <w:tcW w:w="182" w:type="dxa"/>
          </w:tcPr>
          <w:p w14:paraId="15BABA63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378D29E7" w14:textId="0B702A63" w:rsidR="00CE07AE" w:rsidRPr="00E11762" w:rsidRDefault="00CE07AE" w:rsidP="00B25DD7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346</w:t>
            </w:r>
          </w:p>
        </w:tc>
        <w:tc>
          <w:tcPr>
            <w:tcW w:w="178" w:type="dxa"/>
          </w:tcPr>
          <w:p w14:paraId="3D8D56C3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01" w:type="dxa"/>
          </w:tcPr>
          <w:p w14:paraId="72465A7E" w14:textId="61150E1C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346</w:t>
            </w:r>
          </w:p>
        </w:tc>
        <w:tc>
          <w:tcPr>
            <w:tcW w:w="178" w:type="dxa"/>
          </w:tcPr>
          <w:p w14:paraId="100A83F2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</w:tcPr>
          <w:p w14:paraId="7E748B3D" w14:textId="4CBB04ED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3,190</w:t>
            </w:r>
          </w:p>
        </w:tc>
        <w:tc>
          <w:tcPr>
            <w:tcW w:w="208" w:type="dxa"/>
          </w:tcPr>
          <w:p w14:paraId="580EA96E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1" w:type="dxa"/>
          </w:tcPr>
          <w:p w14:paraId="4586CDFB" w14:textId="019452D0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1,289</w:t>
            </w:r>
          </w:p>
        </w:tc>
      </w:tr>
      <w:tr w:rsidR="00CE07AE" w:rsidRPr="00E11762" w14:paraId="102CD039" w14:textId="77777777" w:rsidTr="00460F81">
        <w:trPr>
          <w:cantSplit/>
        </w:trPr>
        <w:tc>
          <w:tcPr>
            <w:tcW w:w="3510" w:type="dxa"/>
          </w:tcPr>
          <w:p w14:paraId="4C727B14" w14:textId="4A58535D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เอเชียทีค ริเวอร์ฟร้อนท์ จำกัด </w:t>
            </w:r>
            <w:r w:rsidRPr="00E1176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1176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เดิมชื่อ 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E1176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ทรัพย์ เอเชียทีค </w:t>
            </w:r>
            <w:r w:rsidRPr="00E1176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  <w:r w:rsidRPr="00E1176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90" w:type="dxa"/>
          </w:tcPr>
          <w:p w14:paraId="5EE89717" w14:textId="187B79D8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373" w:hanging="360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โครงการที่มีประโยชน์การใช้สอยแบบผสมผสาน</w:t>
            </w:r>
          </w:p>
        </w:tc>
        <w:tc>
          <w:tcPr>
            <w:tcW w:w="180" w:type="dxa"/>
          </w:tcPr>
          <w:p w14:paraId="1BF92B9E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002C29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AB0393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0B1335" w14:textId="1CB500B6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60ECA4AE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769EE34B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E1567E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768B8A" w14:textId="4882B18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6BD40F49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292CAB49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1B3E65D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15B61EC" w14:textId="5D995C45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100</w:t>
            </w:r>
          </w:p>
        </w:tc>
        <w:tc>
          <w:tcPr>
            <w:tcW w:w="178" w:type="dxa"/>
          </w:tcPr>
          <w:p w14:paraId="69C8850E" w14:textId="77777777" w:rsidR="00CE07AE" w:rsidRPr="00E11762" w:rsidRDefault="00CE07AE" w:rsidP="00CE07AE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0" w:type="dxa"/>
          </w:tcPr>
          <w:p w14:paraId="7BDD61EF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C77461E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CA5609F" w14:textId="77031631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100</w:t>
            </w:r>
          </w:p>
        </w:tc>
        <w:tc>
          <w:tcPr>
            <w:tcW w:w="182" w:type="dxa"/>
          </w:tcPr>
          <w:p w14:paraId="7F789B3C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6916DF38" w14:textId="77777777" w:rsidR="00CE07AE" w:rsidRPr="00E11762" w:rsidRDefault="00CE07AE" w:rsidP="00B25DD7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D7E5D95" w14:textId="77777777" w:rsidR="00CE07AE" w:rsidRPr="00E11762" w:rsidRDefault="00CE07AE" w:rsidP="00B25DD7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0E84714" w14:textId="63D8E8BB" w:rsidR="00CE07AE" w:rsidRPr="00E11762" w:rsidRDefault="00CE07AE" w:rsidP="00B25DD7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738</w:t>
            </w:r>
          </w:p>
        </w:tc>
        <w:tc>
          <w:tcPr>
            <w:tcW w:w="178" w:type="dxa"/>
          </w:tcPr>
          <w:p w14:paraId="79FBB4E3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01" w:type="dxa"/>
          </w:tcPr>
          <w:p w14:paraId="5777FFB5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015E27D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8575483" w14:textId="3199B086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738</w:t>
            </w:r>
          </w:p>
        </w:tc>
        <w:tc>
          <w:tcPr>
            <w:tcW w:w="178" w:type="dxa"/>
          </w:tcPr>
          <w:p w14:paraId="5951FCBB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</w:tcPr>
          <w:p w14:paraId="76CDB0AF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C001DF0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959754A" w14:textId="3B895D79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800</w:t>
            </w:r>
          </w:p>
        </w:tc>
        <w:tc>
          <w:tcPr>
            <w:tcW w:w="208" w:type="dxa"/>
          </w:tcPr>
          <w:p w14:paraId="37F56C2E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1" w:type="dxa"/>
          </w:tcPr>
          <w:p w14:paraId="6F176094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7697CE1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D43E173" w14:textId="6EE0F6D0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1,315</w:t>
            </w:r>
          </w:p>
        </w:tc>
      </w:tr>
      <w:tr w:rsidR="00CE07AE" w:rsidRPr="00E11762" w14:paraId="2DD32F61" w14:textId="3F57CF01" w:rsidTr="00460F81">
        <w:trPr>
          <w:cantSplit/>
        </w:trPr>
        <w:tc>
          <w:tcPr>
            <w:tcW w:w="3510" w:type="dxa"/>
          </w:tcPr>
          <w:p w14:paraId="10910B49" w14:textId="69EE0C3D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เอเชียทีค </w:t>
            </w:r>
            <w:r w:rsidR="00B25DD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276AB8E0" w14:textId="253E07DF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4433C8C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2769229" w14:textId="66E90594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79D21DC9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0CCDA1A2" w14:textId="192C844E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47BE6FD6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6FD5301E" w14:textId="5F759EC7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60A3E4C2" w14:textId="77777777" w:rsidR="00CE07AE" w:rsidRPr="00E11762" w:rsidRDefault="00CE07AE" w:rsidP="00CE07AE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0" w:type="dxa"/>
          </w:tcPr>
          <w:p w14:paraId="0A8BDC0B" w14:textId="2EE81AD2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32854540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3DBE6504" w14:textId="13653257" w:rsidR="00CE07AE" w:rsidRPr="00E11762" w:rsidRDefault="00CE07AE" w:rsidP="00B25DD7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771</w:t>
            </w:r>
          </w:p>
        </w:tc>
        <w:tc>
          <w:tcPr>
            <w:tcW w:w="178" w:type="dxa"/>
          </w:tcPr>
          <w:p w14:paraId="4C363035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01" w:type="dxa"/>
          </w:tcPr>
          <w:p w14:paraId="55E42E5B" w14:textId="1A70D3D1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771</w:t>
            </w:r>
          </w:p>
        </w:tc>
        <w:tc>
          <w:tcPr>
            <w:tcW w:w="178" w:type="dxa"/>
          </w:tcPr>
          <w:p w14:paraId="713A3AAE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</w:tcPr>
          <w:p w14:paraId="61EA1168" w14:textId="3EEDF1C6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1,85</w:t>
            </w:r>
            <w:r w:rsidR="00430AF1"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08" w:type="dxa"/>
          </w:tcPr>
          <w:p w14:paraId="5413DB1A" w14:textId="17FD733A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1" w:type="dxa"/>
          </w:tcPr>
          <w:p w14:paraId="26AD2DCF" w14:textId="28E8EC81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1,349</w:t>
            </w:r>
          </w:p>
        </w:tc>
      </w:tr>
      <w:tr w:rsidR="00CE07AE" w:rsidRPr="00E11762" w14:paraId="6495367B" w14:textId="5CC32CDF" w:rsidTr="00460F81">
        <w:trPr>
          <w:cantSplit/>
        </w:trPr>
        <w:tc>
          <w:tcPr>
            <w:tcW w:w="3510" w:type="dxa"/>
          </w:tcPr>
          <w:p w14:paraId="19CD594F" w14:textId="017D35F5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เอเชียทีค </w:t>
            </w:r>
            <w:r w:rsidR="00B25DD7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890" w:type="dxa"/>
          </w:tcPr>
          <w:p w14:paraId="5BA03090" w14:textId="1038C671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2B73DC34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6D39335" w14:textId="1487F934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4DC30356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0C587DF2" w14:textId="3CE30F02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39E4778B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0CCAE60B" w14:textId="3E591EB8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5EE7DF9A" w14:textId="77777777" w:rsidR="00CE07AE" w:rsidRPr="00E11762" w:rsidRDefault="00CE07AE" w:rsidP="00CE07AE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0" w:type="dxa"/>
          </w:tcPr>
          <w:p w14:paraId="6533315B" w14:textId="019CBBBC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77F963AC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3571AD34" w14:textId="2C48F65E" w:rsidR="00CE07AE" w:rsidRPr="00E11762" w:rsidRDefault="00CE07AE" w:rsidP="00B25DD7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771</w:t>
            </w:r>
          </w:p>
        </w:tc>
        <w:tc>
          <w:tcPr>
            <w:tcW w:w="178" w:type="dxa"/>
          </w:tcPr>
          <w:p w14:paraId="650E7722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01" w:type="dxa"/>
          </w:tcPr>
          <w:p w14:paraId="6E58ED51" w14:textId="021D101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771</w:t>
            </w:r>
          </w:p>
        </w:tc>
        <w:tc>
          <w:tcPr>
            <w:tcW w:w="178" w:type="dxa"/>
          </w:tcPr>
          <w:p w14:paraId="0CF0BE4C" w14:textId="0256D902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</w:tcPr>
          <w:p w14:paraId="0AC120AF" w14:textId="2CE8D7EE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1,85</w:t>
            </w:r>
            <w:r w:rsidR="00430AF1"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08" w:type="dxa"/>
          </w:tcPr>
          <w:p w14:paraId="7E349388" w14:textId="6BAAA7B5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1" w:type="dxa"/>
          </w:tcPr>
          <w:p w14:paraId="469D5C93" w14:textId="6368687A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1,349</w:t>
            </w:r>
          </w:p>
        </w:tc>
      </w:tr>
      <w:tr w:rsidR="00CE07AE" w:rsidRPr="00E11762" w14:paraId="7B3E2CED" w14:textId="1DF54D05" w:rsidTr="00460F81">
        <w:trPr>
          <w:cantSplit/>
        </w:trPr>
        <w:tc>
          <w:tcPr>
            <w:tcW w:w="3510" w:type="dxa"/>
          </w:tcPr>
          <w:p w14:paraId="4B5808D7" w14:textId="795252F0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เอเชียทีค </w:t>
            </w:r>
            <w:r w:rsidR="00B25DD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0B57F920" w14:textId="289B97D2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8FCEC02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F6E916" w14:textId="3F6FEBB9" w:rsidR="00CE07AE" w:rsidRPr="00E11762" w:rsidRDefault="00CE07AE" w:rsidP="00CE07AE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0058BB1A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670E7A35" w14:textId="75167E06" w:rsidR="00CE07AE" w:rsidRPr="00E11762" w:rsidRDefault="00CE07AE" w:rsidP="00CE07AE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31733213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2B54DD91" w14:textId="7BFC5E4B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71C4D545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2736B0DA" w14:textId="09461102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782B6D8A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351638E0" w14:textId="062047EC" w:rsidR="00CE07AE" w:rsidRPr="00E11762" w:rsidRDefault="00CE07AE" w:rsidP="00B25DD7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771</w:t>
            </w:r>
          </w:p>
        </w:tc>
        <w:tc>
          <w:tcPr>
            <w:tcW w:w="178" w:type="dxa"/>
          </w:tcPr>
          <w:p w14:paraId="3090B906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3B16F83E" w14:textId="60EAD7EB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771</w:t>
            </w:r>
          </w:p>
        </w:tc>
        <w:tc>
          <w:tcPr>
            <w:tcW w:w="178" w:type="dxa"/>
          </w:tcPr>
          <w:p w14:paraId="288B7BE7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0A1D06C4" w14:textId="3D92100C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1,85</w:t>
            </w:r>
            <w:r w:rsidR="00430AF1"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08" w:type="dxa"/>
          </w:tcPr>
          <w:p w14:paraId="002B1268" w14:textId="2E0FA075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66987595" w14:textId="52910621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1,346</w:t>
            </w:r>
          </w:p>
        </w:tc>
      </w:tr>
      <w:tr w:rsidR="00CE07AE" w:rsidRPr="00E11762" w14:paraId="6B94EC75" w14:textId="01E3BAE3" w:rsidTr="00460F81">
        <w:trPr>
          <w:cantSplit/>
        </w:trPr>
        <w:tc>
          <w:tcPr>
            <w:tcW w:w="3510" w:type="dxa"/>
          </w:tcPr>
          <w:p w14:paraId="1B4E681A" w14:textId="76968CD4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ตลาดตะวันนา </w:t>
            </w:r>
            <w:r w:rsidR="00B25DD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29FC656B" w14:textId="4FCDF186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52CB87A5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1FB39C" w14:textId="43B2FC03" w:rsidR="00CE07AE" w:rsidRPr="00E11762" w:rsidRDefault="00CE07AE" w:rsidP="00CE07AE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0C3A4C61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3390DD83" w14:textId="5CCDE631" w:rsidR="00CE07AE" w:rsidRPr="00E11762" w:rsidRDefault="00CE07AE" w:rsidP="00CE07AE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578EADE0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17B14890" w14:textId="1BBA6134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07397C28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435CB4B7" w14:textId="6F26DAFC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568DB46F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154FEC01" w14:textId="1F73DF0F" w:rsidR="00CE07AE" w:rsidRPr="00E11762" w:rsidRDefault="00CE07AE" w:rsidP="00B25DD7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253</w:t>
            </w:r>
          </w:p>
        </w:tc>
        <w:tc>
          <w:tcPr>
            <w:tcW w:w="178" w:type="dxa"/>
          </w:tcPr>
          <w:p w14:paraId="361DA87F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2AD5EA94" w14:textId="00994082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253</w:t>
            </w:r>
          </w:p>
        </w:tc>
        <w:tc>
          <w:tcPr>
            <w:tcW w:w="178" w:type="dxa"/>
          </w:tcPr>
          <w:p w14:paraId="11A095E2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</w:tcPr>
          <w:p w14:paraId="58A2C6CF" w14:textId="4CCEE5BB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2,260</w:t>
            </w:r>
          </w:p>
        </w:tc>
        <w:tc>
          <w:tcPr>
            <w:tcW w:w="208" w:type="dxa"/>
          </w:tcPr>
          <w:p w14:paraId="007CDD1D" w14:textId="16994960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1" w:type="dxa"/>
          </w:tcPr>
          <w:p w14:paraId="18853D35" w14:textId="749B057A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587</w:t>
            </w:r>
          </w:p>
        </w:tc>
      </w:tr>
      <w:tr w:rsidR="00CE07AE" w:rsidRPr="00E11762" w14:paraId="40181AAE" w14:textId="4A89CA36" w:rsidTr="00460F81">
        <w:trPr>
          <w:cantSplit/>
        </w:trPr>
        <w:tc>
          <w:tcPr>
            <w:tcW w:w="3510" w:type="dxa"/>
          </w:tcPr>
          <w:p w14:paraId="4B40234A" w14:textId="53B3E3D9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ตลาดตะวันนา </w:t>
            </w:r>
            <w:r w:rsidR="00B25DD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76969F2D" w14:textId="680BB2FA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0B6584A0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09DAA97" w14:textId="447AD6D5" w:rsidR="00CE07AE" w:rsidRPr="00E11762" w:rsidRDefault="00CE07AE" w:rsidP="00CE07AE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4BA65319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46CEC3AB" w14:textId="1786C451" w:rsidR="00CE07AE" w:rsidRPr="00E11762" w:rsidRDefault="00CE07AE" w:rsidP="00CE07AE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05354BF2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68AF27B4" w14:textId="582FC867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2293055A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7D4102D1" w14:textId="58DB964D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421603D0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619D0E03" w14:textId="3B411060" w:rsidR="00CE07AE" w:rsidRPr="00E11762" w:rsidRDefault="00CE07AE" w:rsidP="00B25DD7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254</w:t>
            </w:r>
          </w:p>
        </w:tc>
        <w:tc>
          <w:tcPr>
            <w:tcW w:w="178" w:type="dxa"/>
          </w:tcPr>
          <w:p w14:paraId="612F85EB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773179BC" w14:textId="1953E029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254</w:t>
            </w:r>
          </w:p>
        </w:tc>
        <w:tc>
          <w:tcPr>
            <w:tcW w:w="178" w:type="dxa"/>
          </w:tcPr>
          <w:p w14:paraId="7A19B58E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4756EF50" w14:textId="71361DE5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2,265</w:t>
            </w:r>
          </w:p>
        </w:tc>
        <w:tc>
          <w:tcPr>
            <w:tcW w:w="208" w:type="dxa"/>
          </w:tcPr>
          <w:p w14:paraId="6E187832" w14:textId="77B1C684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231F4DB0" w14:textId="549EC68C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588</w:t>
            </w:r>
          </w:p>
        </w:tc>
      </w:tr>
      <w:tr w:rsidR="00CE07AE" w:rsidRPr="00E11762" w14:paraId="34149E96" w14:textId="77777777" w:rsidTr="00460F81">
        <w:trPr>
          <w:cantSplit/>
        </w:trPr>
        <w:tc>
          <w:tcPr>
            <w:tcW w:w="3510" w:type="dxa"/>
          </w:tcPr>
          <w:p w14:paraId="385BBC3E" w14:textId="24B7A939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 xml:space="preserve">บริษัท ทรัพย์ ตลาดตะวันนา </w:t>
            </w:r>
            <w:r w:rsidRPr="00E1176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32516413" w14:textId="34E3B5FE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777906AA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90198D2" w14:textId="52E26451" w:rsidR="00CE07AE" w:rsidRPr="00E11762" w:rsidRDefault="00CE07AE" w:rsidP="00CE07AE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  <w:vAlign w:val="bottom"/>
          </w:tcPr>
          <w:p w14:paraId="4D50B43D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2C1F5D0E" w14:textId="36243255" w:rsidR="00CE07AE" w:rsidRPr="00E11762" w:rsidRDefault="00CE07AE" w:rsidP="00CE07AE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  <w:vAlign w:val="bottom"/>
          </w:tcPr>
          <w:p w14:paraId="4A41B435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55AB3217" w14:textId="391C61CC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23AD7838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50E9CA58" w14:textId="49E79AB0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34046F2E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292A100E" w14:textId="4B015686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254</w:t>
            </w:r>
          </w:p>
        </w:tc>
        <w:tc>
          <w:tcPr>
            <w:tcW w:w="178" w:type="dxa"/>
          </w:tcPr>
          <w:p w14:paraId="4DB6A27B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728427C4" w14:textId="2F5372AF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254</w:t>
            </w:r>
          </w:p>
        </w:tc>
        <w:tc>
          <w:tcPr>
            <w:tcW w:w="178" w:type="dxa"/>
          </w:tcPr>
          <w:p w14:paraId="52F6774C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544B8A6E" w14:textId="787AC5FE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2,260</w:t>
            </w:r>
          </w:p>
        </w:tc>
        <w:tc>
          <w:tcPr>
            <w:tcW w:w="208" w:type="dxa"/>
          </w:tcPr>
          <w:p w14:paraId="710A8669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3BD34BED" w14:textId="611CC38A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588</w:t>
            </w:r>
          </w:p>
        </w:tc>
      </w:tr>
      <w:tr w:rsidR="00CE07AE" w:rsidRPr="00E11762" w14:paraId="55433424" w14:textId="77777777" w:rsidTr="00460F81">
        <w:trPr>
          <w:cantSplit/>
        </w:trPr>
        <w:tc>
          <w:tcPr>
            <w:tcW w:w="3510" w:type="dxa"/>
          </w:tcPr>
          <w:p w14:paraId="38980BBC" w14:textId="26D69CF6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ตลาดตะวันนา </w:t>
            </w:r>
            <w:r w:rsidRPr="00E1176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3C06F9D3" w14:textId="12505C3E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72AAD4EA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B6F6DE" w14:textId="2FEF65F4" w:rsidR="00CE07AE" w:rsidRPr="00E11762" w:rsidRDefault="00CE07AE" w:rsidP="00CE07AE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6C295ED0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0A274C4C" w14:textId="0E271AA9" w:rsidR="00CE07AE" w:rsidRPr="00E11762" w:rsidRDefault="00CE07AE" w:rsidP="00CE07AE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  <w:vAlign w:val="bottom"/>
          </w:tcPr>
          <w:p w14:paraId="20A6C778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393F017D" w14:textId="0D3670C8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4128E968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598F222E" w14:textId="7C9162A6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631F3206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3ECEFEED" w14:textId="70826AC5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254</w:t>
            </w:r>
          </w:p>
        </w:tc>
        <w:tc>
          <w:tcPr>
            <w:tcW w:w="178" w:type="dxa"/>
          </w:tcPr>
          <w:p w14:paraId="26168F69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4A88634B" w14:textId="5646FA21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254</w:t>
            </w:r>
          </w:p>
        </w:tc>
        <w:tc>
          <w:tcPr>
            <w:tcW w:w="178" w:type="dxa"/>
          </w:tcPr>
          <w:p w14:paraId="6D561E44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1BD417BB" w14:textId="44526023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2,260</w:t>
            </w:r>
          </w:p>
        </w:tc>
        <w:tc>
          <w:tcPr>
            <w:tcW w:w="208" w:type="dxa"/>
          </w:tcPr>
          <w:p w14:paraId="329F32AE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20681D92" w14:textId="6A9D0791" w:rsidR="00CE07AE" w:rsidRPr="00E11762" w:rsidRDefault="00CE07AE" w:rsidP="00CE07AE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587</w:t>
            </w:r>
          </w:p>
        </w:tc>
      </w:tr>
      <w:tr w:rsidR="00CE07AE" w:rsidRPr="00E11762" w14:paraId="571BC0E0" w14:textId="77777777" w:rsidTr="00460F81">
        <w:trPr>
          <w:cantSplit/>
        </w:trPr>
        <w:tc>
          <w:tcPr>
            <w:tcW w:w="3510" w:type="dxa"/>
          </w:tcPr>
          <w:p w14:paraId="01108578" w14:textId="7BF6B9D9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รีเทล โอพีเพลส แบงค็อก จำกัด</w:t>
            </w:r>
          </w:p>
        </w:tc>
        <w:tc>
          <w:tcPr>
            <w:tcW w:w="1890" w:type="dxa"/>
          </w:tcPr>
          <w:p w14:paraId="71DD0C35" w14:textId="4344AF52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82A2F43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63F2D6" w14:textId="3D06AF6F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3667B8E2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442C9855" w14:textId="44851C93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7DDCD3BC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1BB3D1DA" w14:textId="41A618C8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5C866A17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2BA0E2A7" w14:textId="1C118148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5623E287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39B64849" w14:textId="66996BB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</w:t>
            </w:r>
          </w:p>
        </w:tc>
        <w:tc>
          <w:tcPr>
            <w:tcW w:w="178" w:type="dxa"/>
          </w:tcPr>
          <w:p w14:paraId="20FFD9EF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12586F42" w14:textId="26C62D0A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91</w:t>
            </w:r>
          </w:p>
        </w:tc>
        <w:tc>
          <w:tcPr>
            <w:tcW w:w="178" w:type="dxa"/>
          </w:tcPr>
          <w:p w14:paraId="65B0EAC0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4F2AB54B" w14:textId="3825367D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435</w:t>
            </w:r>
          </w:p>
        </w:tc>
        <w:tc>
          <w:tcPr>
            <w:tcW w:w="208" w:type="dxa"/>
          </w:tcPr>
          <w:p w14:paraId="3479ED84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4499B0AD" w14:textId="79736AB4" w:rsidR="00CE07AE" w:rsidRPr="00E11762" w:rsidRDefault="00CE07AE" w:rsidP="00CE07AE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196</w:t>
            </w:r>
          </w:p>
        </w:tc>
      </w:tr>
      <w:tr w:rsidR="00CE07AE" w:rsidRPr="00E11762" w14:paraId="08E0379D" w14:textId="77777777" w:rsidTr="00460F81">
        <w:trPr>
          <w:cantSplit/>
        </w:trPr>
        <w:tc>
          <w:tcPr>
            <w:tcW w:w="3510" w:type="dxa"/>
          </w:tcPr>
          <w:p w14:paraId="1AED3FB7" w14:textId="1BBA9F25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พันธุ์ทิพย์พลาซ่างามวงศ์วานจำกัด</w:t>
            </w:r>
          </w:p>
        </w:tc>
        <w:tc>
          <w:tcPr>
            <w:tcW w:w="1890" w:type="dxa"/>
          </w:tcPr>
          <w:p w14:paraId="1AB218FD" w14:textId="537E4B16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3D755CA8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705C17" w14:textId="1715A549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2389CE00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78B0A233" w14:textId="2C041E3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2B4B7451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08BA0F96" w14:textId="0A7C82B0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64F49DE5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175A4112" w14:textId="68B7A5E1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7C7F1212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31E54822" w14:textId="4F7DB7F1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257</w:t>
            </w:r>
          </w:p>
        </w:tc>
        <w:tc>
          <w:tcPr>
            <w:tcW w:w="178" w:type="dxa"/>
          </w:tcPr>
          <w:p w14:paraId="440D031D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423D434E" w14:textId="04538D03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257</w:t>
            </w:r>
          </w:p>
        </w:tc>
        <w:tc>
          <w:tcPr>
            <w:tcW w:w="178" w:type="dxa"/>
          </w:tcPr>
          <w:p w14:paraId="434BE406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5177881B" w14:textId="7C55E058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2,090</w:t>
            </w:r>
          </w:p>
        </w:tc>
        <w:tc>
          <w:tcPr>
            <w:tcW w:w="208" w:type="dxa"/>
          </w:tcPr>
          <w:p w14:paraId="71AD4A0C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1FFEB130" w14:textId="0BC1E786" w:rsidR="00CE07AE" w:rsidRPr="00E11762" w:rsidRDefault="00CE07AE" w:rsidP="00CE07AE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2,413</w:t>
            </w:r>
          </w:p>
        </w:tc>
      </w:tr>
      <w:tr w:rsidR="00CE07AE" w:rsidRPr="00E11762" w14:paraId="3BD19408" w14:textId="77777777" w:rsidTr="00460F81">
        <w:trPr>
          <w:cantSplit/>
        </w:trPr>
        <w:tc>
          <w:tcPr>
            <w:tcW w:w="3510" w:type="dxa"/>
          </w:tcPr>
          <w:p w14:paraId="25FDBC5F" w14:textId="14555A19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รีเทล พันธุ์ทิพย์เชียงใหม่ จำกัด</w:t>
            </w:r>
          </w:p>
        </w:tc>
        <w:tc>
          <w:tcPr>
            <w:tcW w:w="1890" w:type="dxa"/>
          </w:tcPr>
          <w:p w14:paraId="12303EEA" w14:textId="296E38CA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5FEA4589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97A9141" w14:textId="048570B5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2E234773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1A78E2A4" w14:textId="0E4182A2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2A9B7B95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29E0B9FA" w14:textId="023D4125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2D4B842A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4519F8A7" w14:textId="02F8D614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1064FDC1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0D679BD9" w14:textId="1F396223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106</w:t>
            </w:r>
          </w:p>
        </w:tc>
        <w:tc>
          <w:tcPr>
            <w:tcW w:w="178" w:type="dxa"/>
          </w:tcPr>
          <w:p w14:paraId="5AD2994A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5C4F9455" w14:textId="77768AE9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106</w:t>
            </w:r>
          </w:p>
        </w:tc>
        <w:tc>
          <w:tcPr>
            <w:tcW w:w="178" w:type="dxa"/>
          </w:tcPr>
          <w:p w14:paraId="73FA62A8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67A7C8CE" w14:textId="7A64723F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528</w:t>
            </w:r>
          </w:p>
        </w:tc>
        <w:tc>
          <w:tcPr>
            <w:tcW w:w="208" w:type="dxa"/>
          </w:tcPr>
          <w:p w14:paraId="2ACF77C1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7431F6AF" w14:textId="11A55DFD" w:rsidR="00CE07AE" w:rsidRPr="00E11762" w:rsidRDefault="00CE07AE" w:rsidP="00CE07AE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242</w:t>
            </w:r>
          </w:p>
        </w:tc>
      </w:tr>
      <w:tr w:rsidR="00CE07AE" w:rsidRPr="00E11762" w14:paraId="308AEA7A" w14:textId="77777777" w:rsidTr="00460F81">
        <w:trPr>
          <w:cantSplit/>
        </w:trPr>
        <w:tc>
          <w:tcPr>
            <w:tcW w:w="3510" w:type="dxa"/>
          </w:tcPr>
          <w:p w14:paraId="634AD261" w14:textId="19BBF9AB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ควีนส์ปาร์ค แบงค็อก </w:t>
            </w:r>
            <w:r w:rsidRPr="00E1176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4875B013" w14:textId="5B65D3AF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65F0A4C3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EDC134" w14:textId="6C76D41C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4B19C51A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36AB4EC9" w14:textId="25B439D3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64FA54C7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72933560" w14:textId="0E1B0CAD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147390F9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308D65EB" w14:textId="3EC2051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3B8BAA75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78172C48" w14:textId="344A1EB2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112</w:t>
            </w:r>
          </w:p>
        </w:tc>
        <w:tc>
          <w:tcPr>
            <w:tcW w:w="178" w:type="dxa"/>
          </w:tcPr>
          <w:p w14:paraId="2C0AC7EF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34A4E661" w14:textId="1A885641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112</w:t>
            </w:r>
          </w:p>
        </w:tc>
        <w:tc>
          <w:tcPr>
            <w:tcW w:w="178" w:type="dxa"/>
          </w:tcPr>
          <w:p w14:paraId="3526E6D0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30718FA8" w14:textId="14080A12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1,210</w:t>
            </w:r>
          </w:p>
        </w:tc>
        <w:tc>
          <w:tcPr>
            <w:tcW w:w="208" w:type="dxa"/>
          </w:tcPr>
          <w:p w14:paraId="0FA0EE8F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2BECA537" w14:textId="538812EC" w:rsidR="00CE07AE" w:rsidRPr="00E11762" w:rsidRDefault="00CE07AE" w:rsidP="00CE07AE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2,513</w:t>
            </w:r>
          </w:p>
        </w:tc>
      </w:tr>
      <w:tr w:rsidR="00CE07AE" w:rsidRPr="00E11762" w14:paraId="53F2620A" w14:textId="77777777" w:rsidTr="00460F81">
        <w:trPr>
          <w:cantSplit/>
        </w:trPr>
        <w:tc>
          <w:tcPr>
            <w:tcW w:w="3510" w:type="dxa"/>
          </w:tcPr>
          <w:p w14:paraId="44972B94" w14:textId="7B61A8F1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ควีนส์ปาร์ค แบงค็อก </w:t>
            </w:r>
            <w:r w:rsidRPr="00E1176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766FB7AF" w14:textId="6C9B21A1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36E6BC7F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DA1ACB" w14:textId="166615E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6642C299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2A305428" w14:textId="6562EE7F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1B193D94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325C0F56" w14:textId="1F64651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10C53568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789E7E1E" w14:textId="6986ECDC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73592C99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3F10D268" w14:textId="7839950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112</w:t>
            </w:r>
          </w:p>
        </w:tc>
        <w:tc>
          <w:tcPr>
            <w:tcW w:w="178" w:type="dxa"/>
          </w:tcPr>
          <w:p w14:paraId="0364BE1F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4ADE52AC" w14:textId="541716F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11</w:t>
            </w: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4E167F27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5018DFDF" w14:textId="5A97BACF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1,210</w:t>
            </w:r>
          </w:p>
        </w:tc>
        <w:tc>
          <w:tcPr>
            <w:tcW w:w="208" w:type="dxa"/>
          </w:tcPr>
          <w:p w14:paraId="65514CA5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7AF63F96" w14:textId="1B6727CB" w:rsidR="00CE07AE" w:rsidRPr="00E11762" w:rsidRDefault="00CE07AE" w:rsidP="00CE07AE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2,513</w:t>
            </w:r>
          </w:p>
        </w:tc>
      </w:tr>
      <w:tr w:rsidR="00CE07AE" w:rsidRPr="00E11762" w14:paraId="4D390C3E" w14:textId="77777777" w:rsidTr="00460F81">
        <w:trPr>
          <w:cantSplit/>
        </w:trPr>
        <w:tc>
          <w:tcPr>
            <w:tcW w:w="3510" w:type="dxa"/>
          </w:tcPr>
          <w:p w14:paraId="14A7FFEA" w14:textId="7E9DF465" w:rsidR="00CE07AE" w:rsidRPr="00E11762" w:rsidRDefault="00CE07AE" w:rsidP="00CE07AE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โฮเตล สุขุมวิท</w:t>
            </w:r>
            <w:r w:rsidRPr="00E11762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1890" w:type="dxa"/>
          </w:tcPr>
          <w:p w14:paraId="0C11652A" w14:textId="42728495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1262B5BB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E2869F" w14:textId="606CF6A3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60536ABC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7B329A91" w14:textId="35EC469B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5F609892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17CA0876" w14:textId="51682836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3CB34E2A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45CA7D0C" w14:textId="35427584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042BFC65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267E69A9" w14:textId="762DA8F2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139</w:t>
            </w:r>
          </w:p>
        </w:tc>
        <w:tc>
          <w:tcPr>
            <w:tcW w:w="178" w:type="dxa"/>
          </w:tcPr>
          <w:p w14:paraId="5AA8505C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061FBCB5" w14:textId="23B0840F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139</w:t>
            </w:r>
          </w:p>
        </w:tc>
        <w:tc>
          <w:tcPr>
            <w:tcW w:w="178" w:type="dxa"/>
          </w:tcPr>
          <w:p w14:paraId="0A9712B8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60B5E1B4" w14:textId="6D1A69CC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345</w:t>
            </w:r>
          </w:p>
        </w:tc>
        <w:tc>
          <w:tcPr>
            <w:tcW w:w="208" w:type="dxa"/>
          </w:tcPr>
          <w:p w14:paraId="3CA08D75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765F9DE3" w14:textId="292FEFB2" w:rsidR="00CE07AE" w:rsidRPr="00E11762" w:rsidRDefault="00CE07AE" w:rsidP="00CE07AE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114</w:t>
            </w:r>
          </w:p>
        </w:tc>
      </w:tr>
      <w:tr w:rsidR="00CE07AE" w:rsidRPr="00E11762" w14:paraId="6B3B4AB5" w14:textId="77777777" w:rsidTr="00460F81">
        <w:trPr>
          <w:cantSplit/>
        </w:trPr>
        <w:tc>
          <w:tcPr>
            <w:tcW w:w="3510" w:type="dxa"/>
          </w:tcPr>
          <w:p w14:paraId="366982E6" w14:textId="0CB5B7E9" w:rsidR="00CE07AE" w:rsidRPr="00E11762" w:rsidRDefault="00CE07AE" w:rsidP="00CE07AE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โฮเตล สุขุมวิท </w:t>
            </w:r>
            <w:r w:rsidRPr="00E1176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890" w:type="dxa"/>
          </w:tcPr>
          <w:p w14:paraId="08CF86E7" w14:textId="4334F412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1C76FB20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8CBEBD" w14:textId="266654BE" w:rsidR="00CE07AE" w:rsidRPr="00E11762" w:rsidRDefault="00CE07AE" w:rsidP="00CE07AE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017E1069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5C484504" w14:textId="74D92615" w:rsidR="00CE07AE" w:rsidRPr="00E11762" w:rsidRDefault="00CE07AE" w:rsidP="00CE07AE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5B8C7F1F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37F5B74E" w14:textId="3CD61DFE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68860C84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799B1458" w14:textId="03D5281A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4D685F7E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3824316D" w14:textId="1FB18F26" w:rsidR="00CE07AE" w:rsidRPr="00E11762" w:rsidRDefault="00CE07AE" w:rsidP="00CE07AE">
            <w:pPr>
              <w:pStyle w:val="acctfourfigures"/>
              <w:tabs>
                <w:tab w:val="clear" w:pos="765"/>
                <w:tab w:val="center" w:pos="277"/>
                <w:tab w:val="right" w:pos="457"/>
                <w:tab w:val="decimal" w:pos="547"/>
              </w:tabs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139</w:t>
            </w:r>
          </w:p>
        </w:tc>
        <w:tc>
          <w:tcPr>
            <w:tcW w:w="178" w:type="dxa"/>
          </w:tcPr>
          <w:p w14:paraId="5F88F577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243DD263" w14:textId="5A32E09D" w:rsidR="00CE07AE" w:rsidRPr="00E11762" w:rsidRDefault="00CE07AE" w:rsidP="00CE07AE">
            <w:pPr>
              <w:pStyle w:val="acctfourfigures"/>
              <w:tabs>
                <w:tab w:val="clear" w:pos="765"/>
                <w:tab w:val="center" w:pos="277"/>
                <w:tab w:val="right" w:pos="457"/>
                <w:tab w:val="decimal" w:pos="547"/>
              </w:tabs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139</w:t>
            </w:r>
          </w:p>
        </w:tc>
        <w:tc>
          <w:tcPr>
            <w:tcW w:w="178" w:type="dxa"/>
          </w:tcPr>
          <w:p w14:paraId="72BCF8FA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56A886EE" w14:textId="6E427331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345</w:t>
            </w:r>
          </w:p>
        </w:tc>
        <w:tc>
          <w:tcPr>
            <w:tcW w:w="208" w:type="dxa"/>
          </w:tcPr>
          <w:p w14:paraId="1A4D38E5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1F8C7A44" w14:textId="5CE94FE9" w:rsidR="00CE07AE" w:rsidRPr="00E11762" w:rsidRDefault="00CE07AE" w:rsidP="00CE07AE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113</w:t>
            </w:r>
          </w:p>
        </w:tc>
      </w:tr>
      <w:tr w:rsidR="00CE07AE" w:rsidRPr="00E11762" w14:paraId="7A35089A" w14:textId="77777777" w:rsidTr="00460F81">
        <w:trPr>
          <w:cantSplit/>
        </w:trPr>
        <w:tc>
          <w:tcPr>
            <w:tcW w:w="3510" w:type="dxa"/>
          </w:tcPr>
          <w:p w14:paraId="5CADF0F2" w14:textId="325D2ACE" w:rsidR="00CE07AE" w:rsidRPr="00E11762" w:rsidRDefault="00CE07AE" w:rsidP="00CE07AE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โฮเตล สุขุมวิท</w:t>
            </w:r>
            <w:r w:rsidRPr="00E11762">
              <w:rPr>
                <w:rFonts w:asciiTheme="majorBidi" w:hAnsiTheme="majorBidi" w:cstheme="majorBidi"/>
                <w:sz w:val="26"/>
                <w:szCs w:val="26"/>
              </w:rPr>
              <w:t xml:space="preserve"> 3 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1890" w:type="dxa"/>
          </w:tcPr>
          <w:p w14:paraId="18016309" w14:textId="39D85389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0841120F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5E8F5C" w14:textId="73EAE6F5" w:rsidR="00CE07AE" w:rsidRPr="00E11762" w:rsidRDefault="00CE07AE" w:rsidP="00CE07AE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1DAE81F5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4ABC5D0F" w14:textId="66D2B0B1" w:rsidR="00CE07AE" w:rsidRPr="00E11762" w:rsidRDefault="00CE07AE" w:rsidP="00CE07AE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374AE61C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4F6A9BF5" w14:textId="69B9D2B4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47EDF366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0E9F7164" w14:textId="44C07BBB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15CDBAEF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10891FBF" w14:textId="676018D4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  <w:tab w:val="decimal" w:pos="99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374</w:t>
            </w:r>
          </w:p>
        </w:tc>
        <w:tc>
          <w:tcPr>
            <w:tcW w:w="178" w:type="dxa"/>
          </w:tcPr>
          <w:p w14:paraId="77938959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7209068D" w14:textId="22548F71" w:rsidR="00CE07AE" w:rsidRPr="00E11762" w:rsidRDefault="00CE07AE" w:rsidP="00CE07AE">
            <w:pPr>
              <w:pStyle w:val="acctfourfigures"/>
              <w:tabs>
                <w:tab w:val="clear" w:pos="765"/>
                <w:tab w:val="center" w:pos="277"/>
                <w:tab w:val="right" w:pos="457"/>
                <w:tab w:val="decimal" w:pos="547"/>
              </w:tabs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374</w:t>
            </w:r>
          </w:p>
        </w:tc>
        <w:tc>
          <w:tcPr>
            <w:tcW w:w="178" w:type="dxa"/>
          </w:tcPr>
          <w:p w14:paraId="5F4D4CBA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33855F00" w14:textId="438962A0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1,09</w:t>
            </w:r>
            <w:r w:rsidR="00091874"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08" w:type="dxa"/>
          </w:tcPr>
          <w:p w14:paraId="1E9A5E44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231F1352" w14:textId="38EAE100" w:rsidR="00CE07AE" w:rsidRPr="00E11762" w:rsidRDefault="00CE07AE" w:rsidP="00CE07AE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417</w:t>
            </w:r>
          </w:p>
        </w:tc>
      </w:tr>
      <w:tr w:rsidR="00CE07AE" w:rsidRPr="00E11762" w14:paraId="5959E062" w14:textId="77777777" w:rsidTr="00460F81">
        <w:trPr>
          <w:cantSplit/>
        </w:trPr>
        <w:tc>
          <w:tcPr>
            <w:tcW w:w="3510" w:type="dxa"/>
          </w:tcPr>
          <w:p w14:paraId="5F97F7A6" w14:textId="221107F7" w:rsidR="00CE07AE" w:rsidRPr="00E11762" w:rsidRDefault="00CE07AE" w:rsidP="00CE07AE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ทีซีซี โฮเทล บีเคเค จำกัด</w:t>
            </w:r>
          </w:p>
        </w:tc>
        <w:tc>
          <w:tcPr>
            <w:tcW w:w="1890" w:type="dxa"/>
          </w:tcPr>
          <w:p w14:paraId="6404974F" w14:textId="632A2656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1F2DA325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4D87611" w14:textId="4853CCEF" w:rsidR="00CE07AE" w:rsidRPr="00E11762" w:rsidRDefault="00CE07AE" w:rsidP="00CE07AE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6F3649C8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10B9752C" w14:textId="682B171E" w:rsidR="00CE07AE" w:rsidRPr="00E11762" w:rsidRDefault="00CE07AE" w:rsidP="00CE07AE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35D0C1AC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24A2AF2A" w14:textId="4A8F5811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1026A345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35524CB5" w14:textId="5CB2C2F3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31558FE6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3A7E43B8" w14:textId="59D28783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  <w:tab w:val="decimal" w:pos="99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381</w:t>
            </w:r>
          </w:p>
        </w:tc>
        <w:tc>
          <w:tcPr>
            <w:tcW w:w="178" w:type="dxa"/>
          </w:tcPr>
          <w:p w14:paraId="18F8C988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1B581829" w14:textId="24923598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  <w:tab w:val="decimal" w:pos="99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381</w:t>
            </w:r>
          </w:p>
        </w:tc>
        <w:tc>
          <w:tcPr>
            <w:tcW w:w="178" w:type="dxa"/>
          </w:tcPr>
          <w:p w14:paraId="1DA3A7C0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2A6735D6" w14:textId="53C37328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1,055</w:t>
            </w:r>
          </w:p>
        </w:tc>
        <w:tc>
          <w:tcPr>
            <w:tcW w:w="208" w:type="dxa"/>
          </w:tcPr>
          <w:p w14:paraId="5489185A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2A7804B8" w14:textId="4D819431" w:rsidR="00CE07AE" w:rsidRPr="00E11762" w:rsidRDefault="00CE07AE" w:rsidP="00CE07AE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427</w:t>
            </w:r>
          </w:p>
        </w:tc>
      </w:tr>
      <w:tr w:rsidR="00CE07AE" w:rsidRPr="00E11762" w14:paraId="7960E6B1" w14:textId="77777777" w:rsidTr="00460F81">
        <w:trPr>
          <w:cantSplit/>
        </w:trPr>
        <w:tc>
          <w:tcPr>
            <w:tcW w:w="3510" w:type="dxa"/>
          </w:tcPr>
          <w:p w14:paraId="6801EBC3" w14:textId="522F5011" w:rsidR="00CE07AE" w:rsidRPr="00E11762" w:rsidRDefault="00CE07AE" w:rsidP="00CE07AE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หาดละไม จำกัด </w:t>
            </w:r>
          </w:p>
        </w:tc>
        <w:tc>
          <w:tcPr>
            <w:tcW w:w="1890" w:type="dxa"/>
          </w:tcPr>
          <w:p w14:paraId="2CBE81B7" w14:textId="18558860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23831636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6F7C917" w14:textId="749818C5" w:rsidR="00CE07AE" w:rsidRPr="00E11762" w:rsidRDefault="00CE07AE" w:rsidP="00CE07AE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1AEA6F65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2EC028DE" w14:textId="66AEBA8A" w:rsidR="00CE07AE" w:rsidRPr="00E11762" w:rsidRDefault="00CE07AE" w:rsidP="00CE07AE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1CECA8D0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3E14F713" w14:textId="33E84AFB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455760A1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4422DA54" w14:textId="652BCA93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081E9A31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190DFCD4" w14:textId="646804D9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  <w:tab w:val="decimal" w:pos="99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685</w:t>
            </w:r>
          </w:p>
        </w:tc>
        <w:tc>
          <w:tcPr>
            <w:tcW w:w="178" w:type="dxa"/>
          </w:tcPr>
          <w:p w14:paraId="48A91F3E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1B205947" w14:textId="0E93FC4C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  <w:tab w:val="decimal" w:pos="99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685</w:t>
            </w:r>
          </w:p>
        </w:tc>
        <w:tc>
          <w:tcPr>
            <w:tcW w:w="178" w:type="dxa"/>
          </w:tcPr>
          <w:p w14:paraId="430DC4C5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02429A74" w14:textId="1A9C2E78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2,348</w:t>
            </w:r>
          </w:p>
        </w:tc>
        <w:tc>
          <w:tcPr>
            <w:tcW w:w="208" w:type="dxa"/>
          </w:tcPr>
          <w:p w14:paraId="502C024C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4360F341" w14:textId="637D1255" w:rsidR="00CE07AE" w:rsidRPr="00E11762" w:rsidRDefault="00CE07AE" w:rsidP="00CE07AE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810</w:t>
            </w:r>
          </w:p>
        </w:tc>
      </w:tr>
      <w:tr w:rsidR="00CE07AE" w:rsidRPr="00E11762" w14:paraId="2B3F2484" w14:textId="77777777" w:rsidTr="00460F81">
        <w:trPr>
          <w:cantSplit/>
        </w:trPr>
        <w:tc>
          <w:tcPr>
            <w:tcW w:w="3510" w:type="dxa"/>
          </w:tcPr>
          <w:p w14:paraId="157F0B97" w14:textId="20A0F62B" w:rsidR="00CE07AE" w:rsidRPr="00E11762" w:rsidRDefault="00CE07AE" w:rsidP="00CE07AE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เฉวง บีช โฮเทล จำกัด</w:t>
            </w:r>
          </w:p>
        </w:tc>
        <w:tc>
          <w:tcPr>
            <w:tcW w:w="1890" w:type="dxa"/>
          </w:tcPr>
          <w:p w14:paraId="45EC59ED" w14:textId="3C926950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10" w:hanging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1742AA2C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8721FD" w14:textId="5958B0E8" w:rsidR="00CE07AE" w:rsidRPr="00E11762" w:rsidRDefault="00CE07AE" w:rsidP="00CE07AE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222FD61B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20359291" w14:textId="54627CD2" w:rsidR="00CE07AE" w:rsidRPr="00E11762" w:rsidRDefault="00CE07AE" w:rsidP="00CE07AE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42448677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59E74923" w14:textId="4BA079EB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18EDAF9D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7176E316" w14:textId="4938043C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78F2C703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14C9C065" w14:textId="23A93693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  <w:tab w:val="decimal" w:pos="99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86</w:t>
            </w:r>
          </w:p>
        </w:tc>
        <w:tc>
          <w:tcPr>
            <w:tcW w:w="178" w:type="dxa"/>
          </w:tcPr>
          <w:p w14:paraId="1AE69160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1A63C993" w14:textId="0EDDCC1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  <w:tab w:val="decimal" w:pos="99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86</w:t>
            </w:r>
          </w:p>
        </w:tc>
        <w:tc>
          <w:tcPr>
            <w:tcW w:w="178" w:type="dxa"/>
          </w:tcPr>
          <w:p w14:paraId="0138BAA3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785CB576" w14:textId="0BFB24B8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660</w:t>
            </w:r>
          </w:p>
        </w:tc>
        <w:tc>
          <w:tcPr>
            <w:tcW w:w="208" w:type="dxa"/>
          </w:tcPr>
          <w:p w14:paraId="17AA5D31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7DC5E069" w14:textId="23C46708" w:rsidR="00CE07AE" w:rsidRPr="00E11762" w:rsidRDefault="00CE07AE" w:rsidP="00CE07AE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1,227</w:t>
            </w:r>
          </w:p>
        </w:tc>
      </w:tr>
      <w:tr w:rsidR="00CE07AE" w:rsidRPr="00E11762" w14:paraId="4BB988D0" w14:textId="77777777" w:rsidTr="00460F81">
        <w:trPr>
          <w:cantSplit/>
        </w:trPr>
        <w:tc>
          <w:tcPr>
            <w:tcW w:w="3510" w:type="dxa"/>
          </w:tcPr>
          <w:p w14:paraId="3068A5E9" w14:textId="4E778334" w:rsidR="00CE07AE" w:rsidRPr="00E11762" w:rsidRDefault="00CE07AE" w:rsidP="00CE07AE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วนา เบลล์ เอ ลักซ์ซูรี่ สมุย</w:t>
            </w:r>
            <w:r w:rsidRPr="00E1176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จำกัด</w:t>
            </w:r>
          </w:p>
        </w:tc>
        <w:tc>
          <w:tcPr>
            <w:tcW w:w="1890" w:type="dxa"/>
          </w:tcPr>
          <w:p w14:paraId="784BB763" w14:textId="77777777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371" w:hanging="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B199D6" w14:textId="0BC758F7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6D677770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9ACA2EA" w14:textId="77777777" w:rsidR="00CE07AE" w:rsidRPr="00E11762" w:rsidRDefault="00CE07AE" w:rsidP="00CE07AE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5DF594" w14:textId="6EF2EB22" w:rsidR="00CE07AE" w:rsidRPr="00E11762" w:rsidRDefault="00CE07AE" w:rsidP="00CE07AE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70A30C33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78336891" w14:textId="77777777" w:rsidR="00CE07AE" w:rsidRPr="00E11762" w:rsidRDefault="00CE07AE" w:rsidP="00CE07AE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A17EDC6" w14:textId="673F6E32" w:rsidR="00CE07AE" w:rsidRPr="00E11762" w:rsidRDefault="00CE07AE" w:rsidP="00CE07AE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4309987A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0773672F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center" w:pos="277"/>
                <w:tab w:val="right" w:pos="457"/>
                <w:tab w:val="decimal" w:pos="547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22B481A" w14:textId="714A2294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3179E7BC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441D83EC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center" w:pos="277"/>
                <w:tab w:val="right" w:pos="457"/>
                <w:tab w:val="decimal" w:pos="547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CBBEC6B" w14:textId="3B5ACDD3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40698589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2596F05F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B34A93E" w14:textId="2A902263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  <w:tab w:val="decimal" w:pos="99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501</w:t>
            </w:r>
          </w:p>
        </w:tc>
        <w:tc>
          <w:tcPr>
            <w:tcW w:w="178" w:type="dxa"/>
          </w:tcPr>
          <w:p w14:paraId="1E4D8C83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7683FA71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0144107" w14:textId="402BB005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  <w:tab w:val="decimal" w:pos="99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501</w:t>
            </w:r>
          </w:p>
        </w:tc>
        <w:tc>
          <w:tcPr>
            <w:tcW w:w="178" w:type="dxa"/>
          </w:tcPr>
          <w:p w14:paraId="440F6F4D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1F32A0DD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F2DBAEF" w14:textId="6705B7BD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1,40</w:t>
            </w:r>
            <w:r w:rsidR="00430AF1"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08" w:type="dxa"/>
          </w:tcPr>
          <w:p w14:paraId="3869341F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70660D6C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  <w:tab w:val="decimal" w:pos="815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701662C" w14:textId="161DDD0D" w:rsidR="00CE07AE" w:rsidRPr="00E11762" w:rsidRDefault="00CE07AE" w:rsidP="00CE07AE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588</w:t>
            </w:r>
          </w:p>
        </w:tc>
      </w:tr>
      <w:tr w:rsidR="00CE07AE" w:rsidRPr="00E11762" w14:paraId="6FBAF64B" w14:textId="77777777" w:rsidTr="00460F81">
        <w:trPr>
          <w:cantSplit/>
          <w:trHeight w:val="77"/>
        </w:trPr>
        <w:tc>
          <w:tcPr>
            <w:tcW w:w="3510" w:type="dxa"/>
          </w:tcPr>
          <w:p w14:paraId="06D7615F" w14:textId="2EC43E4A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โบ๊ทเฮ้าส์ เกาะสมุย จำกัด</w:t>
            </w:r>
          </w:p>
        </w:tc>
        <w:tc>
          <w:tcPr>
            <w:tcW w:w="1890" w:type="dxa"/>
          </w:tcPr>
          <w:p w14:paraId="0FBF2CD7" w14:textId="39966B8F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3427F7D7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7C5BD4BC" w14:textId="5AA91C26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69FD2422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2F6025A9" w14:textId="24A9B76C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1691A129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6BE0506C" w14:textId="1DEE6701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177A37B9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46B86AAE" w14:textId="5DF250C0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2BE17113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02BBB3E8" w14:textId="3410C93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281</w:t>
            </w:r>
          </w:p>
        </w:tc>
        <w:tc>
          <w:tcPr>
            <w:tcW w:w="178" w:type="dxa"/>
          </w:tcPr>
          <w:p w14:paraId="75F18220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4D1A0455" w14:textId="0304194D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281</w:t>
            </w:r>
          </w:p>
        </w:tc>
        <w:tc>
          <w:tcPr>
            <w:tcW w:w="178" w:type="dxa"/>
          </w:tcPr>
          <w:p w14:paraId="7A250146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78AED6CF" w14:textId="3F72D872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905</w:t>
            </w:r>
          </w:p>
        </w:tc>
        <w:tc>
          <w:tcPr>
            <w:tcW w:w="208" w:type="dxa"/>
          </w:tcPr>
          <w:p w14:paraId="6673B11E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7F5EB7B7" w14:textId="69AEBD4D" w:rsidR="00CE07AE" w:rsidRPr="00E11762" w:rsidRDefault="00CE07AE" w:rsidP="00CE07AE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309</w:t>
            </w:r>
          </w:p>
        </w:tc>
      </w:tr>
      <w:tr w:rsidR="00CE07AE" w:rsidRPr="00E11762" w14:paraId="3191D97C" w14:textId="77777777" w:rsidTr="00460F81">
        <w:trPr>
          <w:cantSplit/>
        </w:trPr>
        <w:tc>
          <w:tcPr>
            <w:tcW w:w="3510" w:type="dxa"/>
          </w:tcPr>
          <w:p w14:paraId="72877D2D" w14:textId="10430DF2" w:rsidR="00CE07AE" w:rsidRPr="00E11762" w:rsidRDefault="00CE07AE" w:rsidP="00CE07AE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ทีซีซี โฮเทล เชียงใหม่ จำกัด</w:t>
            </w:r>
          </w:p>
        </w:tc>
        <w:tc>
          <w:tcPr>
            <w:tcW w:w="1890" w:type="dxa"/>
          </w:tcPr>
          <w:p w14:paraId="52DA10C5" w14:textId="5FD91763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12C2454A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270" w:right="-79" w:hanging="27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41E8D4B1" w14:textId="4273FD8F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1C34559B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1EC4E3D7" w14:textId="1CA22279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0265825B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0B4688F8" w14:textId="19BC544E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2C015682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4A607D7A" w14:textId="7BE9B040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72BA8E1E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79EB007E" w14:textId="6C22D62A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342</w:t>
            </w:r>
          </w:p>
        </w:tc>
        <w:tc>
          <w:tcPr>
            <w:tcW w:w="178" w:type="dxa"/>
          </w:tcPr>
          <w:p w14:paraId="477EDBAF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68BE906E" w14:textId="14C38669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342</w:t>
            </w:r>
          </w:p>
        </w:tc>
        <w:tc>
          <w:tcPr>
            <w:tcW w:w="178" w:type="dxa"/>
          </w:tcPr>
          <w:p w14:paraId="71B7AD37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2E7D0E58" w14:textId="7AB1F918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89</w:t>
            </w:r>
            <w:r w:rsidR="00430AF1"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08" w:type="dxa"/>
          </w:tcPr>
          <w:p w14:paraId="0E9C0716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12C8848D" w14:textId="11109241" w:rsidR="00CE07AE" w:rsidRPr="00E11762" w:rsidRDefault="00CE07AE" w:rsidP="00CE07AE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376</w:t>
            </w:r>
          </w:p>
        </w:tc>
      </w:tr>
      <w:tr w:rsidR="00CE07AE" w:rsidRPr="00E11762" w14:paraId="2A249B2C" w14:textId="77777777" w:rsidTr="00460F81">
        <w:trPr>
          <w:cantSplit/>
        </w:trPr>
        <w:tc>
          <w:tcPr>
            <w:tcW w:w="3510" w:type="dxa"/>
          </w:tcPr>
          <w:p w14:paraId="43512FBB" w14:textId="6FBE036B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เดอะ เมโทรโพล ภูเก็ต </w:t>
            </w:r>
            <w:r w:rsidRPr="00E1176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1CA0EFEE" w14:textId="67960FBD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65212C84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B5A07D" w14:textId="659B767F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06DAC1C4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11483454" w14:textId="181DD1AA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1A0C2FDE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609517B6" w14:textId="4B0123F9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52BB8692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7F2666A0" w14:textId="05CDF0A9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7F3C1549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3F0999D1" w14:textId="489637C5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5</w:t>
            </w: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6E5EA9FC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40AC1831" w14:textId="45E65922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5</w:t>
            </w: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2528DC28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2B92A188" w14:textId="5F9A250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430AF1"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08" w:type="dxa"/>
          </w:tcPr>
          <w:p w14:paraId="334B9E52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7705874D" w14:textId="57DDE69C" w:rsidR="00CE07AE" w:rsidRPr="00E11762" w:rsidRDefault="00CE07AE" w:rsidP="00CE07AE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</w:tr>
      <w:tr w:rsidR="00CE07AE" w:rsidRPr="00E11762" w14:paraId="0E0C8776" w14:textId="77777777" w:rsidTr="00460F81">
        <w:trPr>
          <w:cantSplit/>
        </w:trPr>
        <w:tc>
          <w:tcPr>
            <w:tcW w:w="3510" w:type="dxa"/>
          </w:tcPr>
          <w:p w14:paraId="027A8C98" w14:textId="30F63BA7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เดอะ เมโทรโพล ภูเก็ต </w:t>
            </w:r>
            <w:r w:rsidRPr="00E1176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327055F2" w14:textId="715B4863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1A9DFDA2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A17FCBB" w14:textId="55F4EC2F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45475359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5C5546C3" w14:textId="3015A868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4E8880FA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65C8E45D" w14:textId="49EA75BF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66EDB30D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47FAEFCF" w14:textId="42B403AB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00CEBC3C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1617E9B8" w14:textId="0EFD8473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5</w:t>
            </w: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2E6DF9DC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4C172CDF" w14:textId="2ECEF4A3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5</w:t>
            </w: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30215532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09CE29CC" w14:textId="39ABD2A6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430AF1"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08" w:type="dxa"/>
          </w:tcPr>
          <w:p w14:paraId="4526274A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63BE13DA" w14:textId="45CFAE84" w:rsidR="00CE07AE" w:rsidRPr="00E11762" w:rsidRDefault="00CE07AE" w:rsidP="00CE07AE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</w:tr>
      <w:tr w:rsidR="00CE07AE" w:rsidRPr="00E11762" w14:paraId="3502808F" w14:textId="77777777" w:rsidTr="00460F81">
        <w:trPr>
          <w:cantSplit/>
        </w:trPr>
        <w:tc>
          <w:tcPr>
            <w:tcW w:w="3510" w:type="dxa"/>
          </w:tcPr>
          <w:p w14:paraId="11B5779C" w14:textId="548BE848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ทีซีซี อินเตอร์ลิงค์</w:t>
            </w:r>
            <w:r w:rsidRPr="00E1176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890" w:type="dxa"/>
          </w:tcPr>
          <w:p w14:paraId="79BA68EB" w14:textId="165AEE8C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7F5809FC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840A3F" w14:textId="397E22EA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3789FCE9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43B85162" w14:textId="370E2B5F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1116F52C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38C840EC" w14:textId="35A2B67A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756F7074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4F3A005C" w14:textId="3E3F2D6D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7F2CAAC0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6F9F8614" w14:textId="18BE96E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55E790B2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2FA6D801" w14:textId="62AFC966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2EB961F3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18EF7AFA" w14:textId="72AB6CBB" w:rsidR="00CE07AE" w:rsidRPr="00E11762" w:rsidRDefault="00CE07AE" w:rsidP="00B25DD7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364D782D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55082865" w14:textId="4268E451" w:rsidR="00CE07AE" w:rsidRPr="00E11762" w:rsidRDefault="00CE07AE" w:rsidP="00CE07AE">
            <w:pPr>
              <w:pStyle w:val="acctfourfigures"/>
              <w:tabs>
                <w:tab w:val="clear" w:pos="765"/>
                <w:tab w:val="decimal" w:pos="635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CE07AE" w:rsidRPr="00E11762" w14:paraId="26821F7D" w14:textId="77777777" w:rsidTr="00460F81">
        <w:trPr>
          <w:cantSplit/>
        </w:trPr>
        <w:tc>
          <w:tcPr>
            <w:tcW w:w="3510" w:type="dxa"/>
          </w:tcPr>
          <w:p w14:paraId="3C0ACDEF" w14:textId="3DE50D87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อาคารสำนักงาน </w:t>
            </w:r>
            <w:r w:rsidRPr="00E11762">
              <w:rPr>
                <w:rFonts w:asciiTheme="majorBidi" w:hAnsiTheme="majorBidi" w:cstheme="majorBidi"/>
                <w:sz w:val="26"/>
                <w:szCs w:val="26"/>
              </w:rPr>
              <w:t>208 - 1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058B1774" w14:textId="1744C112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40F7783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68A32D" w14:textId="43AF9EE3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6948ACDE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241CB158" w14:textId="436F5204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7BCC37A2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647F4AAB" w14:textId="20AA3E58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0260760A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499D1109" w14:textId="3E26761C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29A350FA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796654F8" w14:textId="648DD63A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112</w:t>
            </w:r>
          </w:p>
        </w:tc>
        <w:tc>
          <w:tcPr>
            <w:tcW w:w="178" w:type="dxa"/>
          </w:tcPr>
          <w:p w14:paraId="65D6993D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74C1AFC5" w14:textId="306068E8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112</w:t>
            </w:r>
          </w:p>
        </w:tc>
        <w:tc>
          <w:tcPr>
            <w:tcW w:w="178" w:type="dxa"/>
          </w:tcPr>
          <w:p w14:paraId="45810703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01F6CE0B" w14:textId="3AE2B4A5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8834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320</w:t>
            </w:r>
          </w:p>
        </w:tc>
        <w:tc>
          <w:tcPr>
            <w:tcW w:w="208" w:type="dxa"/>
          </w:tcPr>
          <w:p w14:paraId="744B2833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0252332E" w14:textId="58AA37E9" w:rsidR="00CE07AE" w:rsidRPr="00E11762" w:rsidRDefault="00CE07AE" w:rsidP="00CE07AE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1,553</w:t>
            </w:r>
          </w:p>
        </w:tc>
      </w:tr>
      <w:tr w:rsidR="00CE07AE" w:rsidRPr="00E11762" w14:paraId="6749D4DB" w14:textId="77777777" w:rsidTr="00460F81">
        <w:trPr>
          <w:cantSplit/>
        </w:trPr>
        <w:tc>
          <w:tcPr>
            <w:tcW w:w="3510" w:type="dxa"/>
          </w:tcPr>
          <w:p w14:paraId="68FEC598" w14:textId="7DA54D17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อาคารสำนักงาน </w:t>
            </w:r>
            <w:r w:rsidRPr="00E11762">
              <w:rPr>
                <w:rFonts w:asciiTheme="majorBidi" w:hAnsiTheme="majorBidi" w:cstheme="majorBidi"/>
                <w:sz w:val="26"/>
                <w:szCs w:val="26"/>
              </w:rPr>
              <w:t>208 - 2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10EF3821" w14:textId="498B7021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44910A5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2106ECC" w14:textId="055976BC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0B774E52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7B045AD4" w14:textId="542CCE7B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711D7C4F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1336E84D" w14:textId="55FA29C3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3C7A805B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429AE73E" w14:textId="7920F8F3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4BA61A9A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3E57610F" w14:textId="00FB7DB0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112</w:t>
            </w:r>
          </w:p>
        </w:tc>
        <w:tc>
          <w:tcPr>
            <w:tcW w:w="178" w:type="dxa"/>
          </w:tcPr>
          <w:p w14:paraId="3933517E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00CA2ED6" w14:textId="4B1182B5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112</w:t>
            </w:r>
          </w:p>
        </w:tc>
        <w:tc>
          <w:tcPr>
            <w:tcW w:w="178" w:type="dxa"/>
          </w:tcPr>
          <w:p w14:paraId="677375F9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5381AE12" w14:textId="1575E36A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1,320</w:t>
            </w:r>
          </w:p>
        </w:tc>
        <w:tc>
          <w:tcPr>
            <w:tcW w:w="208" w:type="dxa"/>
          </w:tcPr>
          <w:p w14:paraId="30FFBAF6" w14:textId="17E1CEFD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5DB441B6" w14:textId="1FC1EB74" w:rsidR="00CE07AE" w:rsidRPr="00E11762" w:rsidRDefault="00CE07AE" w:rsidP="00CE07AE">
            <w:pPr>
              <w:pStyle w:val="acctfourfigures"/>
              <w:tabs>
                <w:tab w:val="clear" w:pos="765"/>
                <w:tab w:val="decimal" w:pos="275"/>
                <w:tab w:val="center" w:pos="329"/>
                <w:tab w:val="right" w:pos="545"/>
              </w:tabs>
              <w:spacing w:line="216" w:lineRule="auto"/>
              <w:ind w:left="-79" w:right="10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1,553</w:t>
            </w:r>
          </w:p>
        </w:tc>
      </w:tr>
      <w:tr w:rsidR="00CE07AE" w:rsidRPr="00E11762" w14:paraId="6986B665" w14:textId="77777777" w:rsidTr="00460F81">
        <w:trPr>
          <w:cantSplit/>
        </w:trPr>
        <w:tc>
          <w:tcPr>
            <w:tcW w:w="3510" w:type="dxa"/>
          </w:tcPr>
          <w:p w14:paraId="1677CB6C" w14:textId="79D03550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 xml:space="preserve">บริษัท ทรัพย์ อาคารเอ็มไพร์ทาวเวอร์ </w:t>
            </w:r>
            <w:r w:rsidRPr="00E1176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0CC3BD5D" w14:textId="439A4861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C444511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21A846D" w14:textId="10D79712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7E572EF9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71B1FD84" w14:textId="39CB3B3F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5457A2EB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4111F5DA" w14:textId="44ACB215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691175EC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5DE5D4BF" w14:textId="3038B36F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551F8072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348F862F" w14:textId="0A488112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147</w:t>
            </w:r>
          </w:p>
        </w:tc>
        <w:tc>
          <w:tcPr>
            <w:tcW w:w="178" w:type="dxa"/>
          </w:tcPr>
          <w:p w14:paraId="011B7AB7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163F7674" w14:textId="1A8C378E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147</w:t>
            </w:r>
          </w:p>
        </w:tc>
        <w:tc>
          <w:tcPr>
            <w:tcW w:w="178" w:type="dxa"/>
          </w:tcPr>
          <w:p w14:paraId="1BB00DEB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4C12C42E" w14:textId="71F2D00D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1,943</w:t>
            </w:r>
          </w:p>
        </w:tc>
        <w:tc>
          <w:tcPr>
            <w:tcW w:w="208" w:type="dxa"/>
          </w:tcPr>
          <w:p w14:paraId="06FCE5B4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2F04E30A" w14:textId="5DD361D5" w:rsidR="00CE07AE" w:rsidRPr="00E11762" w:rsidRDefault="00CE07AE" w:rsidP="00CE07AE">
            <w:pPr>
              <w:pStyle w:val="acctfourfigures"/>
              <w:tabs>
                <w:tab w:val="clear" w:pos="765"/>
                <w:tab w:val="decimal" w:pos="275"/>
                <w:tab w:val="center" w:pos="329"/>
                <w:tab w:val="right" w:pos="545"/>
              </w:tabs>
              <w:spacing w:line="216" w:lineRule="auto"/>
              <w:ind w:left="-79" w:right="10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2,274</w:t>
            </w:r>
          </w:p>
        </w:tc>
      </w:tr>
      <w:tr w:rsidR="00CE07AE" w:rsidRPr="00E11762" w14:paraId="54CEF83D" w14:textId="77777777" w:rsidTr="00460F81">
        <w:trPr>
          <w:cantSplit/>
        </w:trPr>
        <w:tc>
          <w:tcPr>
            <w:tcW w:w="3510" w:type="dxa"/>
          </w:tcPr>
          <w:p w14:paraId="701030A2" w14:textId="103BF5EA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อาคารเอ็มไพร์ทาวเวอร์ </w:t>
            </w:r>
            <w:r w:rsidRPr="00E1176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38269EEE" w14:textId="6755D5BE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3CABCF7A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6434BF2" w14:textId="62F5BBA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7EC54778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7153CE83" w14:textId="082CE983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3726649D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56EE9999" w14:textId="3E06F306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1A877620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59CB608C" w14:textId="2BA5FC01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6A43BA2A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4349DF42" w14:textId="19C18F80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147</w:t>
            </w:r>
          </w:p>
        </w:tc>
        <w:tc>
          <w:tcPr>
            <w:tcW w:w="178" w:type="dxa"/>
          </w:tcPr>
          <w:p w14:paraId="0406C670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12F779E7" w14:textId="31AAF2E0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147</w:t>
            </w:r>
          </w:p>
        </w:tc>
        <w:tc>
          <w:tcPr>
            <w:tcW w:w="178" w:type="dxa"/>
          </w:tcPr>
          <w:p w14:paraId="3B0C43C6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6090C6E3" w14:textId="12DF2E80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1,943</w:t>
            </w:r>
          </w:p>
        </w:tc>
        <w:tc>
          <w:tcPr>
            <w:tcW w:w="208" w:type="dxa"/>
          </w:tcPr>
          <w:p w14:paraId="2D2AE901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62398C79" w14:textId="3A5E56AB" w:rsidR="00CE07AE" w:rsidRPr="00E11762" w:rsidRDefault="00CE07AE" w:rsidP="00CE07AE">
            <w:pPr>
              <w:pStyle w:val="acctfourfigures"/>
              <w:tabs>
                <w:tab w:val="clear" w:pos="765"/>
                <w:tab w:val="decimal" w:pos="275"/>
                <w:tab w:val="center" w:pos="329"/>
                <w:tab w:val="right" w:pos="545"/>
              </w:tabs>
              <w:spacing w:line="216" w:lineRule="auto"/>
              <w:ind w:left="-79" w:right="10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2,274</w:t>
            </w:r>
          </w:p>
        </w:tc>
      </w:tr>
      <w:tr w:rsidR="00CE07AE" w:rsidRPr="00E11762" w14:paraId="0A1B8C8E" w14:textId="77777777" w:rsidTr="00460F81">
        <w:trPr>
          <w:cantSplit/>
        </w:trPr>
        <w:tc>
          <w:tcPr>
            <w:tcW w:w="3510" w:type="dxa"/>
          </w:tcPr>
          <w:p w14:paraId="5C5464B3" w14:textId="148F8D85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อาคารเอ็มไพร์ทาวเวอร์ </w:t>
            </w:r>
            <w:r w:rsidRPr="00E1176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2CA80C08" w14:textId="6234EDAC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5E2630D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18FEC2E4" w14:textId="238ECED4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00875E27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6433AFEB" w14:textId="38A171B5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2DF0BB97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07596068" w14:textId="24940CAA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0AD43360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09C3A931" w14:textId="5EB69C6A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323E82EF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2331E544" w14:textId="1E9B735D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147</w:t>
            </w:r>
          </w:p>
        </w:tc>
        <w:tc>
          <w:tcPr>
            <w:tcW w:w="178" w:type="dxa"/>
          </w:tcPr>
          <w:p w14:paraId="4C351E65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2CDBE77A" w14:textId="4CA57CFE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147</w:t>
            </w:r>
          </w:p>
        </w:tc>
        <w:tc>
          <w:tcPr>
            <w:tcW w:w="178" w:type="dxa"/>
          </w:tcPr>
          <w:p w14:paraId="0B4C048C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7E571E6F" w14:textId="1A58383E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1,943</w:t>
            </w:r>
          </w:p>
        </w:tc>
        <w:tc>
          <w:tcPr>
            <w:tcW w:w="208" w:type="dxa"/>
          </w:tcPr>
          <w:p w14:paraId="6F3795A3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42747E3C" w14:textId="514F6E6F" w:rsidR="00CE07AE" w:rsidRPr="00E11762" w:rsidRDefault="00CE07AE" w:rsidP="00CE07AE">
            <w:pPr>
              <w:pStyle w:val="acctfourfigures"/>
              <w:tabs>
                <w:tab w:val="clear" w:pos="765"/>
                <w:tab w:val="decimal" w:pos="275"/>
                <w:tab w:val="center" w:pos="329"/>
                <w:tab w:val="right" w:pos="545"/>
              </w:tabs>
              <w:spacing w:line="216" w:lineRule="auto"/>
              <w:ind w:left="-79" w:right="10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2,274</w:t>
            </w:r>
          </w:p>
        </w:tc>
      </w:tr>
      <w:tr w:rsidR="00CE07AE" w:rsidRPr="00E11762" w14:paraId="381A3013" w14:textId="77777777" w:rsidTr="00460F81">
        <w:trPr>
          <w:cantSplit/>
        </w:trPr>
        <w:tc>
          <w:tcPr>
            <w:tcW w:w="3510" w:type="dxa"/>
          </w:tcPr>
          <w:p w14:paraId="5DEBE55F" w14:textId="74D5B19E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อาคารเอ็มไพร์ทาวเวอร์ </w:t>
            </w:r>
            <w:r w:rsidRPr="00E1176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3DCB59C9" w14:textId="450BEF5D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3D40398E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63ECC5A4" w14:textId="75EA8B1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0D67023E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43CDB9F3" w14:textId="41E6D60F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4663664F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6E58C607" w14:textId="4FAEDC15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5EB1F8DF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6CA56670" w14:textId="023DFB48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2057D851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65125831" w14:textId="1EDDB0FB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147</w:t>
            </w:r>
          </w:p>
        </w:tc>
        <w:tc>
          <w:tcPr>
            <w:tcW w:w="178" w:type="dxa"/>
          </w:tcPr>
          <w:p w14:paraId="0BCE358F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00E955B1" w14:textId="39DB4D0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147</w:t>
            </w:r>
          </w:p>
        </w:tc>
        <w:tc>
          <w:tcPr>
            <w:tcW w:w="178" w:type="dxa"/>
          </w:tcPr>
          <w:p w14:paraId="12891742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304DFC0C" w14:textId="520BC51F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1,943</w:t>
            </w:r>
          </w:p>
        </w:tc>
        <w:tc>
          <w:tcPr>
            <w:tcW w:w="208" w:type="dxa"/>
          </w:tcPr>
          <w:p w14:paraId="3ACB18C3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1C81BC1C" w14:textId="66735C82" w:rsidR="00CE07AE" w:rsidRPr="00E11762" w:rsidRDefault="00CE07AE" w:rsidP="00CE07AE">
            <w:pPr>
              <w:pStyle w:val="acctfourfigures"/>
              <w:tabs>
                <w:tab w:val="clear" w:pos="765"/>
                <w:tab w:val="decimal" w:pos="275"/>
                <w:tab w:val="center" w:pos="329"/>
                <w:tab w:val="right" w:pos="545"/>
              </w:tabs>
              <w:spacing w:line="216" w:lineRule="auto"/>
              <w:ind w:left="-79" w:right="10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2,274</w:t>
            </w:r>
          </w:p>
        </w:tc>
      </w:tr>
      <w:tr w:rsidR="00CE07AE" w:rsidRPr="00E11762" w14:paraId="236C3DF1" w14:textId="77777777" w:rsidTr="00460F81">
        <w:trPr>
          <w:cantSplit/>
        </w:trPr>
        <w:tc>
          <w:tcPr>
            <w:tcW w:w="3510" w:type="dxa"/>
          </w:tcPr>
          <w:p w14:paraId="4EF9C7E9" w14:textId="37F93941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อาคารอินเตอร์ลิ</w:t>
            </w:r>
            <w:r w:rsidR="005C50E3">
              <w:rPr>
                <w:rFonts w:asciiTheme="majorBidi" w:hAnsiTheme="majorBidi" w:cstheme="majorBidi" w:hint="cs"/>
                <w:sz w:val="26"/>
                <w:szCs w:val="26"/>
                <w:cs/>
              </w:rPr>
              <w:t>้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งค์ บางนา จำกัด</w:t>
            </w:r>
          </w:p>
        </w:tc>
        <w:tc>
          <w:tcPr>
            <w:tcW w:w="1890" w:type="dxa"/>
          </w:tcPr>
          <w:p w14:paraId="5F771EFE" w14:textId="7BB8C21B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77ECDEF2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531E099" w14:textId="79FB7393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758242FE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2150FC51" w14:textId="3E8DD2A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3AEC7496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1C416B12" w14:textId="61D71B12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14B55D72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0CCE91F8" w14:textId="1436698B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6BC2895E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211CD6C8" w14:textId="067BB179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122</w:t>
            </w:r>
          </w:p>
        </w:tc>
        <w:tc>
          <w:tcPr>
            <w:tcW w:w="178" w:type="dxa"/>
          </w:tcPr>
          <w:p w14:paraId="6A688567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46D2BCF3" w14:textId="5254165E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122</w:t>
            </w:r>
          </w:p>
        </w:tc>
        <w:tc>
          <w:tcPr>
            <w:tcW w:w="178" w:type="dxa"/>
          </w:tcPr>
          <w:p w14:paraId="1DA78BC6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3FA9E812" w14:textId="23ABFC50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1,515</w:t>
            </w:r>
          </w:p>
        </w:tc>
        <w:tc>
          <w:tcPr>
            <w:tcW w:w="208" w:type="dxa"/>
          </w:tcPr>
          <w:p w14:paraId="7438DCC4" w14:textId="77777777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447A506D" w14:textId="0646C8AC" w:rsidR="00CE07AE" w:rsidRPr="00E11762" w:rsidRDefault="00CE07AE" w:rsidP="00CE07AE">
            <w:pPr>
              <w:pStyle w:val="acctfourfigures"/>
              <w:tabs>
                <w:tab w:val="clear" w:pos="765"/>
                <w:tab w:val="decimal" w:pos="275"/>
                <w:tab w:val="center" w:pos="329"/>
                <w:tab w:val="right" w:pos="545"/>
              </w:tabs>
              <w:spacing w:line="216" w:lineRule="auto"/>
              <w:ind w:left="-79" w:right="10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1,789</w:t>
            </w:r>
          </w:p>
        </w:tc>
      </w:tr>
      <w:tr w:rsidR="00CE07AE" w:rsidRPr="00E11762" w14:paraId="3308F2B8" w14:textId="77777777" w:rsidTr="00460F81">
        <w:trPr>
          <w:cantSplit/>
        </w:trPr>
        <w:tc>
          <w:tcPr>
            <w:tcW w:w="3510" w:type="dxa"/>
          </w:tcPr>
          <w:p w14:paraId="0A90FFF3" w14:textId="38BE1526" w:rsidR="00CE07AE" w:rsidRPr="00E11762" w:rsidRDefault="00CE07AE" w:rsidP="00CE07AE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เอเชียทีค โฮเทล จำกัด</w:t>
            </w:r>
            <w:r w:rsidRPr="00E1176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14:paraId="77B7C5FF" w14:textId="2F372F20" w:rsidR="00CE07AE" w:rsidRPr="00E11762" w:rsidRDefault="00CE07AE" w:rsidP="00CE07AE">
            <w:pPr>
              <w:tabs>
                <w:tab w:val="clear" w:pos="227"/>
                <w:tab w:val="clear" w:pos="454"/>
              </w:tabs>
              <w:spacing w:line="216" w:lineRule="auto"/>
              <w:ind w:left="106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  <w:vAlign w:val="bottom"/>
          </w:tcPr>
          <w:p w14:paraId="6033B4BB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371" w:right="-79" w:hanging="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3AA955C2" w14:textId="51460E0E" w:rsidR="00CE07AE" w:rsidRPr="00E11762" w:rsidRDefault="00CE07AE" w:rsidP="00CE07AE">
            <w:pPr>
              <w:spacing w:line="216" w:lineRule="auto"/>
              <w:ind w:left="371" w:hanging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  <w:vAlign w:val="bottom"/>
          </w:tcPr>
          <w:p w14:paraId="0D4BB591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371" w:right="-79" w:hanging="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2C813718" w14:textId="01A2BC4C" w:rsidR="00CE07AE" w:rsidRPr="00E11762" w:rsidRDefault="00CE07AE" w:rsidP="00CE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58"/>
              </w:tabs>
              <w:spacing w:line="216" w:lineRule="auto"/>
              <w:ind w:left="448" w:right="-441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  <w:vAlign w:val="bottom"/>
          </w:tcPr>
          <w:p w14:paraId="742B6F21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371" w:right="-79" w:hanging="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415335E8" w14:textId="5B1E60D6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371" w:hanging="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  <w:vAlign w:val="bottom"/>
          </w:tcPr>
          <w:p w14:paraId="3047D4EE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371" w:right="-79" w:hanging="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  <w:vAlign w:val="bottom"/>
          </w:tcPr>
          <w:p w14:paraId="4EC08B85" w14:textId="3775D88C" w:rsidR="00CE07AE" w:rsidRPr="00E11762" w:rsidRDefault="00CE07AE" w:rsidP="00CE07A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371" w:hanging="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  <w:vAlign w:val="bottom"/>
          </w:tcPr>
          <w:p w14:paraId="4BB55E15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371" w:right="-79" w:hanging="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07E733A2" w14:textId="3F0139E4" w:rsidR="00CE07AE" w:rsidRPr="00E11762" w:rsidRDefault="00CE07AE" w:rsidP="00CE07AE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</w:t>
            </w:r>
          </w:p>
        </w:tc>
        <w:tc>
          <w:tcPr>
            <w:tcW w:w="178" w:type="dxa"/>
            <w:vAlign w:val="bottom"/>
          </w:tcPr>
          <w:p w14:paraId="4BB485D3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371" w:right="-79" w:hanging="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  <w:vAlign w:val="bottom"/>
          </w:tcPr>
          <w:p w14:paraId="677EBD6D" w14:textId="2D16C129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371" w:right="15" w:hanging="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</w:t>
            </w:r>
          </w:p>
        </w:tc>
        <w:tc>
          <w:tcPr>
            <w:tcW w:w="178" w:type="dxa"/>
          </w:tcPr>
          <w:p w14:paraId="0435ED45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23DC2E69" w14:textId="3F45C4D8" w:rsidR="00CE07AE" w:rsidRPr="00E11762" w:rsidRDefault="009D3F76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197" w:hanging="72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50ED2A6A" w14:textId="77777777" w:rsidR="00CE07AE" w:rsidRPr="00E11762" w:rsidRDefault="00CE07AE" w:rsidP="00CE07A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35810E28" w14:textId="1728975A" w:rsidR="00CE07AE" w:rsidRPr="00E11762" w:rsidRDefault="00CE07AE" w:rsidP="00CE07AE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283" w:hanging="72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62214" w:rsidRPr="00E11762" w14:paraId="7031EF39" w14:textId="77777777" w:rsidTr="00460F81">
        <w:trPr>
          <w:cantSplit/>
        </w:trPr>
        <w:tc>
          <w:tcPr>
            <w:tcW w:w="3510" w:type="dxa"/>
          </w:tcPr>
          <w:p w14:paraId="3FFD324F" w14:textId="1F2738D8" w:rsidR="00362214" w:rsidRPr="00E11762" w:rsidRDefault="00362214" w:rsidP="00362214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บริษัท พัทยา รีสอร์ท แอสเสท จำกัด </w:t>
            </w:r>
          </w:p>
        </w:tc>
        <w:tc>
          <w:tcPr>
            <w:tcW w:w="1890" w:type="dxa"/>
            <w:vAlign w:val="bottom"/>
          </w:tcPr>
          <w:p w14:paraId="6F7FCE8C" w14:textId="3EBC666C" w:rsidR="00362214" w:rsidRPr="00E11762" w:rsidRDefault="00362214" w:rsidP="00362214">
            <w:pPr>
              <w:tabs>
                <w:tab w:val="clear" w:pos="227"/>
                <w:tab w:val="clear" w:pos="454"/>
              </w:tabs>
              <w:spacing w:line="216" w:lineRule="auto"/>
              <w:ind w:left="106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  <w:vAlign w:val="bottom"/>
          </w:tcPr>
          <w:p w14:paraId="1523C680" w14:textId="77777777" w:rsidR="00362214" w:rsidRPr="00E11762" w:rsidRDefault="00362214" w:rsidP="00362214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371" w:right="-79" w:hanging="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882D6DF" w14:textId="5CB220AA" w:rsidR="00362214" w:rsidRPr="00E11762" w:rsidRDefault="00362214" w:rsidP="00362214">
            <w:pPr>
              <w:spacing w:line="216" w:lineRule="auto"/>
              <w:ind w:left="371" w:hanging="7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3" w:type="dxa"/>
            <w:vAlign w:val="bottom"/>
          </w:tcPr>
          <w:p w14:paraId="6E79EF97" w14:textId="77777777" w:rsidR="00362214" w:rsidRPr="00E11762" w:rsidRDefault="00362214" w:rsidP="00362214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371" w:right="-79" w:hanging="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56E9781A" w14:textId="389BF505" w:rsidR="00362214" w:rsidRPr="00E11762" w:rsidRDefault="00362214" w:rsidP="00362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58"/>
              </w:tabs>
              <w:spacing w:line="216" w:lineRule="auto"/>
              <w:ind w:left="448" w:right="-44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4" w:type="dxa"/>
            <w:vAlign w:val="bottom"/>
          </w:tcPr>
          <w:p w14:paraId="55B16E36" w14:textId="77777777" w:rsidR="00362214" w:rsidRPr="00E11762" w:rsidRDefault="00362214" w:rsidP="00362214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371" w:right="-79" w:hanging="7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12DDF59F" w14:textId="5213A3CC" w:rsidR="00362214" w:rsidRPr="00E11762" w:rsidRDefault="00362214" w:rsidP="00362214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371" w:hanging="7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  <w:vAlign w:val="bottom"/>
          </w:tcPr>
          <w:p w14:paraId="68248CBB" w14:textId="77777777" w:rsidR="00362214" w:rsidRPr="00E11762" w:rsidRDefault="00362214" w:rsidP="00362214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371" w:right="-79" w:hanging="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  <w:vAlign w:val="bottom"/>
          </w:tcPr>
          <w:p w14:paraId="5D37D612" w14:textId="567FA0ED" w:rsidR="00362214" w:rsidRPr="00E11762" w:rsidRDefault="00362214" w:rsidP="00362214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371" w:hanging="7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  <w:vAlign w:val="bottom"/>
          </w:tcPr>
          <w:p w14:paraId="421C5F35" w14:textId="77777777" w:rsidR="00362214" w:rsidRPr="00E11762" w:rsidRDefault="00362214" w:rsidP="00362214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371" w:right="-79" w:hanging="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557D58F5" w14:textId="794D7970" w:rsidR="00362214" w:rsidRPr="00E11762" w:rsidRDefault="00362214" w:rsidP="00362214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21</w:t>
            </w:r>
          </w:p>
        </w:tc>
        <w:tc>
          <w:tcPr>
            <w:tcW w:w="178" w:type="dxa"/>
            <w:vAlign w:val="bottom"/>
          </w:tcPr>
          <w:p w14:paraId="44CA8DA3" w14:textId="77777777" w:rsidR="00362214" w:rsidRPr="00E11762" w:rsidRDefault="00362214" w:rsidP="00362214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371" w:right="-79" w:hanging="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  <w:vAlign w:val="bottom"/>
          </w:tcPr>
          <w:p w14:paraId="29A88FDE" w14:textId="2C38B99F" w:rsidR="00362214" w:rsidRPr="00E11762" w:rsidRDefault="00362214" w:rsidP="00362214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371" w:right="15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21</w:t>
            </w:r>
          </w:p>
        </w:tc>
        <w:tc>
          <w:tcPr>
            <w:tcW w:w="178" w:type="dxa"/>
          </w:tcPr>
          <w:p w14:paraId="42A3EF78" w14:textId="77777777" w:rsidR="00362214" w:rsidRPr="00E11762" w:rsidRDefault="00362214" w:rsidP="00362214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2626B4CC" w14:textId="1735CD06" w:rsidR="00362214" w:rsidRPr="00366671" w:rsidRDefault="00362214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197" w:hanging="72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66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35F2C6A9" w14:textId="77777777" w:rsidR="00362214" w:rsidRPr="00E11762" w:rsidRDefault="00362214" w:rsidP="00362214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3DBBFEFC" w14:textId="060724DE" w:rsidR="00362214" w:rsidRPr="00E11762" w:rsidRDefault="00362214" w:rsidP="00362214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283" w:hanging="72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62214" w:rsidRPr="00E11762" w14:paraId="431AC561" w14:textId="77777777" w:rsidTr="00460F81">
        <w:trPr>
          <w:cantSplit/>
        </w:trPr>
        <w:tc>
          <w:tcPr>
            <w:tcW w:w="3510" w:type="dxa"/>
          </w:tcPr>
          <w:p w14:paraId="16179F2C" w14:textId="77777777" w:rsidR="00301E83" w:rsidRPr="003D0863" w:rsidRDefault="00362214" w:rsidP="00362214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ทีซีซีซีแอล อันดามัน รีสอร์ท จำกัด</w:t>
            </w:r>
            <w:r w:rsidR="00301E83"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  <w:p w14:paraId="441C97BC" w14:textId="6B1B6C53" w:rsidR="00362214" w:rsidRPr="003D0863" w:rsidRDefault="00301E83" w:rsidP="003D0863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firstLine="84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3D086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ควบรวมบริษัท</w:t>
            </w: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90" w:type="dxa"/>
          </w:tcPr>
          <w:p w14:paraId="2BCF14A1" w14:textId="77777777" w:rsidR="00B635ED" w:rsidRDefault="00B635ED" w:rsidP="00362214">
            <w:pPr>
              <w:tabs>
                <w:tab w:val="clear" w:pos="227"/>
                <w:tab w:val="clear" w:pos="454"/>
              </w:tabs>
              <w:spacing w:line="216" w:lineRule="auto"/>
              <w:ind w:left="106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17F5ED6D" w14:textId="1A07798F" w:rsidR="00362214" w:rsidRPr="003D0863" w:rsidRDefault="00694B4A" w:rsidP="00362214">
            <w:pPr>
              <w:tabs>
                <w:tab w:val="clear" w:pos="227"/>
                <w:tab w:val="clear" w:pos="454"/>
              </w:tabs>
              <w:spacing w:line="216" w:lineRule="auto"/>
              <w:ind w:left="106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D086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สิ้นสภาพ</w:t>
            </w:r>
          </w:p>
        </w:tc>
        <w:tc>
          <w:tcPr>
            <w:tcW w:w="180" w:type="dxa"/>
          </w:tcPr>
          <w:p w14:paraId="50A2382D" w14:textId="77777777" w:rsidR="00362214" w:rsidRPr="003D0863" w:rsidRDefault="00362214" w:rsidP="00362214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371" w:right="-79" w:hanging="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338576B8" w14:textId="77777777" w:rsidR="008D38BD" w:rsidRPr="003D0863" w:rsidRDefault="008D38BD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370" w:hanging="7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  <w:p w14:paraId="7A51FE6B" w14:textId="71F733A7" w:rsidR="00362214" w:rsidRPr="003D0863" w:rsidRDefault="00362214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370" w:hanging="7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369A5A8A" w14:textId="77777777" w:rsidR="00362214" w:rsidRPr="003D0863" w:rsidRDefault="00362214" w:rsidP="00362214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371" w:right="-79" w:hanging="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102F4790" w14:textId="77777777" w:rsidR="008D38BD" w:rsidRPr="003D0863" w:rsidRDefault="008D38BD" w:rsidP="00362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58"/>
              </w:tabs>
              <w:spacing w:line="216" w:lineRule="auto"/>
              <w:ind w:left="448" w:right="-44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5A9029C9" w14:textId="3EFD22DD" w:rsidR="00362214" w:rsidRPr="003D0863" w:rsidRDefault="00362214" w:rsidP="00362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58"/>
              </w:tabs>
              <w:spacing w:line="216" w:lineRule="auto"/>
              <w:ind w:left="448" w:right="-44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679FF310" w14:textId="77777777" w:rsidR="00362214" w:rsidRPr="003D0863" w:rsidRDefault="00362214" w:rsidP="00362214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371" w:right="-79" w:hanging="7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4625244C" w14:textId="77777777" w:rsidR="008D38BD" w:rsidRPr="003D0863" w:rsidRDefault="008D38BD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191" w:hanging="7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  <w:p w14:paraId="7E3C8DFE" w14:textId="11ECD7F2" w:rsidR="00362214" w:rsidRPr="003D0863" w:rsidRDefault="00362214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191" w:hanging="7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42039AA" w14:textId="77777777" w:rsidR="00362214" w:rsidRPr="003D0863" w:rsidRDefault="00362214" w:rsidP="00362214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371" w:right="-79" w:hanging="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125E5601" w14:textId="77777777" w:rsidR="008D38BD" w:rsidRPr="003D0863" w:rsidRDefault="008D38BD" w:rsidP="00362214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  <w:p w14:paraId="13511A48" w14:textId="5549FC3B" w:rsidR="00362214" w:rsidRPr="003D0863" w:rsidRDefault="00362214" w:rsidP="00362214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492,000</w:t>
            </w:r>
          </w:p>
        </w:tc>
        <w:tc>
          <w:tcPr>
            <w:tcW w:w="182" w:type="dxa"/>
          </w:tcPr>
          <w:p w14:paraId="296A08CF" w14:textId="77777777" w:rsidR="00362214" w:rsidRPr="003D0863" w:rsidRDefault="00362214" w:rsidP="00362214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371" w:right="-79" w:hanging="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3758AE31" w14:textId="77777777" w:rsidR="008D38BD" w:rsidRPr="003D0863" w:rsidRDefault="008D38BD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167" w:hanging="7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  <w:p w14:paraId="63E0C011" w14:textId="5BFDEC22" w:rsidR="00362214" w:rsidRPr="003D0863" w:rsidRDefault="00362214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167" w:hanging="7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0354855" w14:textId="77777777" w:rsidR="00362214" w:rsidRPr="003D0863" w:rsidRDefault="00362214" w:rsidP="00362214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371" w:right="-79" w:hanging="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2147D688" w14:textId="77777777" w:rsidR="008D38BD" w:rsidRPr="003D0863" w:rsidRDefault="008D38BD" w:rsidP="00362214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292" w:right="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  <w:p w14:paraId="5724BDE5" w14:textId="4C5984C8" w:rsidR="00362214" w:rsidRPr="003D0863" w:rsidRDefault="00362214" w:rsidP="00362214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292" w:right="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196,431</w:t>
            </w:r>
          </w:p>
        </w:tc>
        <w:tc>
          <w:tcPr>
            <w:tcW w:w="178" w:type="dxa"/>
          </w:tcPr>
          <w:p w14:paraId="3795CBF0" w14:textId="77777777" w:rsidR="00362214" w:rsidRPr="00E11762" w:rsidRDefault="00362214" w:rsidP="00362214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1CADA32C" w14:textId="77777777" w:rsidR="008D38BD" w:rsidRDefault="008D38BD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197" w:hanging="72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8BD968D" w14:textId="4671F415" w:rsidR="00362214" w:rsidRPr="00366671" w:rsidRDefault="00362214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197" w:hanging="72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66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6C4542F6" w14:textId="77777777" w:rsidR="00362214" w:rsidRPr="00E11762" w:rsidRDefault="00362214" w:rsidP="00362214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661B755A" w14:textId="77777777" w:rsidR="008D38BD" w:rsidRDefault="008D38BD" w:rsidP="00362214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283" w:hanging="72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826C9DC" w14:textId="66A514CA" w:rsidR="00362214" w:rsidRPr="00E11762" w:rsidRDefault="00362214" w:rsidP="00362214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283" w:hanging="72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8D38BD" w:rsidRPr="00E11762" w14:paraId="425FDBDA" w14:textId="77777777" w:rsidTr="00460F81">
        <w:trPr>
          <w:cantSplit/>
        </w:trPr>
        <w:tc>
          <w:tcPr>
            <w:tcW w:w="3510" w:type="dxa"/>
          </w:tcPr>
          <w:p w14:paraId="6598E140" w14:textId="77777777" w:rsidR="008D38BD" w:rsidRPr="003D0863" w:rsidRDefault="008D38BD" w:rsidP="008D38BD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อันดามัน รีสอร์ท แอสเสท จำกัด</w:t>
            </w:r>
          </w:p>
          <w:p w14:paraId="79543CAE" w14:textId="35063116" w:rsidR="008D38BD" w:rsidRPr="003D0863" w:rsidRDefault="008D38BD" w:rsidP="003D0863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firstLine="84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3D086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ควบรวมบริษัท</w:t>
            </w: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90" w:type="dxa"/>
          </w:tcPr>
          <w:p w14:paraId="7D2BF29D" w14:textId="77777777" w:rsidR="00B635ED" w:rsidRDefault="00B635ED" w:rsidP="008D38BD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2FA8D620" w14:textId="44188ED2" w:rsidR="008D38BD" w:rsidRPr="003D0863" w:rsidRDefault="008D38BD" w:rsidP="008D38BD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D086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สิ้นสภาพ</w:t>
            </w:r>
          </w:p>
        </w:tc>
        <w:tc>
          <w:tcPr>
            <w:tcW w:w="180" w:type="dxa"/>
          </w:tcPr>
          <w:p w14:paraId="7B2B474A" w14:textId="77777777" w:rsidR="008D38BD" w:rsidRPr="003D0863" w:rsidRDefault="008D38BD" w:rsidP="008D38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</w:tcPr>
          <w:p w14:paraId="7CD7837D" w14:textId="77777777" w:rsidR="008D38BD" w:rsidRPr="003D0863" w:rsidRDefault="008D38BD" w:rsidP="008D38BD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370" w:hanging="7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  <w:p w14:paraId="465ACE87" w14:textId="22283DCC" w:rsidR="008D38BD" w:rsidRPr="003D0863" w:rsidRDefault="008D38BD" w:rsidP="008D38BD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370" w:hanging="7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24B1F992" w14:textId="77777777" w:rsidR="008D38BD" w:rsidRPr="003D0863" w:rsidRDefault="008D38BD" w:rsidP="008D38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23B5556B" w14:textId="77777777" w:rsidR="008D38BD" w:rsidRPr="003D0863" w:rsidRDefault="008D38BD" w:rsidP="008D38BD">
            <w:pPr>
              <w:tabs>
                <w:tab w:val="clear" w:pos="454"/>
                <w:tab w:val="clear" w:pos="907"/>
                <w:tab w:val="left" w:pos="0"/>
              </w:tabs>
              <w:spacing w:line="216" w:lineRule="auto"/>
              <w:ind w:right="-711" w:firstLine="45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5AC0186D" w14:textId="00D91989" w:rsidR="008D38BD" w:rsidRPr="003D0863" w:rsidRDefault="008D38BD" w:rsidP="008D38BD">
            <w:pPr>
              <w:tabs>
                <w:tab w:val="clear" w:pos="454"/>
                <w:tab w:val="clear" w:pos="907"/>
                <w:tab w:val="left" w:pos="0"/>
              </w:tabs>
              <w:spacing w:line="216" w:lineRule="auto"/>
              <w:ind w:right="-711" w:firstLine="45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4" w:type="dxa"/>
            <w:vAlign w:val="bottom"/>
          </w:tcPr>
          <w:p w14:paraId="1675E4E4" w14:textId="77777777" w:rsidR="008D38BD" w:rsidRPr="003D0863" w:rsidRDefault="008D38BD" w:rsidP="008D38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67DCAD41" w14:textId="77777777" w:rsidR="008D38BD" w:rsidRPr="003D0863" w:rsidRDefault="008D38BD" w:rsidP="008D38BD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191" w:hanging="7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  <w:p w14:paraId="43DAC9C2" w14:textId="19EE5918" w:rsidR="008D38BD" w:rsidRPr="003D0863" w:rsidRDefault="008D38BD" w:rsidP="008D38BD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191" w:hanging="7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B7AE388" w14:textId="77777777" w:rsidR="008D38BD" w:rsidRPr="003D0863" w:rsidRDefault="008D38BD" w:rsidP="008D38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5E9C5D63" w14:textId="77777777" w:rsidR="008D38BD" w:rsidRPr="003D0863" w:rsidRDefault="008D38BD" w:rsidP="008D38BD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191" w:hanging="7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  <w:p w14:paraId="747799E4" w14:textId="7BF53393" w:rsidR="008D38BD" w:rsidRPr="003D0863" w:rsidRDefault="008D38BD" w:rsidP="008D38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2" w:type="dxa"/>
            <w:vAlign w:val="bottom"/>
          </w:tcPr>
          <w:p w14:paraId="2B57B697" w14:textId="77777777" w:rsidR="008D38BD" w:rsidRPr="003D0863" w:rsidRDefault="008D38BD" w:rsidP="008D38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2E9E7E59" w14:textId="77777777" w:rsidR="008D38BD" w:rsidRPr="003D0863" w:rsidRDefault="008D38BD" w:rsidP="008D38BD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167" w:hanging="7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  <w:p w14:paraId="5F0494F2" w14:textId="601F5F79" w:rsidR="008D38BD" w:rsidRPr="003D0863" w:rsidRDefault="008D38BD" w:rsidP="008D38BD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167" w:hanging="7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DD2FCCD" w14:textId="77777777" w:rsidR="008D38BD" w:rsidRPr="003D0863" w:rsidRDefault="008D38BD" w:rsidP="008D38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6A5F7D05" w14:textId="77777777" w:rsidR="008D38BD" w:rsidRPr="003D0863" w:rsidRDefault="008D38BD" w:rsidP="008D38BD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  <w:p w14:paraId="32392C1A" w14:textId="337D562B" w:rsidR="008D38BD" w:rsidRPr="003D0863" w:rsidRDefault="008D38BD" w:rsidP="008D38BD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21</w:t>
            </w:r>
          </w:p>
        </w:tc>
        <w:tc>
          <w:tcPr>
            <w:tcW w:w="178" w:type="dxa"/>
          </w:tcPr>
          <w:p w14:paraId="565D9CF0" w14:textId="77777777" w:rsidR="008D38BD" w:rsidRPr="00E11762" w:rsidRDefault="008D38BD" w:rsidP="008D38BD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02D49EC2" w14:textId="77777777" w:rsidR="008D38BD" w:rsidRDefault="008D38BD" w:rsidP="008D38BD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197" w:hanging="72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05A8591" w14:textId="5B450B70" w:rsidR="008D38BD" w:rsidRPr="00366671" w:rsidRDefault="008D38BD" w:rsidP="008D38BD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197" w:hanging="72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66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0BC2F87A" w14:textId="77777777" w:rsidR="008D38BD" w:rsidRPr="00E11762" w:rsidRDefault="008D38BD" w:rsidP="008D38BD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6F7E9849" w14:textId="77777777" w:rsidR="008D38BD" w:rsidRDefault="008D38BD" w:rsidP="008D38BD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283" w:hanging="72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1C309E8" w14:textId="1D9EC880" w:rsidR="008D38BD" w:rsidRPr="00E11762" w:rsidRDefault="008D38BD" w:rsidP="008D38BD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283" w:hanging="72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66671" w:rsidRPr="00E11762" w14:paraId="0CDEC438" w14:textId="77777777" w:rsidTr="00460F81">
        <w:trPr>
          <w:cantSplit/>
        </w:trPr>
        <w:tc>
          <w:tcPr>
            <w:tcW w:w="3510" w:type="dxa"/>
          </w:tcPr>
          <w:p w14:paraId="52AA6EF3" w14:textId="5A5BC891" w:rsidR="00366671" w:rsidRPr="003D0863" w:rsidRDefault="00366671" w:rsidP="00366671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อันดามัน รีสอร์ท แอสเสท จำกัด</w:t>
            </w: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1890" w:type="dxa"/>
            <w:vAlign w:val="bottom"/>
          </w:tcPr>
          <w:p w14:paraId="6F6F43DB" w14:textId="2B9FD902" w:rsidR="00366671" w:rsidRPr="003D0863" w:rsidRDefault="00366671" w:rsidP="00366671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  <w:vAlign w:val="bottom"/>
          </w:tcPr>
          <w:p w14:paraId="1A8B11C3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</w:tcPr>
          <w:p w14:paraId="64351A36" w14:textId="059CC352" w:rsidR="00366671" w:rsidRPr="003D0863" w:rsidRDefault="00366671" w:rsidP="00366671">
            <w:pPr>
              <w:spacing w:line="216" w:lineRule="auto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3" w:type="dxa"/>
            <w:vAlign w:val="bottom"/>
          </w:tcPr>
          <w:p w14:paraId="643B888B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5AF23128" w14:textId="69FDCE32" w:rsidR="00366671" w:rsidRPr="003D0863" w:rsidRDefault="00366671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377" w:hanging="7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1854C49E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0707A942" w14:textId="48DC30DA" w:rsidR="00366671" w:rsidRPr="003D0863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492,100</w:t>
            </w:r>
          </w:p>
        </w:tc>
        <w:tc>
          <w:tcPr>
            <w:tcW w:w="178" w:type="dxa"/>
            <w:vAlign w:val="bottom"/>
          </w:tcPr>
          <w:p w14:paraId="4BF503DF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11A25303" w14:textId="424AE91F" w:rsidR="00366671" w:rsidRPr="003D0863" w:rsidRDefault="00366671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198" w:hanging="7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1B575B21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014FCDF2" w14:textId="09639300" w:rsidR="00366671" w:rsidRPr="003D0863" w:rsidRDefault="00366671" w:rsidP="00366671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196,452</w:t>
            </w:r>
          </w:p>
        </w:tc>
        <w:tc>
          <w:tcPr>
            <w:tcW w:w="178" w:type="dxa"/>
            <w:vAlign w:val="bottom"/>
          </w:tcPr>
          <w:p w14:paraId="6D9C5EEE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22F2BC23" w14:textId="3A91D153" w:rsidR="00366671" w:rsidRPr="003D0863" w:rsidRDefault="00366671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167" w:hanging="7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55284A7A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05BE1A44" w14:textId="48E62DE9" w:rsidR="00366671" w:rsidRPr="00366671" w:rsidRDefault="00366671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197" w:hanging="72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66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6902646A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1BD31BD0" w14:textId="17B1C0C8" w:rsidR="00366671" w:rsidRPr="00E11762" w:rsidRDefault="00366671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283" w:hanging="72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66671" w:rsidRPr="00E11762" w14:paraId="3E75338C" w14:textId="77777777" w:rsidTr="00460F81">
        <w:trPr>
          <w:cantSplit/>
        </w:trPr>
        <w:tc>
          <w:tcPr>
            <w:tcW w:w="3510" w:type="dxa"/>
          </w:tcPr>
          <w:p w14:paraId="18DF4390" w14:textId="77777777" w:rsidR="00366671" w:rsidRPr="003D0863" w:rsidRDefault="00366671" w:rsidP="00366671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แวลู โฮเทลส์ จำกัด</w:t>
            </w:r>
          </w:p>
          <w:p w14:paraId="5DFC5CDE" w14:textId="482FA229" w:rsidR="00366671" w:rsidRPr="003D0863" w:rsidRDefault="00366671" w:rsidP="003D0863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firstLine="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3D086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ควบรวมบริษัท</w:t>
            </w: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90" w:type="dxa"/>
          </w:tcPr>
          <w:p w14:paraId="4B7AA5EB" w14:textId="77777777" w:rsidR="00B635ED" w:rsidRDefault="00B635ED" w:rsidP="00366671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35839E45" w14:textId="0F5BAFF9" w:rsidR="00366671" w:rsidRPr="003D0863" w:rsidRDefault="00366671" w:rsidP="00366671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D086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สิ้นสภาพ</w:t>
            </w:r>
          </w:p>
        </w:tc>
        <w:tc>
          <w:tcPr>
            <w:tcW w:w="180" w:type="dxa"/>
          </w:tcPr>
          <w:p w14:paraId="155B8CF1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468639" w14:textId="77777777" w:rsidR="008D38BD" w:rsidRPr="003D0863" w:rsidRDefault="008D38BD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370" w:hanging="7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  <w:p w14:paraId="743AC527" w14:textId="72DC3E14" w:rsidR="00366671" w:rsidRPr="003D0863" w:rsidRDefault="00366671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370" w:hanging="7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DAA4D93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0E6AA74D" w14:textId="77777777" w:rsidR="008D38BD" w:rsidRPr="003D0863" w:rsidRDefault="008D38BD" w:rsidP="00366671">
            <w:pPr>
              <w:spacing w:line="216" w:lineRule="auto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596EC32A" w14:textId="7E9AA9A2" w:rsidR="00366671" w:rsidRPr="003D0863" w:rsidRDefault="00366671" w:rsidP="00366671">
            <w:pPr>
              <w:spacing w:line="216" w:lineRule="auto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0941F608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5DA79F87" w14:textId="77777777" w:rsidR="008D38BD" w:rsidRPr="003D0863" w:rsidRDefault="008D38BD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191" w:hanging="7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  <w:p w14:paraId="4288473B" w14:textId="17EF9804" w:rsidR="00366671" w:rsidRPr="003D0863" w:rsidRDefault="00366671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191" w:hanging="7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121705D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0" w:type="dxa"/>
          </w:tcPr>
          <w:p w14:paraId="005B64BF" w14:textId="77777777" w:rsidR="008D38BD" w:rsidRPr="003D0863" w:rsidRDefault="008D38BD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  <w:p w14:paraId="7AE04FA9" w14:textId="2E1896BC" w:rsidR="00366671" w:rsidRPr="003D0863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330,000</w:t>
            </w:r>
          </w:p>
        </w:tc>
        <w:tc>
          <w:tcPr>
            <w:tcW w:w="182" w:type="dxa"/>
          </w:tcPr>
          <w:p w14:paraId="0A5D0939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dxa"/>
          </w:tcPr>
          <w:p w14:paraId="74703BB3" w14:textId="77777777" w:rsidR="008D38BD" w:rsidRPr="003D0863" w:rsidRDefault="008D38BD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167" w:hanging="7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  <w:p w14:paraId="2E379445" w14:textId="1161EA8F" w:rsidR="00366671" w:rsidRPr="003D0863" w:rsidRDefault="00366671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167" w:hanging="7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53FD643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01" w:type="dxa"/>
          </w:tcPr>
          <w:p w14:paraId="2C78DB2F" w14:textId="77777777" w:rsidR="008D38BD" w:rsidRPr="003D0863" w:rsidRDefault="008D38BD" w:rsidP="0036667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  <w:p w14:paraId="1D0B8EDA" w14:textId="10AF345F" w:rsidR="00366671" w:rsidRPr="003D0863" w:rsidRDefault="00366671" w:rsidP="0036667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166,469</w:t>
            </w:r>
          </w:p>
        </w:tc>
        <w:tc>
          <w:tcPr>
            <w:tcW w:w="178" w:type="dxa"/>
          </w:tcPr>
          <w:p w14:paraId="5F73F1BF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4093BCEB" w14:textId="77777777" w:rsidR="008D38BD" w:rsidRDefault="008D38BD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197" w:hanging="72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E0E2132" w14:textId="31DB2E80" w:rsidR="00366671" w:rsidRPr="00366671" w:rsidRDefault="00366671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197" w:hanging="72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66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7F1C822E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277CD68F" w14:textId="77777777" w:rsidR="008D38BD" w:rsidRDefault="008D38BD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283" w:hanging="72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3BB2B35" w14:textId="7EC35ABC" w:rsidR="00366671" w:rsidRPr="00E11762" w:rsidRDefault="00366671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283" w:hanging="72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66671" w:rsidRPr="00E11762" w14:paraId="31AB118F" w14:textId="77777777" w:rsidTr="00460F81">
        <w:trPr>
          <w:cantSplit/>
        </w:trPr>
        <w:tc>
          <w:tcPr>
            <w:tcW w:w="3510" w:type="dxa"/>
          </w:tcPr>
          <w:p w14:paraId="7889F88D" w14:textId="77777777" w:rsidR="00366671" w:rsidRPr="003D0863" w:rsidRDefault="00366671" w:rsidP="00366671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บริษัท เดอะ โฮเทล สุขุมวิท </w:t>
            </w: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50 </w:t>
            </w: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จำกัด</w:t>
            </w:r>
          </w:p>
          <w:p w14:paraId="2D23CB82" w14:textId="60113EAB" w:rsidR="00366671" w:rsidRPr="003D0863" w:rsidRDefault="00366671" w:rsidP="003D0863">
            <w:pPr>
              <w:tabs>
                <w:tab w:val="clear" w:pos="227"/>
                <w:tab w:val="clear" w:pos="454"/>
              </w:tabs>
              <w:spacing w:line="216" w:lineRule="auto"/>
              <w:ind w:left="270" w:firstLine="6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3D086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ควบรวมบริษัท</w:t>
            </w: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90" w:type="dxa"/>
          </w:tcPr>
          <w:p w14:paraId="08D73BAA" w14:textId="77777777" w:rsidR="00B635ED" w:rsidRDefault="00B635ED" w:rsidP="00366671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5142FBDD" w14:textId="3B3C06A2" w:rsidR="00366671" w:rsidRPr="003D0863" w:rsidRDefault="00366671" w:rsidP="00366671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D086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สิ้นสภาพ</w:t>
            </w:r>
          </w:p>
        </w:tc>
        <w:tc>
          <w:tcPr>
            <w:tcW w:w="180" w:type="dxa"/>
            <w:vAlign w:val="bottom"/>
          </w:tcPr>
          <w:p w14:paraId="11C52B9F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07F2E0" w14:textId="77777777" w:rsidR="008D38BD" w:rsidRPr="003D0863" w:rsidRDefault="008D38BD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370" w:hanging="7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  <w:p w14:paraId="54274089" w14:textId="5A97DD0C" w:rsidR="00366671" w:rsidRPr="003D0863" w:rsidRDefault="00366671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370" w:hanging="7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0E3B671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329825BF" w14:textId="77777777" w:rsidR="008D38BD" w:rsidRPr="003D0863" w:rsidRDefault="008D38BD" w:rsidP="00366671">
            <w:pPr>
              <w:spacing w:line="216" w:lineRule="auto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3ADACB64" w14:textId="2CA0DF02" w:rsidR="00366671" w:rsidRPr="003D0863" w:rsidRDefault="00366671" w:rsidP="00366671">
            <w:pPr>
              <w:spacing w:line="216" w:lineRule="auto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4" w:type="dxa"/>
            <w:vAlign w:val="bottom"/>
          </w:tcPr>
          <w:p w14:paraId="76B999F6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4AB678ED" w14:textId="77777777" w:rsidR="008D38BD" w:rsidRPr="003D0863" w:rsidRDefault="008D38BD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191" w:hanging="7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  <w:p w14:paraId="4954677B" w14:textId="029FE23A" w:rsidR="00366671" w:rsidRPr="003D0863" w:rsidRDefault="00366671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191" w:hanging="7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612AFED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0" w:type="dxa"/>
          </w:tcPr>
          <w:p w14:paraId="761AD32A" w14:textId="77777777" w:rsidR="008D38BD" w:rsidRPr="003D0863" w:rsidRDefault="008D38BD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  <w:p w14:paraId="55F3F38F" w14:textId="4D349A93" w:rsidR="00366671" w:rsidRPr="003D0863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53,250</w:t>
            </w:r>
          </w:p>
        </w:tc>
        <w:tc>
          <w:tcPr>
            <w:tcW w:w="182" w:type="dxa"/>
            <w:vAlign w:val="bottom"/>
          </w:tcPr>
          <w:p w14:paraId="0AD39456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dxa"/>
          </w:tcPr>
          <w:p w14:paraId="43FCABE8" w14:textId="77777777" w:rsidR="008D38BD" w:rsidRPr="003D0863" w:rsidRDefault="008D38BD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167" w:hanging="7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  <w:p w14:paraId="71EE637B" w14:textId="7E23F1B5" w:rsidR="00366671" w:rsidRPr="003D0863" w:rsidRDefault="00366671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167" w:hanging="7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16B6762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01" w:type="dxa"/>
          </w:tcPr>
          <w:p w14:paraId="0EDD4FA4" w14:textId="77777777" w:rsidR="008D38BD" w:rsidRPr="003D0863" w:rsidRDefault="008D38BD" w:rsidP="0036667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  <w:p w14:paraId="706A049F" w14:textId="4F5BC690" w:rsidR="00366671" w:rsidRPr="003D0863" w:rsidRDefault="00366671" w:rsidP="0036667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12,550</w:t>
            </w:r>
          </w:p>
        </w:tc>
        <w:tc>
          <w:tcPr>
            <w:tcW w:w="178" w:type="dxa"/>
            <w:vAlign w:val="bottom"/>
          </w:tcPr>
          <w:p w14:paraId="2E4048CA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73353F20" w14:textId="484CA889" w:rsidR="00366671" w:rsidRPr="00366671" w:rsidRDefault="00366671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197" w:hanging="72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66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5CC3B558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5F7EC6D5" w14:textId="77777777" w:rsidR="008D38BD" w:rsidRDefault="008D38BD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283" w:hanging="72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B10E196" w14:textId="7B3FF3F4" w:rsidR="00366671" w:rsidRPr="00E11762" w:rsidRDefault="00366671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283" w:hanging="72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66671" w:rsidRPr="00E11762" w14:paraId="382D617E" w14:textId="77777777" w:rsidTr="00460F81">
        <w:trPr>
          <w:cantSplit/>
        </w:trPr>
        <w:tc>
          <w:tcPr>
            <w:tcW w:w="3510" w:type="dxa"/>
          </w:tcPr>
          <w:p w14:paraId="4FCB301F" w14:textId="4670C2E6" w:rsidR="00366671" w:rsidRPr="003D0863" w:rsidRDefault="00366671" w:rsidP="00366671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บริษัท เดอะ โฮเทล สุขุมวิท </w:t>
            </w: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50 </w:t>
            </w: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จำกัด</w:t>
            </w: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1890" w:type="dxa"/>
          </w:tcPr>
          <w:p w14:paraId="4101EC07" w14:textId="6EF1DA4D" w:rsidR="00366671" w:rsidRPr="003D0863" w:rsidRDefault="00366671" w:rsidP="00366671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  <w:vAlign w:val="bottom"/>
          </w:tcPr>
          <w:p w14:paraId="01C8AF6C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AFE84C6" w14:textId="4F50B9A0" w:rsidR="00366671" w:rsidRPr="003D0863" w:rsidRDefault="00366671" w:rsidP="00366671">
            <w:pPr>
              <w:spacing w:line="216" w:lineRule="auto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3" w:type="dxa"/>
            <w:vAlign w:val="bottom"/>
          </w:tcPr>
          <w:p w14:paraId="61385ECC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4A9991CA" w14:textId="66EE207D" w:rsidR="00366671" w:rsidRPr="003D0863" w:rsidRDefault="00366671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377" w:hanging="7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007ACD33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021ED6B4" w14:textId="586154CB" w:rsidR="00366671" w:rsidRPr="003D0863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383,250</w:t>
            </w:r>
          </w:p>
        </w:tc>
        <w:tc>
          <w:tcPr>
            <w:tcW w:w="178" w:type="dxa"/>
            <w:vAlign w:val="bottom"/>
          </w:tcPr>
          <w:p w14:paraId="741F5B34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71FADED9" w14:textId="28FED37A" w:rsidR="00366671" w:rsidRPr="003D0863" w:rsidRDefault="00366671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198" w:hanging="7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40440D37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0DBBBD7E" w14:textId="5303C018" w:rsidR="00366671" w:rsidRPr="003D0863" w:rsidRDefault="00366671" w:rsidP="00366671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179,019</w:t>
            </w:r>
          </w:p>
        </w:tc>
        <w:tc>
          <w:tcPr>
            <w:tcW w:w="178" w:type="dxa"/>
            <w:vAlign w:val="bottom"/>
          </w:tcPr>
          <w:p w14:paraId="76613B53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0B2DD3F8" w14:textId="51ED2B37" w:rsidR="00366671" w:rsidRPr="003D0863" w:rsidRDefault="00366671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167" w:hanging="7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78298B76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6CD81ACF" w14:textId="1C69F3CC" w:rsidR="00366671" w:rsidRPr="00366671" w:rsidRDefault="00366671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197" w:hanging="72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66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39897B99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6A5774EC" w14:textId="142148DF" w:rsidR="00366671" w:rsidRPr="00E11762" w:rsidRDefault="00366671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283" w:hanging="72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66671" w:rsidRPr="00E11762" w14:paraId="0788DB39" w14:textId="77777777" w:rsidTr="00460F81">
        <w:trPr>
          <w:cantSplit/>
        </w:trPr>
        <w:tc>
          <w:tcPr>
            <w:tcW w:w="3510" w:type="dxa"/>
          </w:tcPr>
          <w:p w14:paraId="0ACD5B2B" w14:textId="63229146" w:rsidR="00366671" w:rsidRPr="003D0863" w:rsidRDefault="00366671" w:rsidP="00366671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เอเชียทีค เอ็นเตอร์เทนเม้นท์ จำกัด</w:t>
            </w:r>
          </w:p>
        </w:tc>
        <w:tc>
          <w:tcPr>
            <w:tcW w:w="1890" w:type="dxa"/>
          </w:tcPr>
          <w:p w14:paraId="032F274A" w14:textId="402C15CD" w:rsidR="00366671" w:rsidRPr="003D0863" w:rsidRDefault="00366671" w:rsidP="00366671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  <w:vAlign w:val="bottom"/>
          </w:tcPr>
          <w:p w14:paraId="4302EADE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1F92E33" w14:textId="764D3E79" w:rsidR="00366671" w:rsidRPr="003D0863" w:rsidRDefault="00366671" w:rsidP="00366671">
            <w:pPr>
              <w:spacing w:line="216" w:lineRule="auto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3" w:type="dxa"/>
            <w:vAlign w:val="bottom"/>
          </w:tcPr>
          <w:p w14:paraId="2F6E4C6B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3576824F" w14:textId="0C62A278" w:rsidR="00366671" w:rsidRPr="003D0863" w:rsidRDefault="00366671" w:rsidP="00366671">
            <w:pPr>
              <w:spacing w:line="216" w:lineRule="auto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4" w:type="dxa"/>
            <w:vAlign w:val="bottom"/>
          </w:tcPr>
          <w:p w14:paraId="1E71D795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10684287" w14:textId="3EFF8878" w:rsidR="00366671" w:rsidRPr="003D0863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300</w:t>
            </w:r>
          </w:p>
        </w:tc>
        <w:tc>
          <w:tcPr>
            <w:tcW w:w="178" w:type="dxa"/>
            <w:vAlign w:val="bottom"/>
          </w:tcPr>
          <w:p w14:paraId="0ACCEEE4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72F55CFE" w14:textId="6C234A3E" w:rsidR="00366671" w:rsidRPr="003D0863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300</w:t>
            </w:r>
          </w:p>
        </w:tc>
        <w:tc>
          <w:tcPr>
            <w:tcW w:w="182" w:type="dxa"/>
            <w:vAlign w:val="bottom"/>
          </w:tcPr>
          <w:p w14:paraId="49FD7701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BCB4F96" w14:textId="20E426E2" w:rsidR="00366671" w:rsidRPr="003D0863" w:rsidRDefault="00366671" w:rsidP="00366671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14:paraId="61B8E862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0DB7EEF7" w14:textId="6BB47767" w:rsidR="00366671" w:rsidRPr="003D0863" w:rsidRDefault="00366671" w:rsidP="0036667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64573AC4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01766486" w14:textId="3E423F0A" w:rsidR="00366671" w:rsidRPr="00366671" w:rsidRDefault="00366671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197" w:hanging="72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66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35FB0AB3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7AD63A55" w14:textId="373C6657" w:rsidR="00366671" w:rsidRPr="00E11762" w:rsidRDefault="00366671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283" w:hanging="72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66671" w:rsidRPr="00E11762" w14:paraId="5D367A06" w14:textId="77777777" w:rsidTr="00460F81">
        <w:trPr>
          <w:cantSplit/>
        </w:trPr>
        <w:tc>
          <w:tcPr>
            <w:tcW w:w="3510" w:type="dxa"/>
          </w:tcPr>
          <w:p w14:paraId="7DF55F6E" w14:textId="4F475F1D" w:rsidR="00366671" w:rsidRPr="003D0863" w:rsidRDefault="00366671" w:rsidP="00366671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สุรเศรษฐ์ จำกัด</w:t>
            </w:r>
          </w:p>
        </w:tc>
        <w:tc>
          <w:tcPr>
            <w:tcW w:w="1890" w:type="dxa"/>
          </w:tcPr>
          <w:p w14:paraId="495AF98B" w14:textId="0018B24E" w:rsidR="00366671" w:rsidRPr="003D0863" w:rsidRDefault="00366671" w:rsidP="00366671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22429A1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</w:tcPr>
          <w:p w14:paraId="005DE10E" w14:textId="4E7D1AD9" w:rsidR="00366671" w:rsidRPr="003D0863" w:rsidRDefault="00366671" w:rsidP="00366671">
            <w:pPr>
              <w:spacing w:line="216" w:lineRule="auto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2C8F8837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19696D51" w14:textId="307BDFBC" w:rsidR="00366671" w:rsidRPr="003D0863" w:rsidRDefault="00366671" w:rsidP="00366671">
            <w:pPr>
              <w:spacing w:line="216" w:lineRule="auto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7C937B4A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40EDAEEF" w14:textId="1B42FBCD" w:rsidR="00366671" w:rsidRPr="003D0863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200,000</w:t>
            </w:r>
          </w:p>
        </w:tc>
        <w:tc>
          <w:tcPr>
            <w:tcW w:w="178" w:type="dxa"/>
          </w:tcPr>
          <w:p w14:paraId="795CD3C6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0" w:type="dxa"/>
          </w:tcPr>
          <w:p w14:paraId="793541AC" w14:textId="73C2AC67" w:rsidR="00366671" w:rsidRPr="003D0863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200,000</w:t>
            </w:r>
          </w:p>
        </w:tc>
        <w:tc>
          <w:tcPr>
            <w:tcW w:w="182" w:type="dxa"/>
          </w:tcPr>
          <w:p w14:paraId="0B254F4F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dxa"/>
          </w:tcPr>
          <w:p w14:paraId="31604BDD" w14:textId="0E5CEFD2" w:rsidR="00366671" w:rsidRPr="003D0863" w:rsidRDefault="00366671" w:rsidP="00366671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353</w:t>
            </w: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650</w:t>
            </w:r>
          </w:p>
        </w:tc>
        <w:tc>
          <w:tcPr>
            <w:tcW w:w="178" w:type="dxa"/>
          </w:tcPr>
          <w:p w14:paraId="564B1FAC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01" w:type="dxa"/>
          </w:tcPr>
          <w:p w14:paraId="1B0AE0C7" w14:textId="1E68FD45" w:rsidR="00366671" w:rsidRPr="003D0863" w:rsidRDefault="00366671" w:rsidP="0036667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353</w:t>
            </w: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650</w:t>
            </w:r>
          </w:p>
        </w:tc>
        <w:tc>
          <w:tcPr>
            <w:tcW w:w="178" w:type="dxa"/>
          </w:tcPr>
          <w:p w14:paraId="0B5DFD3A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2FC83FC3" w14:textId="5B14CB02" w:rsidR="00366671" w:rsidRPr="00366671" w:rsidRDefault="00366671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197" w:hanging="72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66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3042DD54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1031AFEB" w14:textId="59E3403E" w:rsidR="00366671" w:rsidRPr="00E11762" w:rsidRDefault="00366671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283" w:hanging="72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66671" w:rsidRPr="00E11762" w14:paraId="5AF0FF09" w14:textId="77777777" w:rsidTr="00460F81">
        <w:trPr>
          <w:cantSplit/>
        </w:trPr>
        <w:tc>
          <w:tcPr>
            <w:tcW w:w="3510" w:type="dxa"/>
          </w:tcPr>
          <w:p w14:paraId="21546AB9" w14:textId="0EA3DC16" w:rsidR="00366671" w:rsidRPr="003D0863" w:rsidRDefault="00366671" w:rsidP="00366671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บริษัท นำทรัพย์พัฒนา </w:t>
            </w: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3E8EF6DA" w14:textId="214F0A70" w:rsidR="00366671" w:rsidRPr="003D0863" w:rsidRDefault="00366671" w:rsidP="00366671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0DA0D327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D13D5B" w14:textId="70503311" w:rsidR="00366671" w:rsidRPr="003D0863" w:rsidRDefault="00366671" w:rsidP="00366671">
            <w:pPr>
              <w:spacing w:line="216" w:lineRule="auto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0F2BC31F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1CE947DE" w14:textId="4FC3FED9" w:rsidR="00366671" w:rsidRPr="003D0863" w:rsidRDefault="00366671" w:rsidP="00366671">
            <w:pPr>
              <w:spacing w:line="216" w:lineRule="auto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3C76CDB1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34BDC210" w14:textId="2D14A56C" w:rsidR="00366671" w:rsidRPr="003D0863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5,000</w:t>
            </w:r>
          </w:p>
        </w:tc>
        <w:tc>
          <w:tcPr>
            <w:tcW w:w="178" w:type="dxa"/>
          </w:tcPr>
          <w:p w14:paraId="6ECAB394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0" w:type="dxa"/>
          </w:tcPr>
          <w:p w14:paraId="715837D0" w14:textId="0C1AEADE" w:rsidR="00366671" w:rsidRPr="003D0863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5,000</w:t>
            </w:r>
          </w:p>
        </w:tc>
        <w:tc>
          <w:tcPr>
            <w:tcW w:w="182" w:type="dxa"/>
          </w:tcPr>
          <w:p w14:paraId="60621AED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dxa"/>
          </w:tcPr>
          <w:p w14:paraId="2EAFD362" w14:textId="7FB0F6D3" w:rsidR="00366671" w:rsidRPr="003D0863" w:rsidRDefault="00366671" w:rsidP="00366671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125</w:t>
            </w:r>
          </w:p>
        </w:tc>
        <w:tc>
          <w:tcPr>
            <w:tcW w:w="178" w:type="dxa"/>
          </w:tcPr>
          <w:p w14:paraId="2A4D35E9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01" w:type="dxa"/>
          </w:tcPr>
          <w:p w14:paraId="6F1A0747" w14:textId="42F9F4FD" w:rsidR="00366671" w:rsidRPr="003D0863" w:rsidRDefault="00366671" w:rsidP="0036667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125</w:t>
            </w:r>
          </w:p>
        </w:tc>
        <w:tc>
          <w:tcPr>
            <w:tcW w:w="178" w:type="dxa"/>
          </w:tcPr>
          <w:p w14:paraId="5496349D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216D54C3" w14:textId="3749601F" w:rsidR="00366671" w:rsidRPr="00366671" w:rsidRDefault="00366671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197" w:hanging="72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66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7A597BA0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55E8B192" w14:textId="55A98FC4" w:rsidR="00366671" w:rsidRPr="00E11762" w:rsidRDefault="00366671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283" w:hanging="72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66671" w:rsidRPr="00E11762" w14:paraId="0C790C4D" w14:textId="77777777" w:rsidTr="00460F81">
        <w:trPr>
          <w:cantSplit/>
        </w:trPr>
        <w:tc>
          <w:tcPr>
            <w:tcW w:w="3510" w:type="dxa"/>
          </w:tcPr>
          <w:p w14:paraId="69AE1F1E" w14:textId="2948EA8F" w:rsidR="00366671" w:rsidRPr="003D0863" w:rsidRDefault="00366671" w:rsidP="00366671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D0863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>บริษัท</w:t>
            </w:r>
            <w:r w:rsidRPr="003D0863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3D0863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>ฟีนิกซ์บอกซ์</w:t>
            </w:r>
            <w:r w:rsidRPr="003D0863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3D0863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>จำกัด</w:t>
            </w:r>
            <w:r w:rsidRPr="003D0863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3D086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</w:t>
            </w:r>
            <w:r w:rsidRPr="003D0863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 xml:space="preserve">เดิมชื่อ </w:t>
            </w: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ตลาดต่อยอด เออีซี จำกัด</w:t>
            </w: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90" w:type="dxa"/>
          </w:tcPr>
          <w:p w14:paraId="58948298" w14:textId="77777777" w:rsidR="00122F9A" w:rsidRDefault="00122F9A" w:rsidP="00366671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57ECB091" w14:textId="5CE85868" w:rsidR="00366671" w:rsidRPr="003D0863" w:rsidRDefault="00366671" w:rsidP="00366671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2E3E8F61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</w:tcPr>
          <w:p w14:paraId="5C6EEB9E" w14:textId="77777777" w:rsidR="00366671" w:rsidRPr="003D0863" w:rsidRDefault="00366671" w:rsidP="00366671">
            <w:pPr>
              <w:spacing w:line="216" w:lineRule="auto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310F5AE0" w14:textId="478535D4" w:rsidR="00366671" w:rsidRPr="003D0863" w:rsidRDefault="00366671" w:rsidP="00366671">
            <w:pPr>
              <w:spacing w:line="216" w:lineRule="auto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351E06A9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30BAEFA9" w14:textId="77777777" w:rsidR="00366671" w:rsidRPr="003D0863" w:rsidRDefault="00366671" w:rsidP="00366671">
            <w:pPr>
              <w:spacing w:line="216" w:lineRule="auto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5BF25F94" w14:textId="2651F1EE" w:rsidR="00366671" w:rsidRPr="003D0863" w:rsidRDefault="00366671" w:rsidP="00366671">
            <w:pPr>
              <w:spacing w:line="216" w:lineRule="auto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7C4996F7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346E426D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  <w:p w14:paraId="2E3178A5" w14:textId="0E88E2B7" w:rsidR="00366671" w:rsidRPr="003D0863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10,000</w:t>
            </w:r>
          </w:p>
        </w:tc>
        <w:tc>
          <w:tcPr>
            <w:tcW w:w="178" w:type="dxa"/>
          </w:tcPr>
          <w:p w14:paraId="3AEE0F9C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0" w:type="dxa"/>
          </w:tcPr>
          <w:p w14:paraId="1509ACE3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  <w:p w14:paraId="59D999F4" w14:textId="04F70F11" w:rsidR="00366671" w:rsidRPr="003D0863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10,000</w:t>
            </w:r>
          </w:p>
        </w:tc>
        <w:tc>
          <w:tcPr>
            <w:tcW w:w="182" w:type="dxa"/>
          </w:tcPr>
          <w:p w14:paraId="0BF40E05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dxa"/>
          </w:tcPr>
          <w:p w14:paraId="65C24369" w14:textId="77777777" w:rsidR="00366671" w:rsidRPr="003D0863" w:rsidRDefault="00366671" w:rsidP="00366671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  <w:p w14:paraId="2CCA8A45" w14:textId="2F3A2C4D" w:rsidR="00366671" w:rsidRPr="003D0863" w:rsidRDefault="00366671" w:rsidP="00366671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81,793</w:t>
            </w:r>
          </w:p>
        </w:tc>
        <w:tc>
          <w:tcPr>
            <w:tcW w:w="178" w:type="dxa"/>
          </w:tcPr>
          <w:p w14:paraId="7127323C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01" w:type="dxa"/>
          </w:tcPr>
          <w:p w14:paraId="061F92A1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  <w:p w14:paraId="07BF1858" w14:textId="68A1113F" w:rsidR="00366671" w:rsidRPr="003D0863" w:rsidRDefault="00366671" w:rsidP="0036667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81,793</w:t>
            </w:r>
          </w:p>
        </w:tc>
        <w:tc>
          <w:tcPr>
            <w:tcW w:w="178" w:type="dxa"/>
          </w:tcPr>
          <w:p w14:paraId="491594DA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3C18CD42" w14:textId="77777777" w:rsidR="00366671" w:rsidRPr="00366671" w:rsidRDefault="00366671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197" w:hanging="72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BFC4177" w14:textId="1E873279" w:rsidR="00366671" w:rsidRPr="00366671" w:rsidRDefault="00366671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  <w:tab w:val="decimal" w:pos="997"/>
              </w:tabs>
              <w:spacing w:line="216" w:lineRule="auto"/>
              <w:ind w:left="-985" w:right="197" w:hanging="72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66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77685D00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50211BD0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283" w:hanging="72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9C4C2FB" w14:textId="385280B9" w:rsidR="00366671" w:rsidRPr="00E11762" w:rsidRDefault="00366671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283" w:hanging="72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66671" w:rsidRPr="00E11762" w14:paraId="3172FD3F" w14:textId="77777777" w:rsidTr="00460F81">
        <w:trPr>
          <w:cantSplit/>
        </w:trPr>
        <w:tc>
          <w:tcPr>
            <w:tcW w:w="3510" w:type="dxa"/>
          </w:tcPr>
          <w:p w14:paraId="7655CD32" w14:textId="08247F44" w:rsidR="00366671" w:rsidRPr="003D0863" w:rsidRDefault="00366671" w:rsidP="00366671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0863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บริษัท แอสเสท เวิ</w:t>
            </w:r>
            <w:r w:rsidRPr="003D0863">
              <w:rPr>
                <w:rFonts w:asciiTheme="majorBidi" w:hAnsiTheme="majorBidi" w:cstheme="majorBidi" w:hint="cs"/>
                <w:sz w:val="26"/>
                <w:szCs w:val="26"/>
                <w:cs/>
              </w:rPr>
              <w:t>ร์</w:t>
            </w:r>
            <w:r w:rsidRPr="003D0863">
              <w:rPr>
                <w:rFonts w:asciiTheme="majorBidi" w:hAnsiTheme="majorBidi" w:cstheme="majorBidi"/>
                <w:sz w:val="26"/>
                <w:szCs w:val="26"/>
                <w:cs/>
              </w:rPr>
              <w:t>ด เทรดดิ้ง จำกัด</w:t>
            </w:r>
          </w:p>
        </w:tc>
        <w:tc>
          <w:tcPr>
            <w:tcW w:w="1890" w:type="dxa"/>
          </w:tcPr>
          <w:p w14:paraId="54ADFB90" w14:textId="00222568" w:rsidR="00366671" w:rsidRPr="003D0863" w:rsidRDefault="00366671" w:rsidP="00366671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0863">
              <w:rPr>
                <w:rFonts w:asciiTheme="majorBidi" w:hAnsiTheme="majorBidi" w:hint="cs"/>
                <w:sz w:val="26"/>
                <w:szCs w:val="26"/>
                <w:cs/>
              </w:rPr>
              <w:t>พาณิชย์อิเล็กทรอนิกส์</w:t>
            </w:r>
          </w:p>
        </w:tc>
        <w:tc>
          <w:tcPr>
            <w:tcW w:w="180" w:type="dxa"/>
          </w:tcPr>
          <w:p w14:paraId="31989BA7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98356D" w14:textId="5FA1BF62" w:rsidR="00366671" w:rsidRPr="003D0863" w:rsidRDefault="00366671" w:rsidP="00366671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D086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584675AE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221D814F" w14:textId="56DD5AEB" w:rsidR="00366671" w:rsidRPr="003D0863" w:rsidRDefault="00366671" w:rsidP="00366671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D0863">
              <w:rPr>
                <w:rFonts w:asciiTheme="majorBidi" w:hAnsiTheme="majorBidi" w:cstheme="majorBidi"/>
                <w:sz w:val="26"/>
                <w:szCs w:val="26"/>
              </w:rPr>
              <w:t>25.</w:t>
            </w: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84" w:type="dxa"/>
          </w:tcPr>
          <w:p w14:paraId="60F67928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6A92DBFB" w14:textId="0E19FE56" w:rsidR="00366671" w:rsidRPr="003D0863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10,000</w:t>
            </w:r>
          </w:p>
        </w:tc>
        <w:tc>
          <w:tcPr>
            <w:tcW w:w="178" w:type="dxa"/>
          </w:tcPr>
          <w:p w14:paraId="1F0E0DF8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793A9824" w14:textId="2028052B" w:rsidR="00366671" w:rsidRPr="003D0863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10,000</w:t>
            </w:r>
          </w:p>
        </w:tc>
        <w:tc>
          <w:tcPr>
            <w:tcW w:w="182" w:type="dxa"/>
          </w:tcPr>
          <w:p w14:paraId="57EB8DFE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02B33F4A" w14:textId="032DC176" w:rsidR="00366671" w:rsidRPr="003D0863" w:rsidRDefault="00366671" w:rsidP="00366671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178" w:type="dxa"/>
          </w:tcPr>
          <w:p w14:paraId="318FB095" w14:textId="77777777" w:rsidR="00366671" w:rsidRPr="003D0863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70760E88" w14:textId="10B2905E" w:rsidR="00366671" w:rsidRPr="003D0863" w:rsidRDefault="00366671" w:rsidP="00366671">
            <w:pPr>
              <w:pStyle w:val="acctfourfigures"/>
              <w:tabs>
                <w:tab w:val="clear" w:pos="765"/>
                <w:tab w:val="decimal" w:pos="84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178" w:type="dxa"/>
          </w:tcPr>
          <w:p w14:paraId="7C187668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51836F7D" w14:textId="2772A9B3" w:rsidR="00366671" w:rsidRPr="00366671" w:rsidRDefault="00366671" w:rsidP="00366671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666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3A58E40E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7F31B829" w14:textId="6C200CEC" w:rsidR="00366671" w:rsidRPr="00E11762" w:rsidRDefault="00366671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283" w:hanging="72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66671" w:rsidRPr="00E11762" w14:paraId="188DEB10" w14:textId="77777777" w:rsidTr="00460F81">
        <w:trPr>
          <w:cantSplit/>
        </w:trPr>
        <w:tc>
          <w:tcPr>
            <w:tcW w:w="3510" w:type="dxa"/>
          </w:tcPr>
          <w:p w14:paraId="6E641D15" w14:textId="094CE0E8" w:rsidR="00366671" w:rsidRPr="00E11762" w:rsidRDefault="00366671" w:rsidP="00366671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เกตเวย์ สาขาเอกมัย จำกัด </w:t>
            </w:r>
            <w:r w:rsidRPr="00E11762">
              <w:rPr>
                <w:rFonts w:ascii="Angsana New" w:hAnsi="Angsana New"/>
                <w:sz w:val="26"/>
                <w:szCs w:val="26"/>
              </w:rPr>
              <w:t>(</w:t>
            </w:r>
            <w:r w:rsidRPr="00E11762">
              <w:rPr>
                <w:rFonts w:ascii="Angsana New" w:hAnsi="Angsana New" w:hint="cs"/>
                <w:sz w:val="26"/>
                <w:szCs w:val="26"/>
                <w:cs/>
              </w:rPr>
              <w:t>เดิมชื่อ บริษัท วรรณเจริญกิจ จำกัด</w:t>
            </w:r>
            <w:r w:rsidRPr="00E1176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90" w:type="dxa"/>
          </w:tcPr>
          <w:p w14:paraId="537747D4" w14:textId="77777777" w:rsidR="00B635ED" w:rsidRDefault="00B635ED" w:rsidP="00366671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BCAFBC" w14:textId="436D4EDD" w:rsidR="00366671" w:rsidRPr="00E11762" w:rsidRDefault="00366671" w:rsidP="00366671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0EAE7194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CEAA6D" w14:textId="77777777" w:rsidR="00366671" w:rsidRPr="00E11762" w:rsidRDefault="00366671" w:rsidP="00366671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47E9AB" w14:textId="523A9764" w:rsidR="00366671" w:rsidRPr="00E11762" w:rsidRDefault="00366671" w:rsidP="00366671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42DC3A16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66795BD1" w14:textId="77777777" w:rsidR="00366671" w:rsidRPr="00E11762" w:rsidRDefault="00366671" w:rsidP="00366671">
            <w:pPr>
              <w:tabs>
                <w:tab w:val="decimal" w:pos="641"/>
              </w:tabs>
              <w:spacing w:line="216" w:lineRule="auto"/>
              <w:ind w:right="-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5AD263A" w14:textId="58C45570" w:rsidR="00366671" w:rsidRPr="00E11762" w:rsidRDefault="00366671" w:rsidP="00366671">
            <w:pPr>
              <w:pStyle w:val="acctfourfigures"/>
              <w:tabs>
                <w:tab w:val="clear" w:pos="765"/>
                <w:tab w:val="decimal" w:pos="641"/>
              </w:tabs>
              <w:spacing w:line="216" w:lineRule="auto"/>
              <w:ind w:left="-79" w:right="-26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2EA03672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2C6BBF6D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3556FCE" w14:textId="38D70872" w:rsidR="00366671" w:rsidRPr="00E11762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0FAF1B1D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4E974F24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BAFE2E1" w14:textId="1DC3FDD5" w:rsidR="00366671" w:rsidRPr="00E11762" w:rsidRDefault="00366671" w:rsidP="00366671">
            <w:pPr>
              <w:pStyle w:val="acctfourfigures"/>
              <w:tabs>
                <w:tab w:val="clear" w:pos="765"/>
                <w:tab w:val="decimal" w:pos="73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359FA62F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2364BB98" w14:textId="77777777" w:rsidR="00366671" w:rsidRPr="00E11762" w:rsidRDefault="00366671" w:rsidP="00366671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8B727C0" w14:textId="1F65E73C" w:rsidR="00366671" w:rsidRPr="00E11762" w:rsidRDefault="00366671" w:rsidP="00366671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178" w:type="dxa"/>
          </w:tcPr>
          <w:p w14:paraId="357CBFF3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6C65D421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41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DDCA6E5" w14:textId="5C45E040" w:rsidR="00366671" w:rsidRPr="00E11762" w:rsidRDefault="00366671" w:rsidP="00366671">
            <w:pPr>
              <w:pStyle w:val="acctfourfigures"/>
              <w:tabs>
                <w:tab w:val="clear" w:pos="765"/>
                <w:tab w:val="decimal" w:pos="845"/>
              </w:tabs>
              <w:spacing w:line="216" w:lineRule="auto"/>
              <w:ind w:left="35" w:right="-79" w:firstLine="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</w:t>
            </w: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178" w:type="dxa"/>
          </w:tcPr>
          <w:p w14:paraId="64FB5BF5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0FF18598" w14:textId="77777777" w:rsidR="00366671" w:rsidRPr="00366671" w:rsidRDefault="00366671" w:rsidP="00366671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  <w:p w14:paraId="1A03ABC2" w14:textId="3F9EDD3A" w:rsidR="00366671" w:rsidRPr="00366671" w:rsidRDefault="00366671" w:rsidP="00460F81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666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19E0FE95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02FEC282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283" w:hanging="72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7934A15" w14:textId="2134D5E7" w:rsidR="00366671" w:rsidRPr="00E11762" w:rsidRDefault="00366671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283" w:hanging="72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66671" w:rsidRPr="00E11762" w14:paraId="778D1AD0" w14:textId="77777777" w:rsidTr="00460F81">
        <w:trPr>
          <w:cantSplit/>
        </w:trPr>
        <w:tc>
          <w:tcPr>
            <w:tcW w:w="3510" w:type="dxa"/>
          </w:tcPr>
          <w:p w14:paraId="2A19F82B" w14:textId="356F236B" w:rsidR="00366671" w:rsidRPr="00E11762" w:rsidRDefault="00366671" w:rsidP="00366671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เอดับบลิวซี คอนเน็กท์ ไลฟ์สไตล์ จำกัด </w:t>
            </w:r>
            <w:r w:rsidRPr="00E11762">
              <w:rPr>
                <w:rFonts w:ascii="Angsana New" w:hAnsi="Angsana New"/>
                <w:sz w:val="26"/>
                <w:szCs w:val="26"/>
              </w:rPr>
              <w:t>(</w:t>
            </w:r>
            <w:r w:rsidRPr="00E11762">
              <w:rPr>
                <w:rFonts w:ascii="Angsana New" w:hAnsi="Angsana New" w:hint="cs"/>
                <w:sz w:val="26"/>
                <w:szCs w:val="26"/>
                <w:cs/>
              </w:rPr>
              <w:t xml:space="preserve">เดิมชื่อ </w:t>
            </w:r>
            <w:r w:rsidRPr="00E11762">
              <w:rPr>
                <w:rFonts w:ascii="Angsana New" w:hAnsi="Angsana New"/>
                <w:sz w:val="26"/>
                <w:szCs w:val="26"/>
                <w:cs/>
              </w:rPr>
              <w:t>บริษัท เอเชียทีค ริเวอร์ฟร</w:t>
            </w:r>
            <w:r w:rsidRPr="00E11762">
              <w:rPr>
                <w:rFonts w:ascii="Angsana New" w:hAnsi="Angsana New" w:hint="cs"/>
                <w:sz w:val="26"/>
                <w:szCs w:val="26"/>
                <w:cs/>
              </w:rPr>
              <w:t>้</w:t>
            </w:r>
            <w:r w:rsidRPr="00E11762">
              <w:rPr>
                <w:rFonts w:ascii="Angsana New" w:hAnsi="Angsana New"/>
                <w:sz w:val="26"/>
                <w:szCs w:val="26"/>
                <w:cs/>
              </w:rPr>
              <w:t>อนท์ จำกัด</w:t>
            </w:r>
            <w:r w:rsidRPr="00E1176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90" w:type="dxa"/>
          </w:tcPr>
          <w:p w14:paraId="24B4B415" w14:textId="77777777" w:rsidR="00B635ED" w:rsidRDefault="00B635ED" w:rsidP="00366671">
            <w:pPr>
              <w:tabs>
                <w:tab w:val="clear" w:pos="227"/>
                <w:tab w:val="clear" w:pos="454"/>
              </w:tabs>
              <w:spacing w:line="216" w:lineRule="auto"/>
              <w:ind w:left="283" w:hanging="270"/>
              <w:rPr>
                <w:rFonts w:ascii="Angsana New" w:hAnsi="Angsana New"/>
                <w:sz w:val="26"/>
                <w:szCs w:val="26"/>
              </w:rPr>
            </w:pPr>
          </w:p>
          <w:p w14:paraId="41524138" w14:textId="42572860" w:rsidR="00366671" w:rsidRPr="00E11762" w:rsidRDefault="00366671" w:rsidP="00366671">
            <w:pPr>
              <w:tabs>
                <w:tab w:val="clear" w:pos="227"/>
                <w:tab w:val="clear" w:pos="454"/>
              </w:tabs>
              <w:spacing w:line="216" w:lineRule="auto"/>
              <w:ind w:left="283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="Angsana New" w:hAnsi="Angsana New" w:hint="cs"/>
                <w:sz w:val="26"/>
                <w:szCs w:val="26"/>
                <w:cs/>
              </w:rPr>
              <w:t xml:space="preserve">แพลตฟอร์มดิจิทัลเพื่อ การพาณิชย์       </w:t>
            </w:r>
          </w:p>
        </w:tc>
        <w:tc>
          <w:tcPr>
            <w:tcW w:w="180" w:type="dxa"/>
          </w:tcPr>
          <w:p w14:paraId="0B9CD2A5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8E69B5" w14:textId="77777777" w:rsidR="00366671" w:rsidRPr="00E11762" w:rsidRDefault="00366671" w:rsidP="00366671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5CA846" w14:textId="77777777" w:rsidR="00366671" w:rsidRPr="00E11762" w:rsidRDefault="00366671" w:rsidP="00366671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A49BA7E" w14:textId="1E7A069E" w:rsidR="00366671" w:rsidRPr="00E11762" w:rsidRDefault="00366671" w:rsidP="00366671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1984303E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6D70A5D7" w14:textId="77777777" w:rsidR="00366671" w:rsidRPr="00E11762" w:rsidRDefault="00366671" w:rsidP="00366671">
            <w:pPr>
              <w:tabs>
                <w:tab w:val="decimal" w:pos="641"/>
              </w:tabs>
              <w:spacing w:line="216" w:lineRule="auto"/>
              <w:ind w:right="-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59709B1" w14:textId="77777777" w:rsidR="00366671" w:rsidRPr="00E11762" w:rsidRDefault="00366671" w:rsidP="00366671">
            <w:pPr>
              <w:tabs>
                <w:tab w:val="decimal" w:pos="641"/>
              </w:tabs>
              <w:spacing w:line="216" w:lineRule="auto"/>
              <w:ind w:right="-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F3B8466" w14:textId="5E5B8405" w:rsidR="00366671" w:rsidRPr="00E11762" w:rsidRDefault="00366671" w:rsidP="00366671">
            <w:pPr>
              <w:pStyle w:val="acctfourfigures"/>
              <w:tabs>
                <w:tab w:val="clear" w:pos="765"/>
                <w:tab w:val="decimal" w:pos="641"/>
              </w:tabs>
              <w:spacing w:line="216" w:lineRule="auto"/>
              <w:ind w:left="-79" w:right="-26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29534101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59CD707B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9B1ECC3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9F19841" w14:textId="7EF705FF" w:rsidR="00366671" w:rsidRPr="00E11762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446AEE19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7158C200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5175D6E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53D11EB" w14:textId="1C68373B" w:rsidR="00366671" w:rsidRPr="00E11762" w:rsidRDefault="00366671" w:rsidP="00366671">
            <w:pPr>
              <w:pStyle w:val="acctfourfigures"/>
              <w:tabs>
                <w:tab w:val="clear" w:pos="765"/>
                <w:tab w:val="decimal" w:pos="741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24,063</w:t>
            </w:r>
          </w:p>
        </w:tc>
        <w:tc>
          <w:tcPr>
            <w:tcW w:w="182" w:type="dxa"/>
          </w:tcPr>
          <w:p w14:paraId="22E5403C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14E9C7F1" w14:textId="77777777" w:rsidR="00366671" w:rsidRPr="00E11762" w:rsidRDefault="00366671" w:rsidP="00366671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B0DDEC3" w14:textId="77777777" w:rsidR="00366671" w:rsidRPr="00E11762" w:rsidRDefault="00366671" w:rsidP="00366671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FDE0BCC" w14:textId="467AE0F5" w:rsidR="00366671" w:rsidRPr="00E11762" w:rsidRDefault="00366671" w:rsidP="00366671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178" w:type="dxa"/>
          </w:tcPr>
          <w:p w14:paraId="14776E53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744983DD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</w:t>
            </w:r>
          </w:p>
          <w:p w14:paraId="228CDC20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4D01821" w14:textId="42171758" w:rsidR="00366671" w:rsidRPr="00E11762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575"/>
                <w:tab w:val="decimal" w:pos="665"/>
              </w:tabs>
              <w:spacing w:line="216" w:lineRule="auto"/>
              <w:ind w:left="3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  </w:t>
            </w: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6,017</w:t>
            </w:r>
          </w:p>
        </w:tc>
        <w:tc>
          <w:tcPr>
            <w:tcW w:w="178" w:type="dxa"/>
          </w:tcPr>
          <w:p w14:paraId="7E3A89BE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460FB00C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  <w:p w14:paraId="62E19586" w14:textId="77777777" w:rsidR="00366671" w:rsidRPr="00366671" w:rsidRDefault="00366671" w:rsidP="00366671">
            <w:pPr>
              <w:pStyle w:val="acctfourfigures"/>
              <w:tabs>
                <w:tab w:val="clear" w:pos="765"/>
                <w:tab w:val="decimal" w:pos="467"/>
                <w:tab w:val="decimal" w:pos="997"/>
              </w:tabs>
              <w:spacing w:line="216" w:lineRule="auto"/>
              <w:rPr>
                <w:rFonts w:ascii="Angsana New" w:hAnsi="Angsana New"/>
                <w:sz w:val="26"/>
                <w:szCs w:val="26"/>
              </w:rPr>
            </w:pPr>
          </w:p>
          <w:p w14:paraId="26C34379" w14:textId="0332155E" w:rsidR="00366671" w:rsidRPr="00E11762" w:rsidRDefault="00366671" w:rsidP="00366671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666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2C003FC4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6D925C75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283" w:hanging="72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2F1D816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283" w:hanging="72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09B0EA2" w14:textId="32FB86E7" w:rsidR="00366671" w:rsidRPr="00E11762" w:rsidRDefault="00366671" w:rsidP="00366671">
            <w:pPr>
              <w:pStyle w:val="acctfourfigures"/>
              <w:tabs>
                <w:tab w:val="clear" w:pos="765"/>
                <w:tab w:val="left" w:pos="-805"/>
                <w:tab w:val="right" w:pos="-715"/>
              </w:tabs>
              <w:spacing w:line="216" w:lineRule="auto"/>
              <w:ind w:left="-985" w:right="283" w:hanging="72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66671" w:rsidRPr="00E11762" w14:paraId="51FFD248" w14:textId="77777777" w:rsidTr="00460F81">
        <w:trPr>
          <w:cantSplit/>
        </w:trPr>
        <w:tc>
          <w:tcPr>
            <w:tcW w:w="3510" w:type="dxa"/>
          </w:tcPr>
          <w:p w14:paraId="2D6D4D7A" w14:textId="2CBA93F9" w:rsidR="00366671" w:rsidRPr="00E11762" w:rsidRDefault="00366671" w:rsidP="00366671">
            <w:pPr>
              <w:tabs>
                <w:tab w:val="clear" w:pos="227"/>
                <w:tab w:val="clear" w:pos="454"/>
              </w:tabs>
              <w:spacing w:line="240" w:lineRule="auto"/>
              <w:ind w:left="274" w:hanging="2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="Angsana New" w:hAnsi="Angsana New"/>
                <w:sz w:val="26"/>
                <w:szCs w:val="26"/>
                <w:cs/>
              </w:rPr>
              <w:t>บริษัท นิวมัลตี้ไมน์ จำกัด</w:t>
            </w:r>
          </w:p>
        </w:tc>
        <w:tc>
          <w:tcPr>
            <w:tcW w:w="1890" w:type="dxa"/>
          </w:tcPr>
          <w:p w14:paraId="55420761" w14:textId="0CCB7042" w:rsidR="00366671" w:rsidRPr="00E11762" w:rsidRDefault="00366671" w:rsidP="00366671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="Angsana New" w:hAnsi="Angsana New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6121E7B5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C2F1EE" w14:textId="31F0874B" w:rsidR="00366671" w:rsidRPr="00E11762" w:rsidRDefault="00366671" w:rsidP="00366671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0DC815E0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4FFBE0C1" w14:textId="6C0DA8AC" w:rsidR="00366671" w:rsidRPr="00E11762" w:rsidRDefault="00366671" w:rsidP="00366671">
            <w:pPr>
              <w:pStyle w:val="acctfourfigures"/>
              <w:tabs>
                <w:tab w:val="clear" w:pos="765"/>
                <w:tab w:val="decimal" w:pos="46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0CEA36AA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103FD67A" w14:textId="134A7812" w:rsidR="00366671" w:rsidRPr="00E11762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405,000</w:t>
            </w:r>
          </w:p>
        </w:tc>
        <w:tc>
          <w:tcPr>
            <w:tcW w:w="178" w:type="dxa"/>
          </w:tcPr>
          <w:p w14:paraId="7C13BB11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1BFC7696" w14:textId="62C81AE1" w:rsidR="00366671" w:rsidRPr="00E11762" w:rsidRDefault="00366671" w:rsidP="00366671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3F5E1243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16EF6FE8" w14:textId="31BC1736" w:rsidR="00366671" w:rsidRPr="00E11762" w:rsidRDefault="00366671" w:rsidP="00366671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204,221</w:t>
            </w:r>
          </w:p>
        </w:tc>
        <w:tc>
          <w:tcPr>
            <w:tcW w:w="178" w:type="dxa"/>
          </w:tcPr>
          <w:p w14:paraId="7AA4C968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1ECF887B" w14:textId="17D3348F" w:rsidR="00366671" w:rsidRPr="00366671" w:rsidRDefault="00366671" w:rsidP="00366671">
            <w:pPr>
              <w:pStyle w:val="acctfourfigures"/>
              <w:tabs>
                <w:tab w:val="clear" w:pos="765"/>
                <w:tab w:val="decimal" w:pos="665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1AB3872A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74551DBD" w14:textId="144730C7" w:rsidR="00366671" w:rsidRPr="00E11762" w:rsidRDefault="00366671" w:rsidP="00366671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0062C071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677D6E5D" w14:textId="50756C1A" w:rsidR="00366671" w:rsidRPr="00E11762" w:rsidRDefault="00366671" w:rsidP="00366671">
            <w:pPr>
              <w:pStyle w:val="acctfourfigures"/>
              <w:tabs>
                <w:tab w:val="clear" w:pos="765"/>
                <w:tab w:val="decimal" w:pos="63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6671" w:rsidRPr="00E11762" w14:paraId="6DC51F55" w14:textId="77777777" w:rsidTr="00460F81">
        <w:trPr>
          <w:cantSplit/>
        </w:trPr>
        <w:tc>
          <w:tcPr>
            <w:tcW w:w="3510" w:type="dxa"/>
          </w:tcPr>
          <w:p w14:paraId="252C3198" w14:textId="739E3B50" w:rsidR="00366671" w:rsidRPr="00E11762" w:rsidRDefault="00366671" w:rsidP="00366671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="Angsana New" w:hAnsi="Angsana New"/>
                <w:sz w:val="26"/>
                <w:szCs w:val="26"/>
                <w:cs/>
              </w:rPr>
              <w:t>บริษัท ทีซีซี ลักซ์ชูรีโฮเทลส์ และ รีสอร์ท จำกัด</w:t>
            </w:r>
          </w:p>
        </w:tc>
        <w:tc>
          <w:tcPr>
            <w:tcW w:w="1890" w:type="dxa"/>
          </w:tcPr>
          <w:p w14:paraId="2B775196" w14:textId="185653C4" w:rsidR="00366671" w:rsidRPr="00E11762" w:rsidRDefault="00366671" w:rsidP="00366671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="Angsana New" w:hAnsi="Angsana New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1B81B844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86DB33" w14:textId="738316C5" w:rsidR="00366671" w:rsidRPr="00E11762" w:rsidRDefault="00366671" w:rsidP="00366671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02940CD9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04BD81BB" w14:textId="630CB79B" w:rsidR="00366671" w:rsidRPr="00366671" w:rsidRDefault="00366671" w:rsidP="00366671">
            <w:pPr>
              <w:pStyle w:val="acctfourfigures"/>
              <w:tabs>
                <w:tab w:val="clear" w:pos="765"/>
                <w:tab w:val="decimal" w:pos="463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75268C71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62E6D402" w14:textId="74BB029D" w:rsidR="00366671" w:rsidRPr="00E11762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2,055,000</w:t>
            </w:r>
          </w:p>
        </w:tc>
        <w:tc>
          <w:tcPr>
            <w:tcW w:w="178" w:type="dxa"/>
          </w:tcPr>
          <w:p w14:paraId="4C60434B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240263AC" w14:textId="164C6E96" w:rsidR="00366671" w:rsidRPr="00E11762" w:rsidRDefault="00366671" w:rsidP="00366671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0AB685A5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731BB59" w14:textId="0D3B2A0A" w:rsidR="00366671" w:rsidRPr="00E11762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1,213,477 </w:t>
            </w:r>
          </w:p>
        </w:tc>
        <w:tc>
          <w:tcPr>
            <w:tcW w:w="178" w:type="dxa"/>
          </w:tcPr>
          <w:p w14:paraId="69ED05D8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4506185E" w14:textId="31C8884B" w:rsidR="00366671" w:rsidRPr="00366671" w:rsidRDefault="00366671" w:rsidP="00366671">
            <w:pPr>
              <w:pStyle w:val="acctfourfigures"/>
              <w:tabs>
                <w:tab w:val="clear" w:pos="765"/>
                <w:tab w:val="decimal" w:pos="665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15E1B361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0EAB52EE" w14:textId="1405945D" w:rsidR="00366671" w:rsidRPr="00366671" w:rsidRDefault="00366671" w:rsidP="00366671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5D991AE6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55A9CA5C" w14:textId="43C0F61D" w:rsidR="00366671" w:rsidRPr="00E11762" w:rsidRDefault="00366671" w:rsidP="00366671">
            <w:pPr>
              <w:pStyle w:val="acctfourfigures"/>
              <w:tabs>
                <w:tab w:val="clear" w:pos="765"/>
                <w:tab w:val="decimal" w:pos="63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6671" w:rsidRPr="00E11762" w14:paraId="02895FBD" w14:textId="77777777" w:rsidTr="00460F81">
        <w:trPr>
          <w:cantSplit/>
        </w:trPr>
        <w:tc>
          <w:tcPr>
            <w:tcW w:w="3510" w:type="dxa"/>
          </w:tcPr>
          <w:p w14:paraId="7044E50E" w14:textId="42D848AA" w:rsidR="00366671" w:rsidRPr="00E11762" w:rsidRDefault="00366671" w:rsidP="00366671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="Angsana New" w:hAnsi="Angsana New"/>
                <w:sz w:val="26"/>
                <w:szCs w:val="26"/>
                <w:cs/>
              </w:rPr>
              <w:t>บริษัท ทีซีซี โฮเทล คอลเล็คชั่น จำกัด</w:t>
            </w:r>
          </w:p>
        </w:tc>
        <w:tc>
          <w:tcPr>
            <w:tcW w:w="1890" w:type="dxa"/>
          </w:tcPr>
          <w:p w14:paraId="1E143C5B" w14:textId="7E688004" w:rsidR="00366671" w:rsidRPr="00E11762" w:rsidRDefault="00366671" w:rsidP="00366671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="Angsana New" w:hAnsi="Angsana New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095C22B0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EAB732F" w14:textId="070D6B32" w:rsidR="00366671" w:rsidRPr="00E11762" w:rsidRDefault="00366671" w:rsidP="00366671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026EA33A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697890AE" w14:textId="79ECAF83" w:rsidR="00366671" w:rsidRPr="00366671" w:rsidRDefault="00366671" w:rsidP="00366671">
            <w:pPr>
              <w:pStyle w:val="acctfourfigures"/>
              <w:tabs>
                <w:tab w:val="clear" w:pos="765"/>
                <w:tab w:val="decimal" w:pos="463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51534E49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03EF26A8" w14:textId="1CFC0FDF" w:rsidR="00366671" w:rsidRPr="00E11762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2,003,000</w:t>
            </w:r>
          </w:p>
        </w:tc>
        <w:tc>
          <w:tcPr>
            <w:tcW w:w="178" w:type="dxa"/>
          </w:tcPr>
          <w:p w14:paraId="08AAB03C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17379FED" w14:textId="5E746CE4" w:rsidR="00366671" w:rsidRPr="00E11762" w:rsidRDefault="00366671" w:rsidP="00366671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4BFF0E6E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2D968CE" w14:textId="338241DE" w:rsidR="00366671" w:rsidRPr="00E11762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886,</w:t>
            </w:r>
            <w:r w:rsidRPr="00E1176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32</w:t>
            </w:r>
            <w:r w:rsidRPr="00E1176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8 </w:t>
            </w:r>
          </w:p>
        </w:tc>
        <w:tc>
          <w:tcPr>
            <w:tcW w:w="178" w:type="dxa"/>
          </w:tcPr>
          <w:p w14:paraId="39966E51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5B12FE34" w14:textId="2725AFBA" w:rsidR="00366671" w:rsidRPr="00366671" w:rsidRDefault="00366671" w:rsidP="00366671">
            <w:pPr>
              <w:pStyle w:val="acctfourfigures"/>
              <w:tabs>
                <w:tab w:val="clear" w:pos="765"/>
                <w:tab w:val="decimal" w:pos="665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02AEF67F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0D33254E" w14:textId="29425688" w:rsidR="00366671" w:rsidRPr="00366671" w:rsidRDefault="00366671" w:rsidP="00366671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7E2AD988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4CE83014" w14:textId="5CAE9A1D" w:rsidR="00366671" w:rsidRPr="00E11762" w:rsidRDefault="00366671" w:rsidP="00366671">
            <w:pPr>
              <w:pStyle w:val="acctfourfigures"/>
              <w:tabs>
                <w:tab w:val="clear" w:pos="765"/>
                <w:tab w:val="decimal" w:pos="63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6671" w:rsidRPr="00E11762" w14:paraId="6FC6AE8D" w14:textId="77777777" w:rsidTr="00460F81">
        <w:trPr>
          <w:cantSplit/>
        </w:trPr>
        <w:tc>
          <w:tcPr>
            <w:tcW w:w="3510" w:type="dxa"/>
          </w:tcPr>
          <w:p w14:paraId="2C495DAE" w14:textId="0A0406A1" w:rsidR="00366671" w:rsidRPr="00E11762" w:rsidRDefault="00366671" w:rsidP="00366671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สิริทรัพย์ พัฒนา </w:t>
            </w:r>
            <w:r w:rsidRPr="00E1176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E11762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90" w:type="dxa"/>
          </w:tcPr>
          <w:p w14:paraId="159BAE2F" w14:textId="577EF4A0" w:rsidR="00366671" w:rsidRPr="00E11762" w:rsidRDefault="00366671" w:rsidP="00366671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="Angsana New" w:hAnsi="Angsana New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10760FFA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4FA790" w14:textId="28D618BC" w:rsidR="00366671" w:rsidRPr="00E11762" w:rsidRDefault="00366671" w:rsidP="00366671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36DC0C91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32DAD491" w14:textId="08163E9D" w:rsidR="00366671" w:rsidRPr="00366671" w:rsidRDefault="00366671" w:rsidP="00366671">
            <w:pPr>
              <w:pStyle w:val="acctfourfigures"/>
              <w:tabs>
                <w:tab w:val="clear" w:pos="765"/>
                <w:tab w:val="decimal" w:pos="463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101999DE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41308F4C" w14:textId="1FF41A30" w:rsidR="00366671" w:rsidRPr="00E11762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16,000</w:t>
            </w:r>
          </w:p>
        </w:tc>
        <w:tc>
          <w:tcPr>
            <w:tcW w:w="178" w:type="dxa"/>
          </w:tcPr>
          <w:p w14:paraId="7EF6328B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45FDF9D4" w14:textId="1A0D95D2" w:rsidR="00366671" w:rsidRPr="00E11762" w:rsidRDefault="00366671" w:rsidP="00366671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3B661341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5FD8B44" w14:textId="16394B92" w:rsidR="00366671" w:rsidRPr="00E11762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8,712 </w:t>
            </w:r>
          </w:p>
        </w:tc>
        <w:tc>
          <w:tcPr>
            <w:tcW w:w="178" w:type="dxa"/>
          </w:tcPr>
          <w:p w14:paraId="7AD483B2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45CD3541" w14:textId="2F14CEF2" w:rsidR="00366671" w:rsidRPr="00366671" w:rsidRDefault="00366671" w:rsidP="00366671">
            <w:pPr>
              <w:pStyle w:val="acctfourfigures"/>
              <w:tabs>
                <w:tab w:val="clear" w:pos="765"/>
                <w:tab w:val="decimal" w:pos="665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6C80E689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28191380" w14:textId="6CCBFF93" w:rsidR="00366671" w:rsidRPr="00366671" w:rsidRDefault="00366671" w:rsidP="00366671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650DE78B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6178BBBA" w14:textId="315B33BC" w:rsidR="00366671" w:rsidRPr="00E11762" w:rsidRDefault="00366671" w:rsidP="00366671">
            <w:pPr>
              <w:pStyle w:val="acctfourfigures"/>
              <w:tabs>
                <w:tab w:val="clear" w:pos="765"/>
                <w:tab w:val="decimal" w:pos="63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6671" w:rsidRPr="00E11762" w14:paraId="6771ED55" w14:textId="77777777" w:rsidTr="00460F81">
        <w:trPr>
          <w:cantSplit/>
        </w:trPr>
        <w:tc>
          <w:tcPr>
            <w:tcW w:w="3510" w:type="dxa"/>
          </w:tcPr>
          <w:p w14:paraId="68786DFB" w14:textId="3C7B896C" w:rsidR="00366671" w:rsidRPr="00E11762" w:rsidRDefault="00366671" w:rsidP="00366671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="Angsana New" w:hAnsi="Angsana New"/>
                <w:sz w:val="26"/>
                <w:szCs w:val="26"/>
                <w:cs/>
              </w:rPr>
              <w:t>บริษัท ทีซีซีซีแอล จอมเทียน จำกัด</w:t>
            </w:r>
          </w:p>
        </w:tc>
        <w:tc>
          <w:tcPr>
            <w:tcW w:w="1890" w:type="dxa"/>
          </w:tcPr>
          <w:p w14:paraId="6F202A9F" w14:textId="6A53D244" w:rsidR="00366671" w:rsidRPr="00E11762" w:rsidRDefault="00366671" w:rsidP="00366671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="Angsana New" w:hAnsi="Angsana New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400FF9F1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FF466D8" w14:textId="387FA749" w:rsidR="00366671" w:rsidRPr="00E11762" w:rsidRDefault="00366671" w:rsidP="00366671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1E1A5393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7304DF7A" w14:textId="586CB0A0" w:rsidR="00366671" w:rsidRPr="00366671" w:rsidRDefault="00366671" w:rsidP="00366671">
            <w:pPr>
              <w:pStyle w:val="acctfourfigures"/>
              <w:tabs>
                <w:tab w:val="clear" w:pos="765"/>
                <w:tab w:val="decimal" w:pos="463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1CFE4A8D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627EC72E" w14:textId="4A0BD82F" w:rsidR="00366671" w:rsidRPr="00E11762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</w:t>
            </w:r>
            <w:r w:rsidRPr="00E11762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E1176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010</w:t>
            </w:r>
            <w:r w:rsidRPr="00E11762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E1176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000</w:t>
            </w:r>
            <w:r w:rsidRPr="00E1176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</w:tcPr>
          <w:p w14:paraId="34AC2640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4B44265D" w14:textId="6F9BC7F4" w:rsidR="00366671" w:rsidRPr="00E11762" w:rsidRDefault="00366671" w:rsidP="00366671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108091B5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2F629104" w14:textId="4652C4EA" w:rsidR="00366671" w:rsidRPr="00E11762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824,412 </w:t>
            </w:r>
          </w:p>
        </w:tc>
        <w:tc>
          <w:tcPr>
            <w:tcW w:w="178" w:type="dxa"/>
          </w:tcPr>
          <w:p w14:paraId="73620C22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137871B6" w14:textId="705926C9" w:rsidR="00366671" w:rsidRPr="00366671" w:rsidRDefault="00366671" w:rsidP="00366671">
            <w:pPr>
              <w:pStyle w:val="acctfourfigures"/>
              <w:tabs>
                <w:tab w:val="clear" w:pos="765"/>
                <w:tab w:val="decimal" w:pos="665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0EAF0240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6AF60E64" w14:textId="70506555" w:rsidR="00366671" w:rsidRPr="00366671" w:rsidRDefault="00366671" w:rsidP="00366671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7C92F48E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2CBCF0E3" w14:textId="12DC8E0A" w:rsidR="00366671" w:rsidRPr="00E11762" w:rsidRDefault="00366671" w:rsidP="00366671">
            <w:pPr>
              <w:pStyle w:val="acctfourfigures"/>
              <w:tabs>
                <w:tab w:val="clear" w:pos="765"/>
                <w:tab w:val="decimal" w:pos="63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6671" w:rsidRPr="00E11762" w14:paraId="33CD050A" w14:textId="77777777" w:rsidTr="00174D70">
        <w:trPr>
          <w:cantSplit/>
          <w:trHeight w:val="389"/>
        </w:trPr>
        <w:tc>
          <w:tcPr>
            <w:tcW w:w="3510" w:type="dxa"/>
          </w:tcPr>
          <w:p w14:paraId="6BAAF56C" w14:textId="2CB67955" w:rsidR="00366671" w:rsidRPr="00E11762" w:rsidRDefault="00366671" w:rsidP="00366671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="Angsana New" w:hAnsi="Angsana New"/>
                <w:sz w:val="26"/>
                <w:szCs w:val="26"/>
                <w:cs/>
              </w:rPr>
              <w:t>บริษัท ทีซีซี พัทยา จำกัด</w:t>
            </w:r>
          </w:p>
        </w:tc>
        <w:tc>
          <w:tcPr>
            <w:tcW w:w="1890" w:type="dxa"/>
          </w:tcPr>
          <w:p w14:paraId="18961324" w14:textId="6F598AAB" w:rsidR="00366671" w:rsidRPr="00E11762" w:rsidRDefault="00366671" w:rsidP="00174D70">
            <w:pPr>
              <w:tabs>
                <w:tab w:val="clear" w:pos="227"/>
                <w:tab w:val="clear" w:pos="454"/>
              </w:tabs>
              <w:spacing w:line="216" w:lineRule="auto"/>
              <w:ind w:left="28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="Angsana New" w:hAnsi="Angsana New" w:hint="cs"/>
                <w:sz w:val="26"/>
                <w:szCs w:val="26"/>
                <w:cs/>
              </w:rPr>
              <w:t>โครงการที่มีประโยชน์การใช้สอยแบบผสมผสาน</w:t>
            </w:r>
          </w:p>
        </w:tc>
        <w:tc>
          <w:tcPr>
            <w:tcW w:w="180" w:type="dxa"/>
          </w:tcPr>
          <w:p w14:paraId="50691CED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4415DD6" w14:textId="77777777" w:rsidR="00366671" w:rsidRPr="00E11762" w:rsidRDefault="00366671" w:rsidP="00366671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5456DC4" w14:textId="77777777" w:rsidR="00366671" w:rsidRPr="00E11762" w:rsidRDefault="00366671" w:rsidP="00366671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B87898F" w14:textId="0F4C181B" w:rsidR="00366671" w:rsidRPr="00E11762" w:rsidRDefault="00366671" w:rsidP="00366671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25.56</w:t>
            </w:r>
          </w:p>
        </w:tc>
        <w:tc>
          <w:tcPr>
            <w:tcW w:w="183" w:type="dxa"/>
          </w:tcPr>
          <w:p w14:paraId="49B52E81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5CC0CEAD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463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  <w:p w14:paraId="69F89226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463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  <w:p w14:paraId="46C5F8EF" w14:textId="0390ED9F" w:rsidR="00366671" w:rsidRPr="00366671" w:rsidRDefault="00366671" w:rsidP="00366671">
            <w:pPr>
              <w:pStyle w:val="acctfourfigures"/>
              <w:tabs>
                <w:tab w:val="clear" w:pos="765"/>
                <w:tab w:val="decimal" w:pos="463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33EBBC25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759DB0AE" w14:textId="41A2D2AA" w:rsidR="00366671" w:rsidRPr="00E11762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</w:t>
            </w:r>
            <w:r w:rsidRPr="00E11762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E1176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000</w:t>
            </w:r>
            <w:r w:rsidRPr="00E11762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E1176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000</w:t>
            </w:r>
            <w:r w:rsidRPr="00E1176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</w:tcPr>
          <w:p w14:paraId="3D8FE9DD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12B8F9F9" w14:textId="77777777" w:rsidR="00366671" w:rsidRPr="00E11762" w:rsidRDefault="00366671" w:rsidP="00366671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B24A253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</w:p>
          <w:p w14:paraId="550B976E" w14:textId="000BAE26" w:rsidR="00366671" w:rsidRPr="00E11762" w:rsidRDefault="00366671" w:rsidP="00366671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38BD3020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4CEC1B4F" w14:textId="76EBEBCE" w:rsidR="00366671" w:rsidRPr="00E11762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1,003,604 </w:t>
            </w:r>
          </w:p>
        </w:tc>
        <w:tc>
          <w:tcPr>
            <w:tcW w:w="178" w:type="dxa"/>
          </w:tcPr>
          <w:p w14:paraId="18E07DD1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53C2460E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665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  <w:p w14:paraId="656524B9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665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</w:p>
          <w:p w14:paraId="774785C7" w14:textId="49EEB366" w:rsidR="00366671" w:rsidRPr="00366671" w:rsidRDefault="00366671" w:rsidP="00366671">
            <w:pPr>
              <w:pStyle w:val="acctfourfigures"/>
              <w:tabs>
                <w:tab w:val="clear" w:pos="765"/>
                <w:tab w:val="decimal" w:pos="665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0DE40EBE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2750AE2C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  <w:p w14:paraId="5D3695C4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</w:p>
          <w:p w14:paraId="011654C9" w14:textId="121C5A7F" w:rsidR="00366671" w:rsidRPr="00366671" w:rsidRDefault="00366671" w:rsidP="00366671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50BF5A9E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3241C7D6" w14:textId="77777777" w:rsidR="00366671" w:rsidRPr="00E11762" w:rsidRDefault="00366671" w:rsidP="00366671">
            <w:pPr>
              <w:tabs>
                <w:tab w:val="clear" w:pos="227"/>
                <w:tab w:val="clear" w:pos="454"/>
                <w:tab w:val="decimal" w:pos="635"/>
                <w:tab w:val="left" w:pos="990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110AE07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635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</w:p>
          <w:p w14:paraId="580430B2" w14:textId="396ACB94" w:rsidR="00366671" w:rsidRPr="00E11762" w:rsidRDefault="00366671" w:rsidP="00366671">
            <w:pPr>
              <w:pStyle w:val="acctfourfigures"/>
              <w:tabs>
                <w:tab w:val="clear" w:pos="765"/>
                <w:tab w:val="decimal" w:pos="63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6671" w:rsidRPr="00E11762" w14:paraId="561A128A" w14:textId="77777777" w:rsidTr="00460F81">
        <w:trPr>
          <w:cantSplit/>
        </w:trPr>
        <w:tc>
          <w:tcPr>
            <w:tcW w:w="3510" w:type="dxa"/>
          </w:tcPr>
          <w:p w14:paraId="3B6FC1ED" w14:textId="4837CE8B" w:rsidR="00366671" w:rsidRPr="00E11762" w:rsidRDefault="00366671" w:rsidP="00366671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E1176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E117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11762">
              <w:rPr>
                <w:rFonts w:ascii="Angsana New" w:hAnsi="Angsana New" w:hint="cs"/>
                <w:sz w:val="26"/>
                <w:szCs w:val="26"/>
                <w:cs/>
              </w:rPr>
              <w:t>โฮเทลส์</w:t>
            </w:r>
            <w:r w:rsidRPr="00E117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11762">
              <w:rPr>
                <w:rFonts w:ascii="Angsana New" w:hAnsi="Angsana New" w:hint="cs"/>
                <w:sz w:val="26"/>
                <w:szCs w:val="26"/>
                <w:cs/>
              </w:rPr>
              <w:t>เอเชียทีค</w:t>
            </w:r>
            <w:r w:rsidRPr="00E117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1176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E11762">
              <w:rPr>
                <w:rFonts w:ascii="Angsana New" w:hAnsi="Angsana New"/>
                <w:sz w:val="26"/>
                <w:szCs w:val="26"/>
                <w:cs/>
              </w:rPr>
              <w:t>*</w:t>
            </w:r>
          </w:p>
        </w:tc>
        <w:tc>
          <w:tcPr>
            <w:tcW w:w="1890" w:type="dxa"/>
          </w:tcPr>
          <w:p w14:paraId="496F6AAD" w14:textId="1FFB7474" w:rsidR="00366671" w:rsidRPr="00E11762" w:rsidRDefault="00366671" w:rsidP="00366671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525C56EC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B7F810A" w14:textId="0CAF4456" w:rsidR="00366671" w:rsidRPr="00E11762" w:rsidRDefault="00366671" w:rsidP="00366671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2586264A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2677AD91" w14:textId="3ADD4194" w:rsidR="00366671" w:rsidRPr="00E11762" w:rsidRDefault="00366671" w:rsidP="00366671">
            <w:pPr>
              <w:pStyle w:val="acctfourfigures"/>
              <w:tabs>
                <w:tab w:val="clear" w:pos="765"/>
                <w:tab w:val="decimal" w:pos="463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584A4E7E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35B2282B" w14:textId="5529964B" w:rsidR="00366671" w:rsidRPr="00E11762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E11762">
              <w:rPr>
                <w:rFonts w:ascii="Angsana New" w:hAnsi="Angsana New" w:cs="Angsana New"/>
                <w:color w:val="000000"/>
                <w:sz w:val="26"/>
                <w:szCs w:val="26"/>
                <w:lang w:val="en-US" w:bidi="th-TH"/>
              </w:rPr>
              <w:t>200,100</w:t>
            </w:r>
          </w:p>
        </w:tc>
        <w:tc>
          <w:tcPr>
            <w:tcW w:w="178" w:type="dxa"/>
          </w:tcPr>
          <w:p w14:paraId="0EBBBEC9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5392CB3B" w14:textId="377798AF" w:rsidR="00366671" w:rsidRPr="00E11762" w:rsidRDefault="00366671" w:rsidP="00366671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418B88B3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210814F2" w14:textId="02293876" w:rsidR="00366671" w:rsidRPr="00E11762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67,903</w:t>
            </w:r>
          </w:p>
        </w:tc>
        <w:tc>
          <w:tcPr>
            <w:tcW w:w="178" w:type="dxa"/>
          </w:tcPr>
          <w:p w14:paraId="4E183A31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127D3F13" w14:textId="0267B3E7" w:rsidR="00366671" w:rsidRPr="00E11762" w:rsidRDefault="00366671" w:rsidP="00366671">
            <w:pPr>
              <w:pStyle w:val="acctfourfigures"/>
              <w:tabs>
                <w:tab w:val="clear" w:pos="765"/>
                <w:tab w:val="decimal" w:pos="665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69E96423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39B3814F" w14:textId="44811807" w:rsidR="00366671" w:rsidRPr="00366671" w:rsidRDefault="00366671" w:rsidP="00366671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3674916F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30FC3215" w14:textId="01D9585F" w:rsidR="00366671" w:rsidRPr="00E11762" w:rsidRDefault="00366671" w:rsidP="00366671">
            <w:pPr>
              <w:pStyle w:val="acctfourfigures"/>
              <w:tabs>
                <w:tab w:val="clear" w:pos="765"/>
                <w:tab w:val="decimal" w:pos="635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6671" w:rsidRPr="00E11762" w14:paraId="60F1F308" w14:textId="77777777" w:rsidTr="00460F81">
        <w:trPr>
          <w:cantSplit/>
        </w:trPr>
        <w:tc>
          <w:tcPr>
            <w:tcW w:w="3510" w:type="dxa"/>
          </w:tcPr>
          <w:p w14:paraId="6C5A9440" w14:textId="6F55C5A8" w:rsidR="00366671" w:rsidRPr="00E11762" w:rsidRDefault="00366671" w:rsidP="00366671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="Angsana New" w:hAnsi="Angsana New"/>
                <w:sz w:val="26"/>
                <w:szCs w:val="26"/>
                <w:cs/>
              </w:rPr>
              <w:t xml:space="preserve">บริษัท รีเทล เวิลด์ </w:t>
            </w:r>
            <w:r w:rsidRPr="00E11762">
              <w:rPr>
                <w:rFonts w:ascii="Angsana New" w:hAnsi="Angsana New"/>
                <w:sz w:val="26"/>
                <w:szCs w:val="26"/>
              </w:rPr>
              <w:t xml:space="preserve">8 </w:t>
            </w:r>
            <w:r w:rsidRPr="00E11762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90" w:type="dxa"/>
          </w:tcPr>
          <w:p w14:paraId="69F639A8" w14:textId="488CAB0D" w:rsidR="00366671" w:rsidRPr="00E11762" w:rsidRDefault="00366671" w:rsidP="00366671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="Angsana New" w:hAnsi="Angsana New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260EDD24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3467244" w14:textId="5834F8F1" w:rsidR="00366671" w:rsidRPr="00E11762" w:rsidRDefault="00366671" w:rsidP="00366671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609A596B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1C6538FD" w14:textId="3EC4FA1E" w:rsidR="00366671" w:rsidRPr="00366671" w:rsidRDefault="00366671" w:rsidP="00366671">
            <w:pPr>
              <w:pStyle w:val="acctfourfigures"/>
              <w:tabs>
                <w:tab w:val="clear" w:pos="765"/>
                <w:tab w:val="decimal" w:pos="463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7247F096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4CE5B0EA" w14:textId="5289B909" w:rsidR="00366671" w:rsidRPr="00E11762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</w:t>
            </w:r>
            <w:r w:rsidRPr="00E11762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E1176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000</w:t>
            </w:r>
            <w:r w:rsidRPr="00E1176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</w:tcPr>
          <w:p w14:paraId="22C0D5C1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5AD5114C" w14:textId="088C75F9" w:rsidR="00366671" w:rsidRPr="00E11762" w:rsidRDefault="00366671" w:rsidP="00366671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3B0575B0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B80BC0D" w14:textId="0F9693EC" w:rsidR="00366671" w:rsidRPr="00E11762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177,993 </w:t>
            </w:r>
          </w:p>
        </w:tc>
        <w:tc>
          <w:tcPr>
            <w:tcW w:w="178" w:type="dxa"/>
          </w:tcPr>
          <w:p w14:paraId="74BB13C3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47F22643" w14:textId="1EB57CA2" w:rsidR="00366671" w:rsidRPr="00366671" w:rsidRDefault="00366671" w:rsidP="00366671">
            <w:pPr>
              <w:pStyle w:val="acctfourfigures"/>
              <w:tabs>
                <w:tab w:val="clear" w:pos="765"/>
                <w:tab w:val="decimal" w:pos="665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2FB2AD16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74A6E92D" w14:textId="001ABEDF" w:rsidR="00366671" w:rsidRPr="00366671" w:rsidRDefault="00366671" w:rsidP="00366671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424C486D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038358CA" w14:textId="00C5754A" w:rsidR="00366671" w:rsidRPr="00E11762" w:rsidRDefault="00366671" w:rsidP="00366671">
            <w:pPr>
              <w:pStyle w:val="acctfourfigures"/>
              <w:tabs>
                <w:tab w:val="clear" w:pos="765"/>
                <w:tab w:val="decimal" w:pos="63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6671" w:rsidRPr="00E11762" w14:paraId="3EE43C11" w14:textId="77777777" w:rsidTr="00460F81">
        <w:trPr>
          <w:cantSplit/>
        </w:trPr>
        <w:tc>
          <w:tcPr>
            <w:tcW w:w="3510" w:type="dxa"/>
          </w:tcPr>
          <w:p w14:paraId="1802341A" w14:textId="578AF6A6" w:rsidR="00366671" w:rsidRPr="00E11762" w:rsidRDefault="00366671" w:rsidP="00366671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="Angsana New" w:hAnsi="Angsana New"/>
                <w:sz w:val="26"/>
                <w:szCs w:val="26"/>
                <w:cs/>
              </w:rPr>
              <w:t xml:space="preserve">บริษัท คอนเซพ แลนด์ </w:t>
            </w:r>
            <w:r w:rsidRPr="00E11762">
              <w:rPr>
                <w:rFonts w:ascii="Angsana New" w:hAnsi="Angsana New"/>
                <w:sz w:val="26"/>
                <w:szCs w:val="26"/>
              </w:rPr>
              <w:t xml:space="preserve">9 </w:t>
            </w:r>
            <w:r w:rsidRPr="00E11762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90" w:type="dxa"/>
          </w:tcPr>
          <w:p w14:paraId="27957954" w14:textId="092531D9" w:rsidR="00366671" w:rsidRPr="00E11762" w:rsidRDefault="00366671" w:rsidP="00366671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="Angsana New" w:hAnsi="Angsana New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2C5C4D1E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073F91" w14:textId="033F1A8F" w:rsidR="00366671" w:rsidRPr="00E11762" w:rsidRDefault="00366671" w:rsidP="00366671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6D1E80B1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463BF4D2" w14:textId="25BC244C" w:rsidR="00366671" w:rsidRPr="00366671" w:rsidRDefault="00366671" w:rsidP="00366671">
            <w:pPr>
              <w:pStyle w:val="acctfourfigures"/>
              <w:tabs>
                <w:tab w:val="clear" w:pos="765"/>
                <w:tab w:val="decimal" w:pos="463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052BF323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021B26D6" w14:textId="337B19A9" w:rsidR="00366671" w:rsidRPr="00E11762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280</w:t>
            </w:r>
            <w:r w:rsidRPr="00E11762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E1176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000</w:t>
            </w:r>
            <w:r w:rsidRPr="00E1176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</w:tcPr>
          <w:p w14:paraId="66AD9E28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2D994A23" w14:textId="149434D3" w:rsidR="00366671" w:rsidRPr="00E11762" w:rsidRDefault="00366671" w:rsidP="00366671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6CBDF6E1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4EB51198" w14:textId="14BB409F" w:rsidR="00366671" w:rsidRPr="00E11762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255,010 </w:t>
            </w:r>
          </w:p>
        </w:tc>
        <w:tc>
          <w:tcPr>
            <w:tcW w:w="178" w:type="dxa"/>
          </w:tcPr>
          <w:p w14:paraId="1370D7CD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6B13964E" w14:textId="6EAACF8D" w:rsidR="00366671" w:rsidRPr="00366671" w:rsidRDefault="00366671" w:rsidP="00366671">
            <w:pPr>
              <w:pStyle w:val="acctfourfigures"/>
              <w:tabs>
                <w:tab w:val="clear" w:pos="765"/>
                <w:tab w:val="decimal" w:pos="665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697A2F6F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0F7AB455" w14:textId="68A240B1" w:rsidR="00366671" w:rsidRPr="00366671" w:rsidRDefault="00366671" w:rsidP="00366671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7164CFC8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4384209F" w14:textId="32314285" w:rsidR="00366671" w:rsidRPr="00E11762" w:rsidRDefault="00366671" w:rsidP="00366671">
            <w:pPr>
              <w:pStyle w:val="acctfourfigures"/>
              <w:tabs>
                <w:tab w:val="clear" w:pos="765"/>
                <w:tab w:val="decimal" w:pos="63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6671" w:rsidRPr="00E11762" w14:paraId="2BEEABE9" w14:textId="77777777" w:rsidTr="00460F81">
        <w:trPr>
          <w:cantSplit/>
        </w:trPr>
        <w:tc>
          <w:tcPr>
            <w:tcW w:w="3510" w:type="dxa"/>
          </w:tcPr>
          <w:p w14:paraId="01A875DE" w14:textId="72F608C0" w:rsidR="00366671" w:rsidRPr="00E11762" w:rsidRDefault="00366671" w:rsidP="00366671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="Angsana New" w:hAnsi="Angsana New"/>
                <w:sz w:val="26"/>
                <w:szCs w:val="26"/>
                <w:cs/>
              </w:rPr>
              <w:t xml:space="preserve">บริษัท โฮเทลส์ เวิลด์ </w:t>
            </w:r>
            <w:r w:rsidRPr="00E11762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Pr="00E11762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90" w:type="dxa"/>
          </w:tcPr>
          <w:p w14:paraId="36BE8470" w14:textId="63BAB36C" w:rsidR="00366671" w:rsidRPr="00E11762" w:rsidRDefault="00366671" w:rsidP="00366671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="Angsana New" w:hAnsi="Angsana New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45EB9EC5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B36C7F3" w14:textId="26EA8DBB" w:rsidR="00366671" w:rsidRPr="00E11762" w:rsidRDefault="00366671" w:rsidP="00366671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7FA1B40D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798563CF" w14:textId="3DC93174" w:rsidR="00366671" w:rsidRPr="00366671" w:rsidRDefault="00366671" w:rsidP="00366671">
            <w:pPr>
              <w:pStyle w:val="acctfourfigures"/>
              <w:tabs>
                <w:tab w:val="clear" w:pos="765"/>
                <w:tab w:val="decimal" w:pos="463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0D52FD9B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43D7CB18" w14:textId="29E9527A" w:rsidR="00366671" w:rsidRPr="00E11762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6</w:t>
            </w:r>
            <w:r w:rsidRPr="00E11762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E1176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000</w:t>
            </w:r>
            <w:r w:rsidRPr="00E1176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</w:tcPr>
          <w:p w14:paraId="489742DE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6DED0EBF" w14:textId="770DEEB4" w:rsidR="00366671" w:rsidRPr="00E11762" w:rsidRDefault="00366671" w:rsidP="00366671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3A5B95E5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66924A3B" w14:textId="6C8B6E2B" w:rsidR="00366671" w:rsidRPr="00E11762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340,280 </w:t>
            </w:r>
          </w:p>
        </w:tc>
        <w:tc>
          <w:tcPr>
            <w:tcW w:w="178" w:type="dxa"/>
          </w:tcPr>
          <w:p w14:paraId="1536A3AF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6C3239C7" w14:textId="3C0E4E59" w:rsidR="00366671" w:rsidRPr="00366671" w:rsidRDefault="00366671" w:rsidP="00366671">
            <w:pPr>
              <w:pStyle w:val="acctfourfigures"/>
              <w:tabs>
                <w:tab w:val="clear" w:pos="765"/>
                <w:tab w:val="decimal" w:pos="665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5DDF72E3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6047685F" w14:textId="074071D3" w:rsidR="00366671" w:rsidRPr="00E11762" w:rsidRDefault="00366671" w:rsidP="00366671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2E7BF2A8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6418F151" w14:textId="26D1A95B" w:rsidR="00366671" w:rsidRPr="00E11762" w:rsidRDefault="00366671" w:rsidP="00366671">
            <w:pPr>
              <w:pStyle w:val="acctfourfigures"/>
              <w:tabs>
                <w:tab w:val="clear" w:pos="765"/>
                <w:tab w:val="decimal" w:pos="63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6671" w:rsidRPr="00E11762" w14:paraId="3A72A1DC" w14:textId="77777777" w:rsidTr="00460F81">
        <w:trPr>
          <w:cantSplit/>
        </w:trPr>
        <w:tc>
          <w:tcPr>
            <w:tcW w:w="3510" w:type="dxa"/>
          </w:tcPr>
          <w:p w14:paraId="585072FA" w14:textId="5AB84EFC" w:rsidR="00366671" w:rsidRPr="00E11762" w:rsidRDefault="00366671" w:rsidP="00366671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90" w:type="dxa"/>
          </w:tcPr>
          <w:p w14:paraId="2157B5A4" w14:textId="77777777" w:rsidR="00366671" w:rsidRPr="00E11762" w:rsidRDefault="00366671" w:rsidP="00366671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CE01FBB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2E29E3" w14:textId="77777777" w:rsidR="00366671" w:rsidRPr="00E11762" w:rsidRDefault="00366671" w:rsidP="00366671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</w:tcPr>
          <w:p w14:paraId="6F09EB50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6A955405" w14:textId="052DEA05" w:rsidR="00366671" w:rsidRPr="00E11762" w:rsidRDefault="00366671" w:rsidP="00366671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7DC53CAC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12B5922A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AB51C83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7113C3D3" w14:textId="77777777" w:rsidR="00366671" w:rsidRPr="00E11762" w:rsidRDefault="00366671" w:rsidP="00366671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1E4C679F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742FFCE0" w14:textId="2ACDF2A6" w:rsidR="00366671" w:rsidRPr="00E11762" w:rsidRDefault="00366671" w:rsidP="0036667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29,755,968</w:t>
            </w:r>
          </w:p>
        </w:tc>
        <w:tc>
          <w:tcPr>
            <w:tcW w:w="178" w:type="dxa"/>
            <w:vAlign w:val="bottom"/>
          </w:tcPr>
          <w:p w14:paraId="70050D77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0CE2843F" w14:textId="5E51954E" w:rsidR="00366671" w:rsidRPr="00E11762" w:rsidRDefault="00366671" w:rsidP="00366671">
            <w:pPr>
              <w:pStyle w:val="acctfourfigures"/>
              <w:tabs>
                <w:tab w:val="clear" w:pos="765"/>
                <w:tab w:val="decimal" w:pos="838"/>
              </w:tabs>
              <w:spacing w:line="216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24,780,020</w:t>
            </w:r>
          </w:p>
        </w:tc>
        <w:tc>
          <w:tcPr>
            <w:tcW w:w="178" w:type="dxa"/>
            <w:vAlign w:val="bottom"/>
          </w:tcPr>
          <w:p w14:paraId="68F81BA8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1149F3C5" w14:textId="37931B66" w:rsidR="00366671" w:rsidRPr="00E11762" w:rsidRDefault="00366671" w:rsidP="00366671">
            <w:pPr>
              <w:pStyle w:val="acctfourfigures"/>
              <w:tabs>
                <w:tab w:val="clear" w:pos="765"/>
                <w:tab w:val="decimal" w:pos="667"/>
              </w:tabs>
              <w:spacing w:line="216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301,038</w:t>
            </w:r>
          </w:p>
        </w:tc>
        <w:tc>
          <w:tcPr>
            <w:tcW w:w="208" w:type="dxa"/>
          </w:tcPr>
          <w:p w14:paraId="5D198A15" w14:textId="77777777" w:rsidR="00366671" w:rsidRPr="00E11762" w:rsidRDefault="00366671" w:rsidP="0036667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37D32657" w14:textId="09C95F8C" w:rsidR="00366671" w:rsidRPr="00E11762" w:rsidRDefault="00366671" w:rsidP="00366671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476,538</w:t>
            </w:r>
          </w:p>
        </w:tc>
      </w:tr>
      <w:bookmarkEnd w:id="27"/>
    </w:tbl>
    <w:p w14:paraId="695DC55C" w14:textId="49A48E95" w:rsidR="00703CFD" w:rsidRPr="00E11762" w:rsidRDefault="00703CFD" w:rsidP="00000A74">
      <w:pPr>
        <w:pStyle w:val="BodyText"/>
        <w:tabs>
          <w:tab w:val="clear" w:pos="227"/>
          <w:tab w:val="clear" w:pos="454"/>
          <w:tab w:val="clear" w:pos="680"/>
          <w:tab w:val="left" w:pos="0"/>
        </w:tabs>
        <w:spacing w:after="0"/>
        <w:ind w:right="-405"/>
        <w:jc w:val="thaiDistribute"/>
        <w:rPr>
          <w:rFonts w:ascii="Angsana New" w:hAnsi="Angsana New"/>
          <w:sz w:val="30"/>
          <w:szCs w:val="30"/>
        </w:rPr>
      </w:pPr>
    </w:p>
    <w:p w14:paraId="551C3F62" w14:textId="3C851AFF" w:rsidR="00EF6DDF" w:rsidRPr="0045364C" w:rsidRDefault="00EF6DDF" w:rsidP="00E93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13065"/>
        </w:tabs>
        <w:ind w:left="450"/>
        <w:rPr>
          <w:rFonts w:ascii="Angsana New" w:hAnsi="Angsana New"/>
          <w:sz w:val="30"/>
          <w:szCs w:val="30"/>
        </w:rPr>
      </w:pPr>
      <w:r w:rsidRPr="0045364C">
        <w:rPr>
          <w:rFonts w:ascii="Angsana New" w:hAnsi="Angsana New"/>
          <w:sz w:val="30"/>
          <w:szCs w:val="30"/>
          <w:cs/>
        </w:rPr>
        <w:lastRenderedPageBreak/>
        <w:t>บริษัทย่อย</w:t>
      </w:r>
      <w:r w:rsidRPr="0045364C">
        <w:rPr>
          <w:rFonts w:ascii="Angsana New" w:hAnsi="Angsana New" w:hint="cs"/>
          <w:sz w:val="30"/>
          <w:szCs w:val="30"/>
          <w:cs/>
        </w:rPr>
        <w:t>ทั้งหมด</w:t>
      </w:r>
      <w:r w:rsidRPr="0045364C">
        <w:rPr>
          <w:rFonts w:ascii="Angsana New" w:hAnsi="Angsana New"/>
          <w:sz w:val="30"/>
          <w:szCs w:val="30"/>
          <w:cs/>
        </w:rPr>
        <w:t>จดทะเบียนจัดตั้งและดำเนินธุรกิจในประเทศไทย กลุ่มบริษัทไม่มีเงินลงทุนในบริษัทย่อยซึ่งจดทะเบียนในตลาดหลักทรัพย์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  <w:r w:rsidRPr="0045364C">
        <w:rPr>
          <w:rFonts w:ascii="Angsana New" w:hAnsi="Angsana New"/>
          <w:sz w:val="30"/>
          <w:szCs w:val="30"/>
          <w:cs/>
        </w:rPr>
        <w:tab/>
      </w:r>
    </w:p>
    <w:p w14:paraId="59698878" w14:textId="40A549A5" w:rsidR="00000A74" w:rsidRPr="0045364C" w:rsidRDefault="00000A74" w:rsidP="00A41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06"/>
          <w:tab w:val="left" w:pos="1412"/>
          <w:tab w:val="left" w:pos="2118"/>
          <w:tab w:val="left" w:pos="13065"/>
        </w:tabs>
        <w:ind w:left="540"/>
        <w:rPr>
          <w:rFonts w:ascii="Angsana New" w:hAnsi="Angsana New"/>
          <w:sz w:val="30"/>
          <w:szCs w:val="30"/>
        </w:rPr>
      </w:pPr>
    </w:p>
    <w:p w14:paraId="200727EB" w14:textId="0AEFCB13" w:rsidR="00000A74" w:rsidRDefault="00000A74" w:rsidP="00E93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2"/>
          <w:tab w:val="left" w:pos="1440"/>
          <w:tab w:val="left" w:pos="2118"/>
          <w:tab w:val="left" w:pos="13065"/>
        </w:tabs>
        <w:ind w:left="450"/>
        <w:rPr>
          <w:rFonts w:ascii="Angsana New" w:hAnsi="Angsana New"/>
          <w:sz w:val="30"/>
          <w:szCs w:val="30"/>
        </w:rPr>
      </w:pPr>
      <w:r w:rsidRPr="0045364C">
        <w:rPr>
          <w:rFonts w:ascii="Angsana New" w:hAnsi="Angsana New" w:hint="cs"/>
          <w:sz w:val="30"/>
          <w:szCs w:val="30"/>
          <w:cs/>
        </w:rPr>
        <w:t xml:space="preserve">ไม่มีการด้อยค่าในเงินลงทุนในบริษัทย่อย ณ วันที่ </w:t>
      </w:r>
      <w:r w:rsidRPr="0045364C">
        <w:rPr>
          <w:rFonts w:ascii="Angsana New" w:hAnsi="Angsana New"/>
          <w:sz w:val="30"/>
          <w:szCs w:val="30"/>
        </w:rPr>
        <w:t xml:space="preserve">31 </w:t>
      </w:r>
      <w:r w:rsidRPr="0045364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45364C">
        <w:rPr>
          <w:rFonts w:ascii="Angsana New" w:hAnsi="Angsana New"/>
          <w:sz w:val="30"/>
          <w:szCs w:val="30"/>
        </w:rPr>
        <w:t>256</w:t>
      </w:r>
      <w:r w:rsidR="000A678C" w:rsidRPr="0045364C">
        <w:rPr>
          <w:rFonts w:ascii="Angsana New" w:hAnsi="Angsana New"/>
          <w:sz w:val="30"/>
          <w:szCs w:val="30"/>
        </w:rPr>
        <w:t>3</w:t>
      </w:r>
      <w:r w:rsidRPr="0045364C">
        <w:rPr>
          <w:rFonts w:ascii="Angsana New" w:hAnsi="Angsana New"/>
          <w:sz w:val="30"/>
          <w:szCs w:val="30"/>
        </w:rPr>
        <w:t xml:space="preserve"> </w:t>
      </w:r>
      <w:r w:rsidR="001B7526" w:rsidRPr="0045364C">
        <w:rPr>
          <w:rFonts w:ascii="Angsana New" w:hAnsi="Angsana New" w:hint="cs"/>
          <w:sz w:val="30"/>
          <w:szCs w:val="30"/>
          <w:cs/>
        </w:rPr>
        <w:t xml:space="preserve">และ </w:t>
      </w:r>
      <w:r w:rsidR="001B7526" w:rsidRPr="0045364C">
        <w:rPr>
          <w:rFonts w:ascii="Angsana New" w:hAnsi="Angsana New"/>
          <w:sz w:val="30"/>
          <w:szCs w:val="30"/>
        </w:rPr>
        <w:t>2562</w:t>
      </w:r>
    </w:p>
    <w:p w14:paraId="2C4E5CD7" w14:textId="77777777" w:rsidR="0045364C" w:rsidRPr="0045364C" w:rsidRDefault="0045364C" w:rsidP="00E93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2"/>
          <w:tab w:val="left" w:pos="1440"/>
          <w:tab w:val="left" w:pos="2118"/>
          <w:tab w:val="left" w:pos="13065"/>
        </w:tabs>
        <w:ind w:left="450"/>
        <w:rPr>
          <w:rFonts w:ascii="Angsana New" w:hAnsi="Angsana New"/>
          <w:sz w:val="30"/>
          <w:szCs w:val="30"/>
        </w:rPr>
      </w:pPr>
    </w:p>
    <w:p w14:paraId="35586595" w14:textId="6379DD88" w:rsidR="00B24C98" w:rsidRPr="0045364C" w:rsidRDefault="00B24C98" w:rsidP="00B24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13065"/>
        </w:tabs>
        <w:ind w:left="450"/>
        <w:rPr>
          <w:rFonts w:ascii="Angsana New" w:hAnsi="Angsana New"/>
          <w:sz w:val="30"/>
          <w:szCs w:val="30"/>
        </w:rPr>
      </w:pPr>
      <w:r w:rsidRPr="0045364C">
        <w:rPr>
          <w:rFonts w:ascii="Angsana New" w:hAnsi="Angsana New"/>
          <w:sz w:val="30"/>
          <w:szCs w:val="30"/>
        </w:rPr>
        <w:t xml:space="preserve">* </w:t>
      </w:r>
      <w:r w:rsidRPr="0045364C">
        <w:rPr>
          <w:rFonts w:ascii="Angsana New" w:hAnsi="Angsana New" w:hint="cs"/>
          <w:sz w:val="30"/>
          <w:szCs w:val="30"/>
          <w:cs/>
        </w:rPr>
        <w:t>บริษัท</w:t>
      </w:r>
      <w:r w:rsidR="001B7526" w:rsidRPr="0045364C">
        <w:rPr>
          <w:rFonts w:ascii="Angsana New" w:hAnsi="Angsana New" w:hint="cs"/>
          <w:sz w:val="30"/>
          <w:szCs w:val="30"/>
          <w:cs/>
        </w:rPr>
        <w:t>ที่</w:t>
      </w:r>
      <w:r w:rsidRPr="0045364C">
        <w:rPr>
          <w:rFonts w:ascii="Angsana New" w:hAnsi="Angsana New" w:hint="cs"/>
          <w:sz w:val="30"/>
          <w:szCs w:val="30"/>
          <w:cs/>
        </w:rPr>
        <w:t>จัดตั้งขึ้นใหม่</w:t>
      </w:r>
      <w:r w:rsidR="001B7526" w:rsidRPr="0045364C">
        <w:rPr>
          <w:rFonts w:ascii="Angsana New" w:hAnsi="Angsana New" w:hint="cs"/>
          <w:sz w:val="30"/>
          <w:szCs w:val="30"/>
          <w:cs/>
        </w:rPr>
        <w:t>จากการควบรวมบริษัท</w:t>
      </w:r>
    </w:p>
    <w:p w14:paraId="4996B2DB" w14:textId="77777777" w:rsidR="00B24C98" w:rsidRPr="00E11762" w:rsidRDefault="00B24C98" w:rsidP="00E93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2"/>
          <w:tab w:val="left" w:pos="1440"/>
          <w:tab w:val="left" w:pos="2118"/>
          <w:tab w:val="left" w:pos="13065"/>
        </w:tabs>
        <w:ind w:left="450"/>
        <w:rPr>
          <w:rFonts w:ascii="Angsana New" w:hAnsi="Angsana New"/>
          <w:sz w:val="30"/>
          <w:szCs w:val="30"/>
        </w:rPr>
      </w:pPr>
    </w:p>
    <w:p w14:paraId="6B08F5A2" w14:textId="77777777" w:rsidR="00BA22E4" w:rsidRPr="00E11762" w:rsidRDefault="00BA22E4" w:rsidP="00321B21">
      <w:pPr>
        <w:framePr w:w="14042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13065"/>
        </w:tabs>
        <w:rPr>
          <w:rFonts w:ascii="Angsana New" w:hAnsi="Angsana New"/>
          <w:sz w:val="30"/>
          <w:szCs w:val="30"/>
        </w:rPr>
      </w:pPr>
    </w:p>
    <w:p w14:paraId="08287C2F" w14:textId="79707A18" w:rsidR="00B24C98" w:rsidRPr="00E11762" w:rsidRDefault="00B24C98" w:rsidP="00321B21">
      <w:pPr>
        <w:framePr w:w="14042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13065"/>
        </w:tabs>
        <w:rPr>
          <w:rFonts w:ascii="Angsana New" w:hAnsi="Angsana New"/>
          <w:sz w:val="30"/>
          <w:szCs w:val="30"/>
        </w:rPr>
        <w:sectPr w:rsidR="00B24C98" w:rsidRPr="00E11762" w:rsidSect="00EB2AE7"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1430CC0D" w14:textId="227A8E04" w:rsidR="00325F72" w:rsidRPr="00E11762" w:rsidRDefault="00F33D90" w:rsidP="000D3708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E11762">
        <w:rPr>
          <w:rFonts w:ascii="Angsana New" w:hAnsi="Angsana New" w:hint="cs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2F10D24F" w14:textId="77777777" w:rsidR="00325F72" w:rsidRPr="00E11762" w:rsidRDefault="00325F72" w:rsidP="00325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2"/>
          <w:szCs w:val="22"/>
        </w:rPr>
      </w:pPr>
    </w:p>
    <w:tbl>
      <w:tblPr>
        <w:tblW w:w="961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02"/>
        <w:gridCol w:w="810"/>
        <w:gridCol w:w="1170"/>
        <w:gridCol w:w="270"/>
        <w:gridCol w:w="1170"/>
        <w:gridCol w:w="270"/>
        <w:gridCol w:w="1080"/>
        <w:gridCol w:w="270"/>
        <w:gridCol w:w="1170"/>
      </w:tblGrid>
      <w:tr w:rsidR="003F2F70" w:rsidRPr="00E11762" w14:paraId="7E09631A" w14:textId="77777777" w:rsidTr="001E5164">
        <w:tc>
          <w:tcPr>
            <w:tcW w:w="3402" w:type="dxa"/>
          </w:tcPr>
          <w:p w14:paraId="3360F465" w14:textId="77777777" w:rsidR="003F2F70" w:rsidRPr="00E11762" w:rsidRDefault="003F2F70" w:rsidP="0003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192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80F6045" w14:textId="77777777" w:rsidR="003F2F70" w:rsidRPr="00E11762" w:rsidRDefault="003F2F70" w:rsidP="00031E49">
            <w:pPr>
              <w:tabs>
                <w:tab w:val="left" w:pos="540"/>
              </w:tabs>
              <w:spacing w:line="192" w:lineRule="auto"/>
              <w:ind w:left="-126" w:right="-107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041A3FAC" w14:textId="626B43A8" w:rsidR="003F2F70" w:rsidRPr="00E11762" w:rsidRDefault="003F2F70" w:rsidP="00031E49">
            <w:pPr>
              <w:tabs>
                <w:tab w:val="left" w:pos="540"/>
              </w:tabs>
              <w:spacing w:line="192" w:lineRule="auto"/>
              <w:ind w:left="-126" w:right="-107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F2F70" w:rsidRPr="00E11762" w14:paraId="19712E7C" w14:textId="77777777" w:rsidTr="001E5164">
        <w:tc>
          <w:tcPr>
            <w:tcW w:w="3402" w:type="dxa"/>
          </w:tcPr>
          <w:p w14:paraId="492BD06F" w14:textId="77777777" w:rsidR="003F2F70" w:rsidRPr="00E11762" w:rsidRDefault="003F2F70" w:rsidP="000A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68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6F612076" w14:textId="522CD265" w:rsidR="003F2F70" w:rsidRPr="003F2F70" w:rsidRDefault="003F2F70" w:rsidP="00EE2E83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3F2F70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56B888EF" w14:textId="10ED018C" w:rsidR="003F2F70" w:rsidRPr="00E11762" w:rsidRDefault="003F2F70" w:rsidP="00EE2E83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06A1B49" w14:textId="77777777" w:rsidR="003F2F70" w:rsidRPr="00E11762" w:rsidRDefault="003F2F70" w:rsidP="00EE2E83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11762">
              <w:rPr>
                <w:rFonts w:ascii="Angsana New" w:eastAsia="MS Mincho" w:hAnsi="Angsana New" w:hint="cs"/>
                <w:sz w:val="30"/>
                <w:szCs w:val="30"/>
                <w:cs/>
              </w:rPr>
              <w:t>ที่ดินและ</w:t>
            </w:r>
          </w:p>
          <w:p w14:paraId="01A56690" w14:textId="77777777" w:rsidR="003F2F70" w:rsidRPr="00E11762" w:rsidRDefault="003F2F70" w:rsidP="00EE2E83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70" w:type="dxa"/>
          </w:tcPr>
          <w:p w14:paraId="415C47C7" w14:textId="77777777" w:rsidR="003F2F70" w:rsidRPr="00E11762" w:rsidRDefault="003F2F70" w:rsidP="00EE2E83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3A7BBE" w14:textId="77777777" w:rsidR="003F2F70" w:rsidRPr="00E11762" w:rsidRDefault="003F2F70" w:rsidP="00EE2E83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AA9D61B" w14:textId="77777777" w:rsidR="003F2F70" w:rsidRPr="00E11762" w:rsidRDefault="003F2F70" w:rsidP="00EE2E83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11762">
              <w:rPr>
                <w:rFonts w:ascii="Angsana New" w:eastAsia="MS Mincho" w:hAnsi="Angsana New" w:hint="cs"/>
                <w:sz w:val="30"/>
                <w:szCs w:val="30"/>
                <w:cs/>
              </w:rPr>
              <w:t>อาคารและ</w:t>
            </w:r>
          </w:p>
          <w:p w14:paraId="2087987C" w14:textId="77777777" w:rsidR="003F2F70" w:rsidRPr="00E11762" w:rsidRDefault="003F2F70" w:rsidP="00EE2E83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11762">
              <w:rPr>
                <w:rFonts w:ascii="Angsana New" w:eastAsia="MS Mincho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70" w:type="dxa"/>
          </w:tcPr>
          <w:p w14:paraId="0CF19C40" w14:textId="77777777" w:rsidR="003F2F70" w:rsidRPr="00E11762" w:rsidRDefault="003F2F70" w:rsidP="00EE2E83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03F681" w14:textId="77777777" w:rsidR="003F2F70" w:rsidRPr="00E11762" w:rsidRDefault="003F2F70" w:rsidP="00EE2E83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</w:tcPr>
          <w:p w14:paraId="2F146FA2" w14:textId="77777777" w:rsidR="003F2F70" w:rsidRPr="00E11762" w:rsidRDefault="003F2F70" w:rsidP="00EE2E83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0B593E" w14:textId="77777777" w:rsidR="003F2F70" w:rsidRPr="00E11762" w:rsidRDefault="003F2F70" w:rsidP="00EE2E83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46B6CA0" w14:textId="77777777" w:rsidR="003F2F70" w:rsidRPr="00E11762" w:rsidRDefault="003F2F70" w:rsidP="00EE2E83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563ADA7" w14:textId="77777777" w:rsidR="009F2914" w:rsidRDefault="009F2914" w:rsidP="00EE2E83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8330C71" w14:textId="5945CA03" w:rsidR="003F2F70" w:rsidRPr="00E11762" w:rsidRDefault="003F2F70" w:rsidP="00EE2E83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11762">
              <w:rPr>
                <w:rFonts w:ascii="Angsana New" w:eastAsia="MS Mincho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3F2F70" w:rsidRPr="00E11762" w14:paraId="2C4C002F" w14:textId="77777777" w:rsidTr="001E5164">
        <w:tc>
          <w:tcPr>
            <w:tcW w:w="3402" w:type="dxa"/>
          </w:tcPr>
          <w:p w14:paraId="2610FFF3" w14:textId="77777777" w:rsidR="003F2F70" w:rsidRPr="00E11762" w:rsidRDefault="003F2F70" w:rsidP="0003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192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B1F9691" w14:textId="77777777" w:rsidR="003F2F70" w:rsidRPr="00E11762" w:rsidRDefault="003F2F70" w:rsidP="00031E49">
            <w:pPr>
              <w:tabs>
                <w:tab w:val="left" w:pos="540"/>
              </w:tabs>
              <w:spacing w:line="192" w:lineRule="auto"/>
              <w:ind w:left="-126" w:right="-107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2A76D812" w14:textId="7C274F71" w:rsidR="003F2F70" w:rsidRPr="00E11762" w:rsidRDefault="003F2F70" w:rsidP="00031E49">
            <w:pPr>
              <w:tabs>
                <w:tab w:val="left" w:pos="540"/>
              </w:tabs>
              <w:spacing w:line="192" w:lineRule="auto"/>
              <w:ind w:left="-126" w:right="-107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E11762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2F70" w:rsidRPr="00E11762" w14:paraId="4728049B" w14:textId="77777777" w:rsidTr="001E5164">
        <w:tc>
          <w:tcPr>
            <w:tcW w:w="3402" w:type="dxa"/>
          </w:tcPr>
          <w:p w14:paraId="7AAFD626" w14:textId="77777777" w:rsidR="003F2F70" w:rsidRPr="00E11762" w:rsidRDefault="003F2F70" w:rsidP="00EE2E8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10" w:type="dxa"/>
          </w:tcPr>
          <w:p w14:paraId="0D0E47D7" w14:textId="77777777" w:rsidR="003F2F70" w:rsidRPr="00E11762" w:rsidRDefault="003F2F70" w:rsidP="00EE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19AAC19" w14:textId="55DFFD89" w:rsidR="003F2F70" w:rsidRPr="00E11762" w:rsidRDefault="003F2F70" w:rsidP="00EE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5C905EF" w14:textId="77777777" w:rsidR="003F2F70" w:rsidRPr="00E11762" w:rsidRDefault="003F2F70" w:rsidP="00EE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BF58D45" w14:textId="77777777" w:rsidR="003F2F70" w:rsidRPr="00E11762" w:rsidRDefault="003F2F70" w:rsidP="00EE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6397C0A" w14:textId="77777777" w:rsidR="003F2F70" w:rsidRPr="00E11762" w:rsidRDefault="003F2F70" w:rsidP="00EE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6585BBC" w14:textId="77777777" w:rsidR="003F2F70" w:rsidRPr="00E11762" w:rsidRDefault="003F2F70" w:rsidP="00EE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6C3F571" w14:textId="77777777" w:rsidR="003F2F70" w:rsidRPr="00E11762" w:rsidRDefault="003F2F70" w:rsidP="00EE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46ABC817" w14:textId="77777777" w:rsidR="003F2F70" w:rsidRPr="00E11762" w:rsidRDefault="003F2F70" w:rsidP="00EE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</w:p>
        </w:tc>
      </w:tr>
      <w:tr w:rsidR="003F2F70" w:rsidRPr="00E11762" w14:paraId="686D050F" w14:textId="77777777" w:rsidTr="001E5164">
        <w:tc>
          <w:tcPr>
            <w:tcW w:w="3402" w:type="dxa"/>
          </w:tcPr>
          <w:p w14:paraId="65457783" w14:textId="434E8DB5" w:rsidR="003F2F70" w:rsidRPr="00E11762" w:rsidRDefault="003F2F70" w:rsidP="004D5392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E11762">
              <w:rPr>
                <w:rFonts w:ascii="Angsana New" w:hAnsi="Angsana New"/>
                <w:sz w:val="30"/>
                <w:szCs w:val="30"/>
              </w:rPr>
              <w:t>2562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810" w:type="dxa"/>
          </w:tcPr>
          <w:p w14:paraId="6958FF67" w14:textId="77777777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0B0754" w14:textId="77E6B920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23,966,766</w:t>
            </w:r>
          </w:p>
        </w:tc>
        <w:tc>
          <w:tcPr>
            <w:tcW w:w="270" w:type="dxa"/>
          </w:tcPr>
          <w:p w14:paraId="3024FBCE" w14:textId="77777777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5DCE2F5" w14:textId="60A02F69" w:rsidR="003F2F70" w:rsidRPr="00E11762" w:rsidRDefault="003F2F70" w:rsidP="001A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23,868,979</w:t>
            </w:r>
          </w:p>
        </w:tc>
        <w:tc>
          <w:tcPr>
            <w:tcW w:w="270" w:type="dxa"/>
          </w:tcPr>
          <w:p w14:paraId="55FB91AA" w14:textId="77777777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F101D98" w14:textId="7C47BF89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9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3,957,009</w:t>
            </w:r>
          </w:p>
        </w:tc>
        <w:tc>
          <w:tcPr>
            <w:tcW w:w="270" w:type="dxa"/>
          </w:tcPr>
          <w:p w14:paraId="184C2D35" w14:textId="77777777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</w:tcPr>
          <w:p w14:paraId="3D6F0DB1" w14:textId="678BD64A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9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51,792,754</w:t>
            </w:r>
          </w:p>
        </w:tc>
      </w:tr>
      <w:tr w:rsidR="003F2F70" w:rsidRPr="00E11762" w14:paraId="0A6B4658" w14:textId="77777777" w:rsidTr="001E5164">
        <w:tc>
          <w:tcPr>
            <w:tcW w:w="3402" w:type="dxa"/>
          </w:tcPr>
          <w:p w14:paraId="3967EE69" w14:textId="77777777" w:rsidR="003F2F70" w:rsidRPr="00E11762" w:rsidRDefault="003F2F70" w:rsidP="004D539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5544DB67" w14:textId="77777777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A1DA32" w14:textId="164AF926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851</w:t>
            </w:r>
          </w:p>
        </w:tc>
        <w:tc>
          <w:tcPr>
            <w:tcW w:w="270" w:type="dxa"/>
          </w:tcPr>
          <w:p w14:paraId="183CA069" w14:textId="77777777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8E29384" w14:textId="3809956D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113,179</w:t>
            </w:r>
          </w:p>
        </w:tc>
        <w:tc>
          <w:tcPr>
            <w:tcW w:w="270" w:type="dxa"/>
          </w:tcPr>
          <w:p w14:paraId="574211B5" w14:textId="77777777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CAE3608" w14:textId="20BE402A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9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928,784</w:t>
            </w:r>
          </w:p>
        </w:tc>
        <w:tc>
          <w:tcPr>
            <w:tcW w:w="270" w:type="dxa"/>
          </w:tcPr>
          <w:p w14:paraId="625B8C3F" w14:textId="77777777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</w:tcPr>
          <w:p w14:paraId="6D2047B1" w14:textId="3BCE2C2E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9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1,042,814</w:t>
            </w:r>
          </w:p>
        </w:tc>
      </w:tr>
      <w:tr w:rsidR="003F2F70" w:rsidRPr="00E11762" w14:paraId="3CE27697" w14:textId="77777777" w:rsidTr="001E5164">
        <w:tc>
          <w:tcPr>
            <w:tcW w:w="3402" w:type="dxa"/>
          </w:tcPr>
          <w:p w14:paraId="56EC62E2" w14:textId="77777777" w:rsidR="003F2F70" w:rsidRPr="00E11762" w:rsidRDefault="003F2F70" w:rsidP="004D5392">
            <w:pPr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การรวมรายจ่ายในภายหลังเข้าเป็น</w:t>
            </w:r>
          </w:p>
          <w:p w14:paraId="6A9ADFE6" w14:textId="459A64BF" w:rsidR="003F2F70" w:rsidRPr="00E11762" w:rsidRDefault="003F2F70" w:rsidP="004D539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>ต้นทุนของสินทรัพย์</w:t>
            </w:r>
          </w:p>
        </w:tc>
        <w:tc>
          <w:tcPr>
            <w:tcW w:w="810" w:type="dxa"/>
          </w:tcPr>
          <w:p w14:paraId="57E34BC4" w14:textId="77777777" w:rsidR="003F2F70" w:rsidRDefault="003F2F70" w:rsidP="001B7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1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7CC059" w14:textId="4DA1EBE3" w:rsidR="003F2F70" w:rsidRDefault="003F2F70" w:rsidP="001B7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1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6DED2895" w14:textId="01EBF7E5" w:rsidR="003F2F70" w:rsidRPr="00E11762" w:rsidRDefault="003F2F70" w:rsidP="0018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21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3AD7D6" w14:textId="77777777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EDD4AF2" w14:textId="77777777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72770262" w14:textId="1E8C4B2D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40,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7</w:t>
            </w: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5AA35B0B" w14:textId="77777777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8B78848" w14:textId="77777777" w:rsidR="003F2F70" w:rsidRDefault="003F2F70" w:rsidP="001B7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1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47E88F22" w14:textId="4140A99B" w:rsidR="003F2F70" w:rsidRPr="00E11762" w:rsidRDefault="003F2F70" w:rsidP="00460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C7F8E6" w14:textId="77777777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</w:tcPr>
          <w:p w14:paraId="4730014E" w14:textId="77777777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9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  <w:p w14:paraId="75A45875" w14:textId="17AEF2CB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9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40,738</w:t>
            </w:r>
          </w:p>
        </w:tc>
      </w:tr>
      <w:tr w:rsidR="003F2F70" w:rsidRPr="00E11762" w14:paraId="1CD4043D" w14:textId="77777777" w:rsidTr="001E5164">
        <w:tc>
          <w:tcPr>
            <w:tcW w:w="3402" w:type="dxa"/>
          </w:tcPr>
          <w:p w14:paraId="507646F4" w14:textId="77777777" w:rsidR="003F2F70" w:rsidRPr="00E11762" w:rsidRDefault="003F2F70" w:rsidP="004D539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10" w:type="dxa"/>
          </w:tcPr>
          <w:p w14:paraId="01CA1A05" w14:textId="77777777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79" w:right="-104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580672" w14:textId="45DE720C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79" w:right="-104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(18,748)</w:t>
            </w:r>
          </w:p>
        </w:tc>
        <w:tc>
          <w:tcPr>
            <w:tcW w:w="270" w:type="dxa"/>
          </w:tcPr>
          <w:p w14:paraId="62FBE31B" w14:textId="77777777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4447CA4" w14:textId="2F096543" w:rsidR="003F2F70" w:rsidRPr="00E11762" w:rsidRDefault="003F2F70" w:rsidP="00460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21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6E86C2" w14:textId="77777777" w:rsidR="003F2F70" w:rsidRPr="00460F81" w:rsidRDefault="003F2F70" w:rsidP="00460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2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347899" w14:textId="167E76E9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3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(126,310)</w:t>
            </w:r>
          </w:p>
        </w:tc>
        <w:tc>
          <w:tcPr>
            <w:tcW w:w="270" w:type="dxa"/>
          </w:tcPr>
          <w:p w14:paraId="2903614C" w14:textId="77777777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B877AE" w14:textId="0CA48BA2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(145,058)</w:t>
            </w:r>
          </w:p>
        </w:tc>
      </w:tr>
      <w:tr w:rsidR="003F2F70" w:rsidRPr="00E11762" w14:paraId="4887A4AD" w14:textId="77777777" w:rsidTr="001E5164">
        <w:tc>
          <w:tcPr>
            <w:tcW w:w="3402" w:type="dxa"/>
          </w:tcPr>
          <w:p w14:paraId="0CB34A38" w14:textId="77777777" w:rsidR="003F2F70" w:rsidRPr="00E11762" w:rsidRDefault="003F2F70" w:rsidP="004D5392">
            <w:pPr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810" w:type="dxa"/>
          </w:tcPr>
          <w:p w14:paraId="6E861B98" w14:textId="77777777" w:rsidR="003F2F70" w:rsidRPr="00E11762" w:rsidRDefault="003F2F70" w:rsidP="0018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1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E5165E" w14:textId="4154D542" w:rsidR="003F2F70" w:rsidRPr="00E11762" w:rsidRDefault="003F2F70" w:rsidP="0018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1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97D603" w14:textId="77777777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9F9FDF8" w14:textId="13AD8395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436,545</w:t>
            </w:r>
          </w:p>
        </w:tc>
        <w:tc>
          <w:tcPr>
            <w:tcW w:w="270" w:type="dxa"/>
          </w:tcPr>
          <w:p w14:paraId="7690D481" w14:textId="77777777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3548A8" w14:textId="029DBA2F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3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(436,545)</w:t>
            </w:r>
          </w:p>
        </w:tc>
        <w:tc>
          <w:tcPr>
            <w:tcW w:w="270" w:type="dxa"/>
          </w:tcPr>
          <w:p w14:paraId="70312F2B" w14:textId="77777777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EB722B" w14:textId="77FC4263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3F2F70" w:rsidRPr="00E11762" w14:paraId="7B7A08A3" w14:textId="77777777" w:rsidTr="001E5164">
        <w:tc>
          <w:tcPr>
            <w:tcW w:w="3402" w:type="dxa"/>
          </w:tcPr>
          <w:p w14:paraId="16C55E83" w14:textId="67DA1433" w:rsidR="003F2F70" w:rsidRPr="00E11762" w:rsidRDefault="003F2F70" w:rsidP="004D5392">
            <w:pPr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โอนไปที่ดิน อาคาร และอุปกรณ์</w:t>
            </w:r>
          </w:p>
        </w:tc>
        <w:tc>
          <w:tcPr>
            <w:tcW w:w="810" w:type="dxa"/>
          </w:tcPr>
          <w:p w14:paraId="3270BB1F" w14:textId="49ACCC25" w:rsidR="003F2F70" w:rsidRPr="003D407D" w:rsidRDefault="007A1FAE" w:rsidP="0018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11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  <w:r w:rsidRPr="003D407D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1170" w:type="dxa"/>
          </w:tcPr>
          <w:p w14:paraId="1E257B62" w14:textId="29DD862A" w:rsidR="003F2F70" w:rsidRPr="00E11762" w:rsidRDefault="003F2F70" w:rsidP="0018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1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FB1048" w14:textId="77777777" w:rsidR="003F2F70" w:rsidRPr="00E11762" w:rsidRDefault="003F2F70" w:rsidP="004D5392">
            <w:pPr>
              <w:tabs>
                <w:tab w:val="decimal" w:pos="95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AC5E0B" w14:textId="429ECE40" w:rsidR="003F2F70" w:rsidRPr="00E11762" w:rsidRDefault="003F2F70" w:rsidP="00460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21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A09534" w14:textId="77777777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E88B120" w14:textId="615B3854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3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(59,733)</w:t>
            </w:r>
          </w:p>
        </w:tc>
        <w:tc>
          <w:tcPr>
            <w:tcW w:w="270" w:type="dxa"/>
          </w:tcPr>
          <w:p w14:paraId="7CFFEC2B" w14:textId="77777777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141BC5" w14:textId="038CC882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(59,733)</w:t>
            </w:r>
          </w:p>
        </w:tc>
      </w:tr>
      <w:tr w:rsidR="003F2F70" w:rsidRPr="00E11762" w14:paraId="0FD7C9CA" w14:textId="77777777" w:rsidTr="001E5164">
        <w:tc>
          <w:tcPr>
            <w:tcW w:w="3402" w:type="dxa"/>
          </w:tcPr>
          <w:p w14:paraId="09FD572E" w14:textId="511002D9" w:rsidR="003F2F70" w:rsidRPr="00E11762" w:rsidRDefault="003F2F70" w:rsidP="001F3580">
            <w:pPr>
              <w:ind w:left="140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2562 - </w:t>
            </w: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810" w:type="dxa"/>
          </w:tcPr>
          <w:p w14:paraId="60E6637D" w14:textId="77777777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AF4DC79" w14:textId="29C76124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4CD1D1AA" w14:textId="2EBADF1B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23,948,869</w:t>
            </w:r>
          </w:p>
        </w:tc>
        <w:tc>
          <w:tcPr>
            <w:tcW w:w="270" w:type="dxa"/>
            <w:shd w:val="clear" w:color="auto" w:fill="auto"/>
          </w:tcPr>
          <w:p w14:paraId="28655162" w14:textId="77777777" w:rsidR="003F2F70" w:rsidRPr="00E11762" w:rsidRDefault="003F2F70" w:rsidP="004D539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20DDDC8" w14:textId="77777777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51EFE249" w14:textId="79022CBA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24,459,441</w:t>
            </w:r>
          </w:p>
        </w:tc>
        <w:tc>
          <w:tcPr>
            <w:tcW w:w="270" w:type="dxa"/>
            <w:shd w:val="clear" w:color="auto" w:fill="auto"/>
          </w:tcPr>
          <w:p w14:paraId="7AC8E182" w14:textId="77777777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37ACB10" w14:textId="77777777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  <w:p w14:paraId="07803403" w14:textId="070ECA26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4,263,205</w:t>
            </w:r>
          </w:p>
        </w:tc>
        <w:tc>
          <w:tcPr>
            <w:tcW w:w="270" w:type="dxa"/>
            <w:shd w:val="clear" w:color="auto" w:fill="auto"/>
          </w:tcPr>
          <w:p w14:paraId="5C580D43" w14:textId="77777777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CF00BB7" w14:textId="77777777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901A9B1" w14:textId="7B901078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52,671,515</w:t>
            </w:r>
          </w:p>
        </w:tc>
      </w:tr>
      <w:tr w:rsidR="003F2F70" w:rsidRPr="00E11762" w14:paraId="72F81B9F" w14:textId="77777777" w:rsidTr="001E5164">
        <w:tc>
          <w:tcPr>
            <w:tcW w:w="3402" w:type="dxa"/>
          </w:tcPr>
          <w:p w14:paraId="312A9307" w14:textId="05AEE353" w:rsidR="003F2F70" w:rsidRPr="00E11762" w:rsidRDefault="003F2F70" w:rsidP="004D5392">
            <w:pPr>
              <w:tabs>
                <w:tab w:val="clear" w:pos="227"/>
                <w:tab w:val="left" w:pos="55"/>
              </w:tabs>
              <w:ind w:left="145" w:hanging="1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การรับรู้สินทรัพย์สิทธิการใช้จากการถือปฏิบัติตาม </w:t>
            </w:r>
            <w:r w:rsidRPr="00E11762">
              <w:rPr>
                <w:rFonts w:asciiTheme="majorBidi" w:hAnsiTheme="majorBidi" w:cstheme="majorBidi"/>
                <w:sz w:val="30"/>
                <w:szCs w:val="30"/>
              </w:rPr>
              <w:t xml:space="preserve">TFRS 16 </w:t>
            </w:r>
            <w:r w:rsidRPr="00E11762">
              <w:rPr>
                <w:rFonts w:asciiTheme="majorBidi" w:hAnsiTheme="majorBidi" w:cstheme="majorBidi"/>
                <w:sz w:val="30"/>
                <w:szCs w:val="30"/>
                <w:cs/>
              </w:rPr>
              <w:t>เป็นครั้งแรก</w:t>
            </w:r>
          </w:p>
        </w:tc>
        <w:tc>
          <w:tcPr>
            <w:tcW w:w="810" w:type="dxa"/>
            <w:vAlign w:val="bottom"/>
          </w:tcPr>
          <w:p w14:paraId="31F27F08" w14:textId="19B1B690" w:rsidR="003F2F70" w:rsidRPr="0090597A" w:rsidRDefault="0090597A" w:rsidP="0090597A">
            <w:pPr>
              <w:tabs>
                <w:tab w:val="left" w:pos="540"/>
              </w:tabs>
              <w:spacing w:line="192" w:lineRule="auto"/>
              <w:ind w:left="-126" w:right="-107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  <w:r w:rsidRPr="0090597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3(</w:t>
            </w:r>
            <w:r w:rsidRPr="0090597A">
              <w:rPr>
                <w:rFonts w:asciiTheme="majorBidi" w:eastAsia="MS Mincho" w:hAnsiTheme="majorBidi" w:cstheme="majorBidi" w:hint="cs"/>
                <w:i/>
                <w:iCs/>
                <w:sz w:val="30"/>
                <w:szCs w:val="30"/>
                <w:cs/>
              </w:rPr>
              <w:t>ข</w:t>
            </w:r>
            <w:r w:rsidRPr="0090597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BB889E0" w14:textId="0183A235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4C860142" w14:textId="218E3ED4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1,276,220</w:t>
            </w:r>
          </w:p>
        </w:tc>
        <w:tc>
          <w:tcPr>
            <w:tcW w:w="270" w:type="dxa"/>
            <w:shd w:val="clear" w:color="auto" w:fill="auto"/>
          </w:tcPr>
          <w:p w14:paraId="4BEB0DB4" w14:textId="77777777" w:rsidR="003F2F70" w:rsidRPr="00E11762" w:rsidRDefault="003F2F70" w:rsidP="004D539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5BE82F4" w14:textId="77777777" w:rsidR="003F2F70" w:rsidRDefault="003F2F70" w:rsidP="004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798C3C" w14:textId="63E00F79" w:rsidR="003F2F70" w:rsidRPr="00E11762" w:rsidRDefault="003F2F70" w:rsidP="004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05851B" w14:textId="77777777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4A20FFF" w14:textId="77777777" w:rsidR="003F2F70" w:rsidRPr="00E11762" w:rsidRDefault="003F2F70" w:rsidP="0018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9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23D03633" w14:textId="45D0394B" w:rsidR="003F2F70" w:rsidRPr="0018378A" w:rsidRDefault="003F2F70" w:rsidP="0018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9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3,254</w:t>
            </w:r>
          </w:p>
        </w:tc>
        <w:tc>
          <w:tcPr>
            <w:tcW w:w="270" w:type="dxa"/>
            <w:shd w:val="clear" w:color="auto" w:fill="auto"/>
          </w:tcPr>
          <w:p w14:paraId="05BC10C2" w14:textId="77777777" w:rsidR="003F2F70" w:rsidRPr="00E11762" w:rsidRDefault="003F2F70" w:rsidP="0018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3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8EFA16B" w14:textId="77777777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DB87DE" w14:textId="293F092C" w:rsidR="003F2F70" w:rsidRPr="00E11762" w:rsidRDefault="003F2F70" w:rsidP="0018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1,279,</w:t>
            </w:r>
            <w:r w:rsidRPr="00E11762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474</w:t>
            </w:r>
          </w:p>
        </w:tc>
      </w:tr>
      <w:tr w:rsidR="003F2F70" w:rsidRPr="00E11762" w14:paraId="54A6B3AA" w14:textId="77777777" w:rsidTr="001E5164">
        <w:tc>
          <w:tcPr>
            <w:tcW w:w="3402" w:type="dxa"/>
          </w:tcPr>
          <w:p w14:paraId="198616A7" w14:textId="1C3D0E71" w:rsidR="003F2F70" w:rsidRPr="00E11762" w:rsidRDefault="003F2F70" w:rsidP="004D5392">
            <w:pPr>
              <w:tabs>
                <w:tab w:val="clear" w:pos="227"/>
                <w:tab w:val="left" w:pos="55"/>
              </w:tabs>
              <w:ind w:left="145" w:hanging="1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76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ณ</w:t>
            </w:r>
            <w:r w:rsidRPr="00E1176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1176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วันที่</w:t>
            </w:r>
            <w:r w:rsidRPr="00E1176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255F1E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1 </w:t>
            </w:r>
            <w:r w:rsidRPr="00E1176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มกราคม</w:t>
            </w:r>
            <w:r w:rsidRPr="00E11762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2563 -</w:t>
            </w:r>
            <w:r w:rsidRPr="00E1176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ปรับปรุงใหม่</w:t>
            </w:r>
          </w:p>
        </w:tc>
        <w:tc>
          <w:tcPr>
            <w:tcW w:w="810" w:type="dxa"/>
          </w:tcPr>
          <w:p w14:paraId="0268CFC4" w14:textId="77777777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283C338" w14:textId="3F001D17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25,225,089</w:t>
            </w:r>
          </w:p>
        </w:tc>
        <w:tc>
          <w:tcPr>
            <w:tcW w:w="270" w:type="dxa"/>
            <w:shd w:val="clear" w:color="auto" w:fill="auto"/>
          </w:tcPr>
          <w:p w14:paraId="43E52811" w14:textId="77777777" w:rsidR="003F2F70" w:rsidRPr="00E11762" w:rsidRDefault="003F2F70" w:rsidP="004D539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93EDD3B" w14:textId="1226E371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24,459,441</w:t>
            </w:r>
          </w:p>
        </w:tc>
        <w:tc>
          <w:tcPr>
            <w:tcW w:w="270" w:type="dxa"/>
            <w:shd w:val="clear" w:color="auto" w:fill="auto"/>
          </w:tcPr>
          <w:p w14:paraId="0BB9FE19" w14:textId="77777777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955BA81" w14:textId="78F013D4" w:rsidR="003F2F70" w:rsidRPr="0018378A" w:rsidRDefault="003F2F70" w:rsidP="0018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9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18378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4,266,459</w:t>
            </w:r>
          </w:p>
        </w:tc>
        <w:tc>
          <w:tcPr>
            <w:tcW w:w="270" w:type="dxa"/>
            <w:shd w:val="clear" w:color="auto" w:fill="auto"/>
          </w:tcPr>
          <w:p w14:paraId="68E0D442" w14:textId="77777777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43BC950" w14:textId="2D35AB8C" w:rsidR="003F2F70" w:rsidRPr="0018378A" w:rsidRDefault="003F2F70" w:rsidP="0018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9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8378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53,950,989</w:t>
            </w:r>
          </w:p>
        </w:tc>
      </w:tr>
      <w:tr w:rsidR="003F2F70" w:rsidRPr="00E11762" w14:paraId="40438FA1" w14:textId="77777777" w:rsidTr="001E5164">
        <w:tc>
          <w:tcPr>
            <w:tcW w:w="3402" w:type="dxa"/>
          </w:tcPr>
          <w:p w14:paraId="6464FFBB" w14:textId="77777777" w:rsidR="003F2F70" w:rsidRPr="00E11762" w:rsidRDefault="003F2F70" w:rsidP="004D539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6EE84DFE" w14:textId="77777777" w:rsidR="003F2F70" w:rsidRPr="00E11762" w:rsidRDefault="003F2F70" w:rsidP="0018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1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41E5F8" w14:textId="09F74A41" w:rsidR="003F2F70" w:rsidRPr="00E11762" w:rsidRDefault="003F2F70" w:rsidP="0018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1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201B89" w14:textId="77777777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CD1256" w14:textId="63A484C6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23,411</w:t>
            </w:r>
          </w:p>
        </w:tc>
        <w:tc>
          <w:tcPr>
            <w:tcW w:w="270" w:type="dxa"/>
            <w:shd w:val="clear" w:color="auto" w:fill="auto"/>
          </w:tcPr>
          <w:p w14:paraId="40455697" w14:textId="77777777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17C7AE" w14:textId="64AA760F" w:rsidR="003F2F70" w:rsidRPr="00E11762" w:rsidRDefault="00716105" w:rsidP="0018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9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624,805</w:t>
            </w:r>
          </w:p>
        </w:tc>
        <w:tc>
          <w:tcPr>
            <w:tcW w:w="270" w:type="dxa"/>
            <w:shd w:val="clear" w:color="auto" w:fill="auto"/>
          </w:tcPr>
          <w:p w14:paraId="0E543C79" w14:textId="77777777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0A0B4C3" w14:textId="00905CE0" w:rsidR="003F2F70" w:rsidRPr="0018378A" w:rsidRDefault="005A336F" w:rsidP="0018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9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5A336F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648</w:t>
            </w: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 w:rsidRPr="005A336F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216</w:t>
            </w:r>
          </w:p>
        </w:tc>
      </w:tr>
      <w:tr w:rsidR="003F2F70" w:rsidRPr="00E11762" w14:paraId="2627D99E" w14:textId="77777777" w:rsidTr="001E5164">
        <w:tc>
          <w:tcPr>
            <w:tcW w:w="3402" w:type="dxa"/>
          </w:tcPr>
          <w:p w14:paraId="53BD383C" w14:textId="77777777" w:rsidR="003F2F70" w:rsidRPr="00E11762" w:rsidRDefault="003F2F70" w:rsidP="004D5392">
            <w:pPr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การรวมรายจ่ายในภายหลังเข้าเป็น</w:t>
            </w:r>
          </w:p>
          <w:p w14:paraId="5ACA739D" w14:textId="1D2338DB" w:rsidR="003F2F70" w:rsidRPr="00E11762" w:rsidRDefault="003F2F70" w:rsidP="004D5392">
            <w:pPr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>ต้นทุนของสินทรัพย์</w:t>
            </w:r>
          </w:p>
        </w:tc>
        <w:tc>
          <w:tcPr>
            <w:tcW w:w="810" w:type="dxa"/>
          </w:tcPr>
          <w:p w14:paraId="197CC0BB" w14:textId="77777777" w:rsidR="003F2F70" w:rsidRPr="00E11762" w:rsidRDefault="003F2F70" w:rsidP="0018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1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6D40F0B" w14:textId="61050AD0" w:rsidR="003F2F70" w:rsidRPr="00E11762" w:rsidRDefault="003F2F70" w:rsidP="0018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1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6E96DEF8" w14:textId="1051D312" w:rsidR="003F2F70" w:rsidRPr="00E11762" w:rsidRDefault="003F2F70" w:rsidP="0018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1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F4CBF4" w14:textId="77777777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E1B0440" w14:textId="77777777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46410CDB" w14:textId="5D7ED341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27,686</w:t>
            </w:r>
          </w:p>
        </w:tc>
        <w:tc>
          <w:tcPr>
            <w:tcW w:w="270" w:type="dxa"/>
            <w:shd w:val="clear" w:color="auto" w:fill="auto"/>
          </w:tcPr>
          <w:p w14:paraId="489716C2" w14:textId="77777777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7B53CE" w14:textId="77777777" w:rsidR="003F2F70" w:rsidRPr="00E11762" w:rsidRDefault="003F2F70" w:rsidP="004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6750EB36" w14:textId="1FE5EBD1" w:rsidR="003F2F70" w:rsidRPr="00E11762" w:rsidRDefault="003F2F70" w:rsidP="0018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5C758C" w14:textId="77777777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1A41CCB" w14:textId="77777777" w:rsidR="003F2F70" w:rsidRPr="0018378A" w:rsidRDefault="003F2F70" w:rsidP="0018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9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  <w:p w14:paraId="44164A29" w14:textId="2FF15DA8" w:rsidR="003F2F70" w:rsidRPr="0018378A" w:rsidRDefault="003F2F70" w:rsidP="0018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9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18378A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27,686</w:t>
            </w:r>
          </w:p>
        </w:tc>
      </w:tr>
      <w:tr w:rsidR="003F2F70" w:rsidRPr="00E11762" w14:paraId="349A83AB" w14:textId="77777777" w:rsidTr="001E5164">
        <w:tc>
          <w:tcPr>
            <w:tcW w:w="3402" w:type="dxa"/>
          </w:tcPr>
          <w:p w14:paraId="7AE9F7D0" w14:textId="77777777" w:rsidR="003F2F70" w:rsidRPr="00E11762" w:rsidRDefault="003F2F70" w:rsidP="004D539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10" w:type="dxa"/>
          </w:tcPr>
          <w:p w14:paraId="621BD6CA" w14:textId="77777777" w:rsidR="003F2F70" w:rsidRPr="00E11762" w:rsidRDefault="003F2F70" w:rsidP="0018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79" w:right="-104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8261A71" w14:textId="61FA8060" w:rsidR="003F2F70" w:rsidRPr="00E11762" w:rsidRDefault="003F2F70" w:rsidP="0018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79" w:right="-104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(345)</w:t>
            </w:r>
          </w:p>
        </w:tc>
        <w:tc>
          <w:tcPr>
            <w:tcW w:w="270" w:type="dxa"/>
            <w:shd w:val="clear" w:color="auto" w:fill="auto"/>
          </w:tcPr>
          <w:p w14:paraId="48D15796" w14:textId="77777777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  <w:tab w:val="decimal" w:pos="95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19FCF8" w14:textId="14949114" w:rsidR="003F2F70" w:rsidRPr="00E11762" w:rsidRDefault="003F2F70" w:rsidP="00460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21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0A8A03" w14:textId="77777777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  <w:tab w:val="decimal" w:pos="702"/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15D7FB6" w14:textId="1FF84D99" w:rsidR="003F2F70" w:rsidRPr="00E11762" w:rsidRDefault="003F2F70" w:rsidP="0018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F9552A" w14:textId="77777777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450340" w14:textId="13C59C02" w:rsidR="003F2F70" w:rsidRPr="0018378A" w:rsidRDefault="003F2F70" w:rsidP="0018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18378A">
              <w:rPr>
                <w:rFonts w:asciiTheme="majorBidi" w:eastAsia="MS Mincho" w:hAnsiTheme="majorBidi" w:cstheme="majorBidi"/>
                <w:sz w:val="30"/>
                <w:szCs w:val="30"/>
              </w:rPr>
              <w:t>(345)</w:t>
            </w:r>
          </w:p>
        </w:tc>
      </w:tr>
      <w:tr w:rsidR="003F2F70" w:rsidRPr="00E11762" w14:paraId="0C823EF6" w14:textId="77777777" w:rsidTr="001E5164">
        <w:tc>
          <w:tcPr>
            <w:tcW w:w="3402" w:type="dxa"/>
          </w:tcPr>
          <w:p w14:paraId="57A784B6" w14:textId="1307749C" w:rsidR="003F2F70" w:rsidRPr="00E11762" w:rsidRDefault="003F2F70" w:rsidP="004D539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810" w:type="dxa"/>
          </w:tcPr>
          <w:p w14:paraId="1F2FC583" w14:textId="77777777" w:rsidR="003F2F70" w:rsidRDefault="003F2F70" w:rsidP="0018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1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9DBE88" w14:textId="610BDD25" w:rsidR="003F2F70" w:rsidRPr="00E11762" w:rsidRDefault="003F2F70" w:rsidP="0018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1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A347B0" w14:textId="77777777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  <w:tab w:val="decimal" w:pos="95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021482" w14:textId="575936B5" w:rsidR="003F2F70" w:rsidRPr="00E11762" w:rsidRDefault="003F2F70" w:rsidP="00460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21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D9BCE2" w14:textId="77777777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  <w:tab w:val="decimal" w:pos="702"/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2FF509" w14:textId="1D821B2B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2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(543)</w:t>
            </w:r>
          </w:p>
        </w:tc>
        <w:tc>
          <w:tcPr>
            <w:tcW w:w="270" w:type="dxa"/>
            <w:shd w:val="clear" w:color="auto" w:fill="auto"/>
          </w:tcPr>
          <w:p w14:paraId="49D7FFF5" w14:textId="77777777" w:rsidR="003F2F70" w:rsidRPr="00E11762" w:rsidRDefault="003F2F70" w:rsidP="004D5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E8341DA" w14:textId="2358FD8A" w:rsidR="003F2F70" w:rsidRPr="0018378A" w:rsidRDefault="003F2F70" w:rsidP="0018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18378A">
              <w:rPr>
                <w:rFonts w:asciiTheme="majorBidi" w:eastAsia="MS Mincho" w:hAnsiTheme="majorBidi" w:cstheme="majorBidi"/>
                <w:sz w:val="30"/>
                <w:szCs w:val="30"/>
              </w:rPr>
              <w:t>(543)</w:t>
            </w:r>
          </w:p>
        </w:tc>
      </w:tr>
      <w:tr w:rsidR="003F2F70" w:rsidRPr="00E11762" w14:paraId="1B21BD56" w14:textId="77777777" w:rsidTr="001E5164">
        <w:tc>
          <w:tcPr>
            <w:tcW w:w="3402" w:type="dxa"/>
          </w:tcPr>
          <w:p w14:paraId="3C0887D9" w14:textId="7F97A8FD" w:rsidR="003F2F70" w:rsidRPr="00E11762" w:rsidRDefault="003F2F70" w:rsidP="00411CB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810" w:type="dxa"/>
          </w:tcPr>
          <w:p w14:paraId="7EEBC582" w14:textId="77777777" w:rsidR="003F2F70" w:rsidRPr="00E11762" w:rsidRDefault="003F2F70" w:rsidP="0018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1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9B605A" w14:textId="06B8E9BE" w:rsidR="003F2F70" w:rsidRPr="00E11762" w:rsidRDefault="003F2F70" w:rsidP="0018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1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CC5E2C" w14:textId="77777777" w:rsidR="003F2F70" w:rsidRPr="00E11762" w:rsidRDefault="003F2F70" w:rsidP="004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459307" w14:textId="2531C7BA" w:rsidR="003F2F70" w:rsidRPr="00E11762" w:rsidRDefault="003F2F70" w:rsidP="004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439,490</w:t>
            </w:r>
          </w:p>
        </w:tc>
        <w:tc>
          <w:tcPr>
            <w:tcW w:w="270" w:type="dxa"/>
            <w:shd w:val="clear" w:color="auto" w:fill="auto"/>
          </w:tcPr>
          <w:p w14:paraId="0F26539B" w14:textId="77777777" w:rsidR="003F2F70" w:rsidRPr="00E11762" w:rsidRDefault="003F2F70" w:rsidP="004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620F8A" w14:textId="01C801A4" w:rsidR="003F2F70" w:rsidRPr="00E11762" w:rsidRDefault="003F2F70" w:rsidP="004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(439,490)</w:t>
            </w:r>
          </w:p>
        </w:tc>
        <w:tc>
          <w:tcPr>
            <w:tcW w:w="270" w:type="dxa"/>
            <w:shd w:val="clear" w:color="auto" w:fill="auto"/>
          </w:tcPr>
          <w:p w14:paraId="68FAFDBE" w14:textId="77777777" w:rsidR="003F2F70" w:rsidRPr="00E11762" w:rsidRDefault="003F2F70" w:rsidP="0041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E54F57" w14:textId="50F72EC3" w:rsidR="003F2F70" w:rsidRPr="0018378A" w:rsidRDefault="003F2F70" w:rsidP="0018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18378A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7A1FAE" w:rsidRPr="00E11762" w14:paraId="304F6280" w14:textId="77777777" w:rsidTr="001E5164">
        <w:tc>
          <w:tcPr>
            <w:tcW w:w="3402" w:type="dxa"/>
          </w:tcPr>
          <w:p w14:paraId="434CD538" w14:textId="05829C79" w:rsidR="007A1FAE" w:rsidRPr="00E11762" w:rsidRDefault="007A1FAE" w:rsidP="007A1FA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โอนไปที่ดิน อาคาร และอุปกรณ์</w:t>
            </w:r>
          </w:p>
        </w:tc>
        <w:tc>
          <w:tcPr>
            <w:tcW w:w="810" w:type="dxa"/>
          </w:tcPr>
          <w:p w14:paraId="79255C04" w14:textId="18894D2A" w:rsidR="007A1FAE" w:rsidRPr="00671CDF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11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  <w:r w:rsidRPr="00671CDF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1170" w:type="dxa"/>
            <w:shd w:val="clear" w:color="auto" w:fill="auto"/>
          </w:tcPr>
          <w:p w14:paraId="16C70667" w14:textId="360501DD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1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4D4E7E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C93700" w14:textId="370AD93A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21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4FE552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1D7166" w14:textId="635583F2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716105">
              <w:rPr>
                <w:rFonts w:asciiTheme="majorBidi" w:eastAsia="MS Mincho" w:hAnsiTheme="majorBidi" w:cstheme="majorBidi"/>
                <w:sz w:val="30"/>
                <w:szCs w:val="30"/>
              </w:rPr>
              <w:t>2,663</w:t>
            </w: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6944493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17922B" w14:textId="146020DB" w:rsidR="007A1FAE" w:rsidRPr="0018378A" w:rsidRDefault="007A1FAE" w:rsidP="00716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18378A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(</w:t>
            </w:r>
            <w:r w:rsidR="0071610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2,663</w:t>
            </w:r>
            <w:r w:rsidRPr="0018378A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)</w:t>
            </w:r>
          </w:p>
        </w:tc>
      </w:tr>
      <w:tr w:rsidR="007A1FAE" w:rsidRPr="00E11762" w14:paraId="15DAD253" w14:textId="77777777" w:rsidTr="001E5164">
        <w:tc>
          <w:tcPr>
            <w:tcW w:w="3402" w:type="dxa"/>
          </w:tcPr>
          <w:p w14:paraId="62C25D04" w14:textId="7EB96F26" w:rsidR="007A1FAE" w:rsidRPr="00E11762" w:rsidRDefault="007A1FAE" w:rsidP="007A1FA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โอนจากที่ดิน อาคาร และอุปกรณ์</w:t>
            </w:r>
          </w:p>
        </w:tc>
        <w:tc>
          <w:tcPr>
            <w:tcW w:w="810" w:type="dxa"/>
          </w:tcPr>
          <w:p w14:paraId="482B1117" w14:textId="5F570549" w:rsidR="007A1FAE" w:rsidRPr="00671CDF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11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  <w:r w:rsidRPr="00671CDF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1170" w:type="dxa"/>
            <w:shd w:val="clear" w:color="auto" w:fill="auto"/>
          </w:tcPr>
          <w:p w14:paraId="5ED466ED" w14:textId="2947F267" w:rsidR="007A1FAE" w:rsidRPr="00411CBE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1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11CBE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7D8ACF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42F295" w14:textId="5E741083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2,326</w:t>
            </w:r>
          </w:p>
        </w:tc>
        <w:tc>
          <w:tcPr>
            <w:tcW w:w="270" w:type="dxa"/>
            <w:shd w:val="clear" w:color="auto" w:fill="auto"/>
          </w:tcPr>
          <w:p w14:paraId="7F60E743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94EAD4" w14:textId="25AA6B20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79" w:right="20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0199A9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70CFA6" w14:textId="15DC8451" w:rsidR="007A1FAE" w:rsidRPr="0018378A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9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18378A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2,326</w:t>
            </w:r>
          </w:p>
        </w:tc>
      </w:tr>
      <w:tr w:rsidR="007A1FAE" w:rsidRPr="00E11762" w14:paraId="3839B68A" w14:textId="77777777" w:rsidTr="001E5164">
        <w:tc>
          <w:tcPr>
            <w:tcW w:w="3402" w:type="dxa"/>
          </w:tcPr>
          <w:p w14:paraId="37273BE9" w14:textId="30C81126" w:rsidR="007A1FAE" w:rsidRPr="00E11762" w:rsidRDefault="007A1FAE" w:rsidP="007A1FA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10" w:type="dxa"/>
          </w:tcPr>
          <w:p w14:paraId="7F68E78C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262264" w14:textId="373B779F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25,224,744</w:t>
            </w:r>
          </w:p>
        </w:tc>
        <w:tc>
          <w:tcPr>
            <w:tcW w:w="270" w:type="dxa"/>
            <w:shd w:val="clear" w:color="auto" w:fill="auto"/>
          </w:tcPr>
          <w:p w14:paraId="36021605" w14:textId="77777777" w:rsidR="007A1FAE" w:rsidRPr="00E11762" w:rsidRDefault="007A1FAE" w:rsidP="007A1F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3806E" w14:textId="1900958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24,952,354</w:t>
            </w:r>
          </w:p>
        </w:tc>
        <w:tc>
          <w:tcPr>
            <w:tcW w:w="270" w:type="dxa"/>
            <w:shd w:val="clear" w:color="auto" w:fill="auto"/>
          </w:tcPr>
          <w:p w14:paraId="4C32C1CB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16DAC" w14:textId="2BCE9142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9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4,448,568</w:t>
            </w:r>
          </w:p>
        </w:tc>
        <w:tc>
          <w:tcPr>
            <w:tcW w:w="270" w:type="dxa"/>
            <w:shd w:val="clear" w:color="auto" w:fill="auto"/>
          </w:tcPr>
          <w:p w14:paraId="33195306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92EA77" w14:textId="17C6A61D" w:rsidR="007A1FAE" w:rsidRPr="0018378A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9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8378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54,625,666</w:t>
            </w:r>
          </w:p>
        </w:tc>
      </w:tr>
      <w:tr w:rsidR="001E5164" w:rsidRPr="00E11762" w14:paraId="3D812A0C" w14:textId="77777777" w:rsidTr="001E5164">
        <w:tc>
          <w:tcPr>
            <w:tcW w:w="3402" w:type="dxa"/>
          </w:tcPr>
          <w:p w14:paraId="340BC9EB" w14:textId="77777777" w:rsidR="001E5164" w:rsidRPr="00E11762" w:rsidRDefault="001E5164" w:rsidP="007A1FA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34E141D" w14:textId="77777777" w:rsidR="001E5164" w:rsidRPr="00E11762" w:rsidRDefault="001E5164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5666AE9" w14:textId="77777777" w:rsidR="001E5164" w:rsidRPr="00E11762" w:rsidRDefault="001E5164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5204655" w14:textId="77777777" w:rsidR="001E5164" w:rsidRPr="00E11762" w:rsidRDefault="001E5164" w:rsidP="007A1F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23714FB" w14:textId="77777777" w:rsidR="001E5164" w:rsidRPr="00E11762" w:rsidRDefault="001E5164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62C9C74" w14:textId="77777777" w:rsidR="001E5164" w:rsidRPr="00E11762" w:rsidRDefault="001E5164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87ADB9D" w14:textId="77777777" w:rsidR="001E5164" w:rsidRDefault="001E5164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9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C480F32" w14:textId="77777777" w:rsidR="001E5164" w:rsidRPr="00E11762" w:rsidRDefault="001E5164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37BBFFE" w14:textId="77777777" w:rsidR="001E5164" w:rsidRPr="0018378A" w:rsidRDefault="001E5164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9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</w:tr>
      <w:tr w:rsidR="001E5164" w:rsidRPr="00E11762" w14:paraId="35EC9E4D" w14:textId="77777777" w:rsidTr="001E5164">
        <w:trPr>
          <w:trHeight w:val="605"/>
        </w:trPr>
        <w:tc>
          <w:tcPr>
            <w:tcW w:w="3402" w:type="dxa"/>
          </w:tcPr>
          <w:p w14:paraId="04575A55" w14:textId="77777777" w:rsidR="001E5164" w:rsidRPr="00E11762" w:rsidRDefault="001E5164" w:rsidP="007A1FA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63119F7" w14:textId="77777777" w:rsidR="001E5164" w:rsidRPr="00E11762" w:rsidRDefault="001E5164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4BDDD37" w14:textId="77777777" w:rsidR="001E5164" w:rsidRPr="00E11762" w:rsidRDefault="001E5164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2DC6192" w14:textId="77777777" w:rsidR="001E5164" w:rsidRPr="00E11762" w:rsidRDefault="001E5164" w:rsidP="007A1F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B97E8AC" w14:textId="77777777" w:rsidR="001E5164" w:rsidRPr="00E11762" w:rsidRDefault="001E5164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DC5BEAA" w14:textId="77777777" w:rsidR="001E5164" w:rsidRPr="00E11762" w:rsidRDefault="001E5164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63051BB" w14:textId="77777777" w:rsidR="001E5164" w:rsidRDefault="001E5164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9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6BC41D5" w14:textId="77777777" w:rsidR="001E5164" w:rsidRPr="00E11762" w:rsidRDefault="001E5164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366C7D" w14:textId="77777777" w:rsidR="001E5164" w:rsidRPr="0018378A" w:rsidRDefault="001E5164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9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</w:tr>
      <w:tr w:rsidR="001E5164" w:rsidRPr="00E11762" w14:paraId="6AF86FF5" w14:textId="77777777" w:rsidTr="001E5164">
        <w:tc>
          <w:tcPr>
            <w:tcW w:w="3402" w:type="dxa"/>
          </w:tcPr>
          <w:p w14:paraId="4F23A967" w14:textId="77777777" w:rsidR="001E5164" w:rsidRPr="00E11762" w:rsidRDefault="001E5164" w:rsidP="0075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192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626B022" w14:textId="77777777" w:rsidR="001E5164" w:rsidRPr="00E11762" w:rsidRDefault="001E5164" w:rsidP="00752AD4">
            <w:pPr>
              <w:tabs>
                <w:tab w:val="left" w:pos="540"/>
              </w:tabs>
              <w:spacing w:line="192" w:lineRule="auto"/>
              <w:ind w:left="-126" w:right="-107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353FC86B" w14:textId="77777777" w:rsidR="001E5164" w:rsidRPr="00E11762" w:rsidRDefault="001E5164" w:rsidP="00752AD4">
            <w:pPr>
              <w:tabs>
                <w:tab w:val="left" w:pos="540"/>
              </w:tabs>
              <w:spacing w:line="192" w:lineRule="auto"/>
              <w:ind w:left="-126" w:right="-107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E5164" w:rsidRPr="00E11762" w14:paraId="352D25A3" w14:textId="77777777" w:rsidTr="00752AD4">
        <w:tc>
          <w:tcPr>
            <w:tcW w:w="3402" w:type="dxa"/>
          </w:tcPr>
          <w:p w14:paraId="57EC07F5" w14:textId="77777777" w:rsidR="001E5164" w:rsidRPr="00E11762" w:rsidRDefault="001E5164" w:rsidP="0075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68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14FA28E2" w14:textId="77777777" w:rsidR="001E5164" w:rsidRPr="003F2F70" w:rsidRDefault="001E5164" w:rsidP="00752AD4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3F2F70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5BFF28A3" w14:textId="77777777" w:rsidR="001E5164" w:rsidRPr="00E11762" w:rsidRDefault="001E5164" w:rsidP="00752AD4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6C6DA71" w14:textId="77777777" w:rsidR="001E5164" w:rsidRPr="00E11762" w:rsidRDefault="001E5164" w:rsidP="00752AD4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11762">
              <w:rPr>
                <w:rFonts w:ascii="Angsana New" w:eastAsia="MS Mincho" w:hAnsi="Angsana New" w:hint="cs"/>
                <w:sz w:val="30"/>
                <w:szCs w:val="30"/>
                <w:cs/>
              </w:rPr>
              <w:t>ที่ดินและ</w:t>
            </w:r>
          </w:p>
          <w:p w14:paraId="75B70A19" w14:textId="77777777" w:rsidR="001E5164" w:rsidRPr="00E11762" w:rsidRDefault="001E5164" w:rsidP="00752AD4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70" w:type="dxa"/>
          </w:tcPr>
          <w:p w14:paraId="0A0B5440" w14:textId="77777777" w:rsidR="001E5164" w:rsidRPr="00E11762" w:rsidRDefault="001E5164" w:rsidP="00752AD4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ABD5C4" w14:textId="77777777" w:rsidR="001E5164" w:rsidRPr="00E11762" w:rsidRDefault="001E5164" w:rsidP="00752AD4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E34BB16" w14:textId="77777777" w:rsidR="001E5164" w:rsidRPr="00E11762" w:rsidRDefault="001E5164" w:rsidP="00752AD4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11762">
              <w:rPr>
                <w:rFonts w:ascii="Angsana New" w:eastAsia="MS Mincho" w:hAnsi="Angsana New" w:hint="cs"/>
                <w:sz w:val="30"/>
                <w:szCs w:val="30"/>
                <w:cs/>
              </w:rPr>
              <w:t>อาคารและ</w:t>
            </w:r>
          </w:p>
          <w:p w14:paraId="37FA10A3" w14:textId="77777777" w:rsidR="001E5164" w:rsidRPr="00E11762" w:rsidRDefault="001E5164" w:rsidP="00752AD4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11762">
              <w:rPr>
                <w:rFonts w:ascii="Angsana New" w:eastAsia="MS Mincho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70" w:type="dxa"/>
          </w:tcPr>
          <w:p w14:paraId="0F5D084C" w14:textId="77777777" w:rsidR="001E5164" w:rsidRPr="00E11762" w:rsidRDefault="001E5164" w:rsidP="00752AD4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13FF3B" w14:textId="77777777" w:rsidR="001E5164" w:rsidRPr="00E11762" w:rsidRDefault="001E5164" w:rsidP="00752AD4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</w:tcPr>
          <w:p w14:paraId="3D338068" w14:textId="77777777" w:rsidR="001E5164" w:rsidRPr="00E11762" w:rsidRDefault="001E5164" w:rsidP="00752AD4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D1E6ED" w14:textId="77777777" w:rsidR="001E5164" w:rsidRPr="00E11762" w:rsidRDefault="001E5164" w:rsidP="00752AD4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E950770" w14:textId="77777777" w:rsidR="001E5164" w:rsidRPr="00E11762" w:rsidRDefault="001E5164" w:rsidP="00752AD4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64B188B" w14:textId="77777777" w:rsidR="001E5164" w:rsidRDefault="001E5164" w:rsidP="00752AD4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9F989ED" w14:textId="77777777" w:rsidR="001E5164" w:rsidRPr="00E11762" w:rsidRDefault="001E5164" w:rsidP="00752AD4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11762">
              <w:rPr>
                <w:rFonts w:ascii="Angsana New" w:eastAsia="MS Mincho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E5164" w:rsidRPr="00E11762" w14:paraId="77DAADEB" w14:textId="77777777" w:rsidTr="001E5164">
        <w:tc>
          <w:tcPr>
            <w:tcW w:w="3402" w:type="dxa"/>
          </w:tcPr>
          <w:p w14:paraId="20099E35" w14:textId="77777777" w:rsidR="001E5164" w:rsidRPr="00E11762" w:rsidRDefault="001E5164" w:rsidP="0075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192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C070F60" w14:textId="77777777" w:rsidR="001E5164" w:rsidRPr="00E11762" w:rsidRDefault="001E5164" w:rsidP="00752AD4">
            <w:pPr>
              <w:tabs>
                <w:tab w:val="left" w:pos="540"/>
              </w:tabs>
              <w:spacing w:line="192" w:lineRule="auto"/>
              <w:ind w:left="-126" w:right="-107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25E5B197" w14:textId="77777777" w:rsidR="001E5164" w:rsidRPr="00E11762" w:rsidRDefault="001E5164" w:rsidP="00752AD4">
            <w:pPr>
              <w:tabs>
                <w:tab w:val="left" w:pos="540"/>
              </w:tabs>
              <w:spacing w:line="192" w:lineRule="auto"/>
              <w:ind w:left="-126" w:right="-107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E11762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1FAE" w:rsidRPr="00E11762" w14:paraId="4BC171AC" w14:textId="77777777" w:rsidTr="001E5164">
        <w:tc>
          <w:tcPr>
            <w:tcW w:w="3402" w:type="dxa"/>
          </w:tcPr>
          <w:p w14:paraId="605A40B4" w14:textId="77777777" w:rsidR="007A1FAE" w:rsidRPr="00E11762" w:rsidRDefault="007A1FAE" w:rsidP="007A1FA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810" w:type="dxa"/>
          </w:tcPr>
          <w:p w14:paraId="4E074321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CBF7646" w14:textId="09B3B3D9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6829478D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2AACA30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D1B3E5F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9349F6C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2D4D510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FEB70E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A1FAE" w:rsidRPr="00E11762" w14:paraId="36C9DF8B" w14:textId="77777777" w:rsidTr="001E5164">
        <w:tc>
          <w:tcPr>
            <w:tcW w:w="3402" w:type="dxa"/>
          </w:tcPr>
          <w:p w14:paraId="5732A84D" w14:textId="3DDF2AD7" w:rsidR="007A1FAE" w:rsidRPr="00E11762" w:rsidRDefault="007A1FAE" w:rsidP="007A1FA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E11762">
              <w:rPr>
                <w:rFonts w:ascii="Angsana New" w:hAnsi="Angsana New"/>
                <w:sz w:val="30"/>
                <w:szCs w:val="30"/>
              </w:rPr>
              <w:t>2562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55F1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255F1E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810" w:type="dxa"/>
          </w:tcPr>
          <w:p w14:paraId="323AAD53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0378A4" w14:textId="07A724C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37D6BD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3D35DC1D" w14:textId="6CFA2062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2,086,996</w:t>
            </w:r>
          </w:p>
        </w:tc>
        <w:tc>
          <w:tcPr>
            <w:tcW w:w="270" w:type="dxa"/>
            <w:shd w:val="clear" w:color="auto" w:fill="auto"/>
          </w:tcPr>
          <w:p w14:paraId="564A1B00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3FAC05D" w14:textId="52B94E28" w:rsidR="007A1FAE" w:rsidRPr="006108A7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6108A7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B2A92B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10BA59" w14:textId="29F8266E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2,086,996</w:t>
            </w:r>
          </w:p>
        </w:tc>
      </w:tr>
      <w:tr w:rsidR="007A1FAE" w:rsidRPr="00E11762" w14:paraId="1E25D1E1" w14:textId="77777777" w:rsidTr="001E5164">
        <w:tc>
          <w:tcPr>
            <w:tcW w:w="3402" w:type="dxa"/>
          </w:tcPr>
          <w:p w14:paraId="7991B0F5" w14:textId="77777777" w:rsidR="007A1FAE" w:rsidRPr="00E11762" w:rsidRDefault="007A1FAE" w:rsidP="007A1FA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0A22AF04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9F83123" w14:textId="10182A7D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81E4F5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  <w:tab w:val="decimal" w:pos="104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394B4A" w14:textId="4EA6400E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736,569</w:t>
            </w:r>
          </w:p>
        </w:tc>
        <w:tc>
          <w:tcPr>
            <w:tcW w:w="270" w:type="dxa"/>
            <w:shd w:val="clear" w:color="auto" w:fill="auto"/>
          </w:tcPr>
          <w:p w14:paraId="340A503E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  <w:tab w:val="decimal" w:pos="104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B525C1" w14:textId="5AF425F6" w:rsidR="007A1FAE" w:rsidRPr="006108A7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6108A7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761EAC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  <w:tab w:val="decimal" w:pos="954"/>
                <w:tab w:val="decimal" w:pos="104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883AA36" w14:textId="63613624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736,569</w:t>
            </w:r>
          </w:p>
        </w:tc>
      </w:tr>
      <w:tr w:rsidR="007A1FAE" w:rsidRPr="00E11762" w14:paraId="04BC9428" w14:textId="77777777" w:rsidTr="001E5164">
        <w:tc>
          <w:tcPr>
            <w:tcW w:w="3402" w:type="dxa"/>
          </w:tcPr>
          <w:p w14:paraId="0662003E" w14:textId="7ECBD0B4" w:rsidR="007A1FAE" w:rsidRPr="00E11762" w:rsidRDefault="007A1FAE" w:rsidP="00255F1E">
            <w:pPr>
              <w:ind w:left="235" w:hanging="2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2562 </w:t>
            </w:r>
            <w:r w:rsidR="00255F1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="00255F1E" w:rsidRPr="00255F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810" w:type="dxa"/>
          </w:tcPr>
          <w:p w14:paraId="0B25AED7" w14:textId="77777777" w:rsidR="007A1FAE" w:rsidRPr="00763613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6E98EAD" w14:textId="77777777" w:rsidR="00255F1E" w:rsidRDefault="00255F1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6ACA7AD8" w14:textId="43F8B2A0" w:rsidR="007A1FAE" w:rsidRPr="00763613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7636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D7A7E7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2C70C6D" w14:textId="77777777" w:rsidR="00255F1E" w:rsidRDefault="00255F1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  <w:p w14:paraId="10513771" w14:textId="39134190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2,823,565</w:t>
            </w:r>
          </w:p>
        </w:tc>
        <w:tc>
          <w:tcPr>
            <w:tcW w:w="270" w:type="dxa"/>
            <w:shd w:val="clear" w:color="auto" w:fill="auto"/>
          </w:tcPr>
          <w:p w14:paraId="16C89A88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F1E21A4" w14:textId="77777777" w:rsidR="00255F1E" w:rsidRDefault="00255F1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28DD1AE4" w14:textId="193486A5" w:rsidR="007A1FAE" w:rsidRPr="00D310CC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310C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5D5B3E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07382CE" w14:textId="77777777" w:rsidR="00255F1E" w:rsidRDefault="00255F1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29823F21" w14:textId="065BF285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2,823,565</w:t>
            </w:r>
          </w:p>
        </w:tc>
      </w:tr>
      <w:tr w:rsidR="007A1FAE" w:rsidRPr="00E11762" w14:paraId="59DF81C2" w14:textId="77777777" w:rsidTr="001E5164">
        <w:tc>
          <w:tcPr>
            <w:tcW w:w="3402" w:type="dxa"/>
          </w:tcPr>
          <w:p w14:paraId="3DDAE664" w14:textId="7A354EA1" w:rsidR="007A1FAE" w:rsidRPr="00E11762" w:rsidRDefault="007A1FAE" w:rsidP="007A1FAE">
            <w:pPr>
              <w:ind w:left="230" w:hanging="2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การรับรู้ค่าเสื่อมราคาของสินทรัพย์   สิทธิการใช้จากการถือปฏิบัติตาม </w:t>
            </w:r>
            <w:r w:rsidRPr="00E11762">
              <w:rPr>
                <w:rFonts w:asciiTheme="majorBidi" w:hAnsiTheme="majorBidi" w:cstheme="majorBidi"/>
                <w:sz w:val="30"/>
                <w:szCs w:val="30"/>
              </w:rPr>
              <w:t xml:space="preserve">TFRS 16 </w:t>
            </w:r>
            <w:r w:rsidRPr="00E1176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เป็นครั้งแรก</w:t>
            </w:r>
          </w:p>
        </w:tc>
        <w:tc>
          <w:tcPr>
            <w:tcW w:w="810" w:type="dxa"/>
            <w:vAlign w:val="bottom"/>
          </w:tcPr>
          <w:p w14:paraId="0BFD04CD" w14:textId="638FF779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6"/>
                <w:tab w:val="decimal" w:pos="960"/>
              </w:tabs>
              <w:spacing w:line="240" w:lineRule="auto"/>
              <w:ind w:left="-7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90597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3(</w:t>
            </w:r>
            <w:r w:rsidRPr="0090597A">
              <w:rPr>
                <w:rFonts w:asciiTheme="majorBidi" w:eastAsia="MS Mincho" w:hAnsiTheme="majorBidi" w:cstheme="majorBidi" w:hint="cs"/>
                <w:i/>
                <w:iCs/>
                <w:sz w:val="30"/>
                <w:szCs w:val="30"/>
                <w:cs/>
              </w:rPr>
              <w:t>ข</w:t>
            </w:r>
            <w:r w:rsidRPr="0090597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B27B6AC" w14:textId="3FB132F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5D97A226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59A3F9B1" w14:textId="1D347874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38,209</w:t>
            </w:r>
          </w:p>
        </w:tc>
        <w:tc>
          <w:tcPr>
            <w:tcW w:w="270" w:type="dxa"/>
            <w:shd w:val="clear" w:color="auto" w:fill="auto"/>
          </w:tcPr>
          <w:p w14:paraId="02AEEAB9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0FDBC28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2127FEFC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0B6F7282" w14:textId="166DC2B9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889AA7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BD3E287" w14:textId="77777777" w:rsidR="007A1FAE" w:rsidRPr="006108A7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  <w:p w14:paraId="5AA6106C" w14:textId="77777777" w:rsidR="007A1FAE" w:rsidRPr="006108A7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  <w:p w14:paraId="0CA1D6B2" w14:textId="2FD0EA58" w:rsidR="007A1FAE" w:rsidRPr="006108A7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6108A7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B633A5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CBB11B9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2FA3EBA8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63E817A2" w14:textId="3E9452D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38,209</w:t>
            </w:r>
          </w:p>
        </w:tc>
      </w:tr>
      <w:tr w:rsidR="007A1FAE" w:rsidRPr="00E11762" w14:paraId="49BE4DC0" w14:textId="77777777" w:rsidTr="001E5164">
        <w:tc>
          <w:tcPr>
            <w:tcW w:w="3402" w:type="dxa"/>
          </w:tcPr>
          <w:p w14:paraId="29EB1F28" w14:textId="66122B67" w:rsidR="007A1FAE" w:rsidRPr="00E11762" w:rsidRDefault="007A1FAE" w:rsidP="007A1FAE">
            <w:pPr>
              <w:ind w:left="230" w:hanging="2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76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Pr="00E1176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E11762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2563</w:t>
            </w:r>
            <w:r w:rsidRPr="00E1176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- ปรับปรุงใหม่</w:t>
            </w:r>
          </w:p>
        </w:tc>
        <w:tc>
          <w:tcPr>
            <w:tcW w:w="810" w:type="dxa"/>
          </w:tcPr>
          <w:p w14:paraId="1DD6FA8E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97FAB5A" w14:textId="04ADE280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38,209</w:t>
            </w:r>
          </w:p>
        </w:tc>
        <w:tc>
          <w:tcPr>
            <w:tcW w:w="270" w:type="dxa"/>
            <w:shd w:val="clear" w:color="auto" w:fill="auto"/>
          </w:tcPr>
          <w:p w14:paraId="11DD8280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9E42411" w14:textId="7A121BBB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2,823,565</w:t>
            </w:r>
          </w:p>
        </w:tc>
        <w:tc>
          <w:tcPr>
            <w:tcW w:w="270" w:type="dxa"/>
            <w:shd w:val="clear" w:color="auto" w:fill="auto"/>
          </w:tcPr>
          <w:p w14:paraId="40488986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9D0C281" w14:textId="23BEDD74" w:rsidR="007A1FAE" w:rsidRPr="00255F1E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55F1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C2AD20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F786B6E" w14:textId="6C42832E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2,861,774</w:t>
            </w:r>
          </w:p>
        </w:tc>
      </w:tr>
      <w:tr w:rsidR="007A1FAE" w:rsidRPr="00E11762" w14:paraId="10E2F267" w14:textId="77777777" w:rsidTr="001E5164">
        <w:tc>
          <w:tcPr>
            <w:tcW w:w="3402" w:type="dxa"/>
          </w:tcPr>
          <w:p w14:paraId="2E477438" w14:textId="77777777" w:rsidR="007A1FAE" w:rsidRPr="00E11762" w:rsidRDefault="007A1FAE" w:rsidP="007A1FA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2DF41A3E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E56C43C" w14:textId="5B56D9F3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60,567</w:t>
            </w:r>
          </w:p>
        </w:tc>
        <w:tc>
          <w:tcPr>
            <w:tcW w:w="270" w:type="dxa"/>
            <w:shd w:val="clear" w:color="auto" w:fill="auto"/>
          </w:tcPr>
          <w:p w14:paraId="01B3007A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  <w:tab w:val="decimal" w:pos="104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25F128" w14:textId="39E757B9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705,098</w:t>
            </w:r>
          </w:p>
        </w:tc>
        <w:tc>
          <w:tcPr>
            <w:tcW w:w="270" w:type="dxa"/>
            <w:shd w:val="clear" w:color="auto" w:fill="auto"/>
          </w:tcPr>
          <w:p w14:paraId="09A16527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  <w:tab w:val="decimal" w:pos="104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B23694" w14:textId="7B1D2760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E48217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35F7A48" w14:textId="287C7F8B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765,665</w:t>
            </w:r>
          </w:p>
        </w:tc>
      </w:tr>
      <w:tr w:rsidR="007A1FAE" w:rsidRPr="00E11762" w14:paraId="7CBF7CD2" w14:textId="77777777" w:rsidTr="001E5164">
        <w:tc>
          <w:tcPr>
            <w:tcW w:w="3402" w:type="dxa"/>
          </w:tcPr>
          <w:p w14:paraId="17F4C9CC" w14:textId="676379E2" w:rsidR="007A1FAE" w:rsidRPr="00E11762" w:rsidRDefault="007A1FAE" w:rsidP="007A1FA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โอนจากที่ดิน อาคาร และอุปกรณ์</w:t>
            </w:r>
          </w:p>
        </w:tc>
        <w:tc>
          <w:tcPr>
            <w:tcW w:w="810" w:type="dxa"/>
          </w:tcPr>
          <w:p w14:paraId="6A899FC9" w14:textId="1EF5EF22" w:rsidR="007A1FAE" w:rsidRPr="00671CDF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916" w:right="253" w:hanging="736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  <w:r w:rsidRPr="00671CDF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1170" w:type="dxa"/>
            <w:shd w:val="clear" w:color="auto" w:fill="auto"/>
          </w:tcPr>
          <w:p w14:paraId="66E674AF" w14:textId="089F83A2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   </w:t>
            </w: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17571C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  <w:tab w:val="decimal" w:pos="104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475987A" w14:textId="68177FA8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734</w:t>
            </w:r>
          </w:p>
        </w:tc>
        <w:tc>
          <w:tcPr>
            <w:tcW w:w="270" w:type="dxa"/>
            <w:shd w:val="clear" w:color="auto" w:fill="auto"/>
          </w:tcPr>
          <w:p w14:paraId="6E6748D9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  <w:tab w:val="decimal" w:pos="104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62A672" w14:textId="6889448B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980F65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E93876E" w14:textId="751773A4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734</w:t>
            </w:r>
          </w:p>
        </w:tc>
      </w:tr>
      <w:tr w:rsidR="007A1FAE" w:rsidRPr="00E11762" w14:paraId="503C09F6" w14:textId="77777777" w:rsidTr="001E5164">
        <w:tc>
          <w:tcPr>
            <w:tcW w:w="3402" w:type="dxa"/>
          </w:tcPr>
          <w:p w14:paraId="71CCC08B" w14:textId="1711707D" w:rsidR="007A1FAE" w:rsidRPr="00E11762" w:rsidRDefault="007A1FAE" w:rsidP="007A1FA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10" w:type="dxa"/>
          </w:tcPr>
          <w:p w14:paraId="40E480BA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392938" w14:textId="3CC3DC3A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98,776</w:t>
            </w:r>
          </w:p>
        </w:tc>
        <w:tc>
          <w:tcPr>
            <w:tcW w:w="270" w:type="dxa"/>
            <w:shd w:val="clear" w:color="auto" w:fill="auto"/>
          </w:tcPr>
          <w:p w14:paraId="70EEFE04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3D3E5" w14:textId="167DCD38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3,529,397</w:t>
            </w:r>
          </w:p>
        </w:tc>
        <w:tc>
          <w:tcPr>
            <w:tcW w:w="270" w:type="dxa"/>
            <w:shd w:val="clear" w:color="auto" w:fill="auto"/>
          </w:tcPr>
          <w:p w14:paraId="1134B629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3CFEB0" w14:textId="733695FD" w:rsidR="007A1FAE" w:rsidRPr="00D310CC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310C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037DD3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F0A54" w14:textId="1024F10A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3,628,173</w:t>
            </w:r>
          </w:p>
        </w:tc>
      </w:tr>
      <w:tr w:rsidR="007A1FAE" w:rsidRPr="001E5164" w14:paraId="6912944D" w14:textId="77777777" w:rsidTr="001E5164">
        <w:trPr>
          <w:trHeight w:val="54"/>
        </w:trPr>
        <w:tc>
          <w:tcPr>
            <w:tcW w:w="3402" w:type="dxa"/>
          </w:tcPr>
          <w:p w14:paraId="203183CB" w14:textId="77777777" w:rsidR="007A1FAE" w:rsidRPr="001E5164" w:rsidRDefault="007A1FAE" w:rsidP="007A1FAE">
            <w:pPr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810" w:type="dxa"/>
          </w:tcPr>
          <w:p w14:paraId="27DF1E7E" w14:textId="77777777" w:rsidR="007A1FAE" w:rsidRPr="001E5164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72"/>
              <w:rPr>
                <w:rFonts w:asciiTheme="majorBidi" w:eastAsia="MS Mincho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BFB6A23" w14:textId="192B2961" w:rsidR="007A1FAE" w:rsidRPr="001E5164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72"/>
              <w:rPr>
                <w:rFonts w:asciiTheme="majorBidi" w:eastAsia="MS Mincho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47236641" w14:textId="77777777" w:rsidR="007A1FAE" w:rsidRPr="001E5164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10"/>
                <w:szCs w:val="1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416A587" w14:textId="77777777" w:rsidR="007A1FAE" w:rsidRPr="001E5164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63D904AE" w14:textId="77777777" w:rsidR="007A1FAE" w:rsidRPr="001E5164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10"/>
                <w:szCs w:val="1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79582D8" w14:textId="77777777" w:rsidR="007A1FAE" w:rsidRPr="001E5164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5DC96711" w14:textId="77777777" w:rsidR="007A1FAE" w:rsidRPr="001E5164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283E5C6" w14:textId="77777777" w:rsidR="007A1FAE" w:rsidRPr="001E5164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7A1FAE" w:rsidRPr="00E11762" w14:paraId="75A48FAC" w14:textId="77777777" w:rsidTr="001E5164">
        <w:tc>
          <w:tcPr>
            <w:tcW w:w="3402" w:type="dxa"/>
          </w:tcPr>
          <w:p w14:paraId="7653C107" w14:textId="43D29FB2" w:rsidR="007A1FAE" w:rsidRPr="00E11762" w:rsidRDefault="007A1FAE" w:rsidP="007A1FA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10" w:type="dxa"/>
          </w:tcPr>
          <w:p w14:paraId="149F5743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25633B1" w14:textId="35A1A0B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009BAEF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0552E0E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6ED4A7A6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F307FF7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2AA1FE4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963CBA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7A1FAE" w:rsidRPr="00E11762" w14:paraId="5D42E78B" w14:textId="77777777" w:rsidTr="001E5164">
        <w:tc>
          <w:tcPr>
            <w:tcW w:w="3402" w:type="dxa"/>
          </w:tcPr>
          <w:p w14:paraId="4528AD19" w14:textId="4F604228" w:rsidR="007A1FAE" w:rsidRPr="00E11762" w:rsidRDefault="007A1FAE" w:rsidP="007A1FAE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2562 </w:t>
            </w:r>
            <w:r w:rsidRPr="00E1176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- ปรับปรุงใหม่</w:t>
            </w:r>
          </w:p>
        </w:tc>
        <w:tc>
          <w:tcPr>
            <w:tcW w:w="810" w:type="dxa"/>
          </w:tcPr>
          <w:p w14:paraId="116B493D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14C23DE" w14:textId="3FE36375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108B199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35920C08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EE45364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85FFDEA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759CEAFF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FF0358B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A1FAE" w:rsidRPr="00E11762" w14:paraId="3D5F3B27" w14:textId="77777777" w:rsidTr="001E5164">
        <w:tc>
          <w:tcPr>
            <w:tcW w:w="3402" w:type="dxa"/>
          </w:tcPr>
          <w:p w14:paraId="6AB9955D" w14:textId="43A1BD36" w:rsidR="007A1FAE" w:rsidRPr="00E11762" w:rsidRDefault="007A1FAE" w:rsidP="007A1FAE">
            <w:pPr>
              <w:spacing w:line="216" w:lineRule="auto"/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</w:t>
            </w:r>
            <w:r w:rsidR="004C2CDD"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810" w:type="dxa"/>
          </w:tcPr>
          <w:p w14:paraId="0798BC7B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26ADCF89" w14:textId="5BE55272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23,966,766</w:t>
            </w:r>
          </w:p>
        </w:tc>
        <w:tc>
          <w:tcPr>
            <w:tcW w:w="270" w:type="dxa"/>
            <w:shd w:val="clear" w:color="auto" w:fill="auto"/>
          </w:tcPr>
          <w:p w14:paraId="74FF8159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9123796" w14:textId="0C5CF981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19,063,686</w:t>
            </w:r>
          </w:p>
        </w:tc>
        <w:tc>
          <w:tcPr>
            <w:tcW w:w="270" w:type="dxa"/>
            <w:shd w:val="clear" w:color="auto" w:fill="auto"/>
          </w:tcPr>
          <w:p w14:paraId="1AEB1989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83F5E68" w14:textId="65DC940A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3,957,009</w:t>
            </w:r>
          </w:p>
        </w:tc>
        <w:tc>
          <w:tcPr>
            <w:tcW w:w="270" w:type="dxa"/>
            <w:shd w:val="clear" w:color="auto" w:fill="auto"/>
          </w:tcPr>
          <w:p w14:paraId="42159A1E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C63EAC" w14:textId="5A283D1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46,987,461</w:t>
            </w:r>
          </w:p>
        </w:tc>
      </w:tr>
      <w:tr w:rsidR="007A1FAE" w:rsidRPr="00E11762" w14:paraId="4F7B27AF" w14:textId="77777777" w:rsidTr="001E5164">
        <w:tc>
          <w:tcPr>
            <w:tcW w:w="3402" w:type="dxa"/>
          </w:tcPr>
          <w:p w14:paraId="096D2BE0" w14:textId="77777777" w:rsidR="007A1FAE" w:rsidRPr="00E11762" w:rsidRDefault="007A1FAE" w:rsidP="007A1FAE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810" w:type="dxa"/>
          </w:tcPr>
          <w:p w14:paraId="0FD5C736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1F7DE0A" w14:textId="09835EBA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0E0BE9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EEBC13D" w14:textId="5F6F93BC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2,718,297</w:t>
            </w:r>
          </w:p>
        </w:tc>
        <w:tc>
          <w:tcPr>
            <w:tcW w:w="270" w:type="dxa"/>
            <w:shd w:val="clear" w:color="auto" w:fill="auto"/>
          </w:tcPr>
          <w:p w14:paraId="2561019A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5872C84" w14:textId="56838C88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C386F0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1C8DDD" w14:textId="0FB31334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2,718,297</w:t>
            </w:r>
          </w:p>
        </w:tc>
      </w:tr>
      <w:tr w:rsidR="007A1FAE" w:rsidRPr="00E11762" w14:paraId="1F6FD75C" w14:textId="77777777" w:rsidTr="001E5164">
        <w:tc>
          <w:tcPr>
            <w:tcW w:w="3402" w:type="dxa"/>
          </w:tcPr>
          <w:p w14:paraId="42AE3A98" w14:textId="77777777" w:rsidR="007A1FAE" w:rsidRPr="00E11762" w:rsidRDefault="007A1FAE" w:rsidP="007A1FAE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430E0A2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814955" w14:textId="17481A9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23,966,766</w:t>
            </w:r>
          </w:p>
        </w:tc>
        <w:tc>
          <w:tcPr>
            <w:tcW w:w="270" w:type="dxa"/>
            <w:shd w:val="clear" w:color="auto" w:fill="auto"/>
          </w:tcPr>
          <w:p w14:paraId="4BE7017E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3120C7" w14:textId="31C1FA3E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21,781,983</w:t>
            </w:r>
          </w:p>
        </w:tc>
        <w:tc>
          <w:tcPr>
            <w:tcW w:w="270" w:type="dxa"/>
            <w:shd w:val="clear" w:color="auto" w:fill="auto"/>
          </w:tcPr>
          <w:p w14:paraId="0FC3629D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AADF4D" w14:textId="79A9FCE1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3,957,009</w:t>
            </w:r>
          </w:p>
        </w:tc>
        <w:tc>
          <w:tcPr>
            <w:tcW w:w="270" w:type="dxa"/>
            <w:shd w:val="clear" w:color="auto" w:fill="auto"/>
          </w:tcPr>
          <w:p w14:paraId="174564A4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32AEFC" w14:textId="09573436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49,705,758</w:t>
            </w:r>
          </w:p>
        </w:tc>
      </w:tr>
      <w:tr w:rsidR="007A1FAE" w:rsidRPr="00E11762" w14:paraId="5199D0DA" w14:textId="77777777" w:rsidTr="001E5164">
        <w:tc>
          <w:tcPr>
            <w:tcW w:w="3402" w:type="dxa"/>
          </w:tcPr>
          <w:p w14:paraId="0E2288D0" w14:textId="494F069B" w:rsidR="007A1FAE" w:rsidRPr="00E11762" w:rsidRDefault="007A1FAE" w:rsidP="007A1FAE">
            <w:pPr>
              <w:ind w:right="-3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2562 </w:t>
            </w:r>
            <w:r w:rsidRPr="00E1176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- ปรับปรุงใหม่</w:t>
            </w:r>
          </w:p>
        </w:tc>
        <w:tc>
          <w:tcPr>
            <w:tcW w:w="810" w:type="dxa"/>
          </w:tcPr>
          <w:p w14:paraId="3783363C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49535B2" w14:textId="22266F29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4B39E519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716DE75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360D0F9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43DA937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C9164C4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0D39F7B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A1FAE" w:rsidRPr="00E11762" w14:paraId="3C5C60F9" w14:textId="77777777" w:rsidTr="001E5164">
        <w:tc>
          <w:tcPr>
            <w:tcW w:w="3402" w:type="dxa"/>
          </w:tcPr>
          <w:p w14:paraId="14EE2A9E" w14:textId="20D90E7E" w:rsidR="007A1FAE" w:rsidRPr="00E11762" w:rsidRDefault="007A1FAE" w:rsidP="007A1FAE">
            <w:pPr>
              <w:spacing w:line="216" w:lineRule="auto"/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</w:t>
            </w:r>
            <w:r w:rsidR="004C2CDD"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="004C2CDD" w:rsidRPr="00E11762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810" w:type="dxa"/>
          </w:tcPr>
          <w:p w14:paraId="6F99B79B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F9D3072" w14:textId="3FC47A6F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23,948,869</w:t>
            </w:r>
          </w:p>
        </w:tc>
        <w:tc>
          <w:tcPr>
            <w:tcW w:w="270" w:type="dxa"/>
            <w:shd w:val="clear" w:color="auto" w:fill="auto"/>
          </w:tcPr>
          <w:p w14:paraId="6C585369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384E6B9" w14:textId="0890D4EE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19,006,306</w:t>
            </w:r>
          </w:p>
        </w:tc>
        <w:tc>
          <w:tcPr>
            <w:tcW w:w="270" w:type="dxa"/>
            <w:shd w:val="clear" w:color="auto" w:fill="auto"/>
          </w:tcPr>
          <w:p w14:paraId="6C93F92F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3CB5FD6" w14:textId="6D4FD8B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4,263,205</w:t>
            </w:r>
          </w:p>
        </w:tc>
        <w:tc>
          <w:tcPr>
            <w:tcW w:w="270" w:type="dxa"/>
            <w:shd w:val="clear" w:color="auto" w:fill="auto"/>
          </w:tcPr>
          <w:p w14:paraId="2C284D9D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13654B5" w14:textId="7FBC7702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47,218,380</w:t>
            </w:r>
          </w:p>
        </w:tc>
      </w:tr>
      <w:tr w:rsidR="007A1FAE" w:rsidRPr="00E11762" w14:paraId="62DDEE2F" w14:textId="77777777" w:rsidTr="001E5164">
        <w:tc>
          <w:tcPr>
            <w:tcW w:w="3402" w:type="dxa"/>
          </w:tcPr>
          <w:p w14:paraId="3F00F34B" w14:textId="2B8D7A21" w:rsidR="007A1FAE" w:rsidRPr="00E11762" w:rsidRDefault="007A1FAE" w:rsidP="007A1FAE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810" w:type="dxa"/>
          </w:tcPr>
          <w:p w14:paraId="7D57ECD5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95DA0D5" w14:textId="7725B9DB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F0048A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DEAF108" w14:textId="26221D54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2,629,570</w:t>
            </w:r>
          </w:p>
        </w:tc>
        <w:tc>
          <w:tcPr>
            <w:tcW w:w="270" w:type="dxa"/>
            <w:shd w:val="clear" w:color="auto" w:fill="auto"/>
          </w:tcPr>
          <w:p w14:paraId="692DA402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6F9D458" w14:textId="05CBE55A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53F1DD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472601B" w14:textId="7A2A6C42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2,629,570</w:t>
            </w:r>
          </w:p>
        </w:tc>
      </w:tr>
      <w:tr w:rsidR="007A1FAE" w:rsidRPr="00E11762" w14:paraId="1E915166" w14:textId="77777777" w:rsidTr="001E5164">
        <w:tc>
          <w:tcPr>
            <w:tcW w:w="3402" w:type="dxa"/>
          </w:tcPr>
          <w:p w14:paraId="77075D02" w14:textId="77777777" w:rsidR="007A1FAE" w:rsidRPr="00E11762" w:rsidRDefault="007A1FAE" w:rsidP="007A1FA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C4494C2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9557AA" w14:textId="3125A556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23,948,869</w:t>
            </w:r>
          </w:p>
        </w:tc>
        <w:tc>
          <w:tcPr>
            <w:tcW w:w="270" w:type="dxa"/>
            <w:shd w:val="clear" w:color="auto" w:fill="auto"/>
          </w:tcPr>
          <w:p w14:paraId="1B50EFB9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095351" w14:textId="27618C64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21,635,876</w:t>
            </w:r>
          </w:p>
        </w:tc>
        <w:tc>
          <w:tcPr>
            <w:tcW w:w="270" w:type="dxa"/>
            <w:shd w:val="clear" w:color="auto" w:fill="auto"/>
          </w:tcPr>
          <w:p w14:paraId="7FCE0C5C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BD1FA2" w14:textId="0700446E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4,263,205</w:t>
            </w:r>
          </w:p>
        </w:tc>
        <w:tc>
          <w:tcPr>
            <w:tcW w:w="270" w:type="dxa"/>
            <w:shd w:val="clear" w:color="auto" w:fill="auto"/>
          </w:tcPr>
          <w:p w14:paraId="58734737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80001D" w14:textId="6C18BD3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49,847,950</w:t>
            </w:r>
          </w:p>
        </w:tc>
      </w:tr>
      <w:tr w:rsidR="007A1FAE" w:rsidRPr="00E11762" w14:paraId="4751D640" w14:textId="77777777" w:rsidTr="001E5164">
        <w:tc>
          <w:tcPr>
            <w:tcW w:w="3402" w:type="dxa"/>
          </w:tcPr>
          <w:p w14:paraId="10365817" w14:textId="34294BC3" w:rsidR="007A1FAE" w:rsidRPr="00E11762" w:rsidRDefault="007A1FAE" w:rsidP="007A1FA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2563 </w:t>
            </w:r>
            <w:r w:rsidRPr="00E1176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- ปรับปรุงใหม่</w:t>
            </w:r>
          </w:p>
        </w:tc>
        <w:tc>
          <w:tcPr>
            <w:tcW w:w="810" w:type="dxa"/>
          </w:tcPr>
          <w:p w14:paraId="5DF9ED51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5C9B5F5" w14:textId="3E0B9903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6565990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9B6AFD2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6083E234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E89D9B4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71AF0C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9554557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A1FAE" w:rsidRPr="00E11762" w14:paraId="0D064BB3" w14:textId="77777777" w:rsidTr="001E5164">
        <w:tc>
          <w:tcPr>
            <w:tcW w:w="3402" w:type="dxa"/>
          </w:tcPr>
          <w:p w14:paraId="0F232AA1" w14:textId="377A698C" w:rsidR="007A1FAE" w:rsidRPr="00E11762" w:rsidRDefault="007A1FAE" w:rsidP="007A1FA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</w:t>
            </w:r>
            <w:r w:rsidR="004C2CDD"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="004C2CDD" w:rsidRPr="00E11762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810" w:type="dxa"/>
          </w:tcPr>
          <w:p w14:paraId="4B34861F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EE6E65E" w14:textId="58122579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23,948,869</w:t>
            </w:r>
          </w:p>
        </w:tc>
        <w:tc>
          <w:tcPr>
            <w:tcW w:w="270" w:type="dxa"/>
            <w:shd w:val="clear" w:color="auto" w:fill="auto"/>
          </w:tcPr>
          <w:p w14:paraId="1B207141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6A57A91" w14:textId="4A070B24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19,006,306</w:t>
            </w:r>
          </w:p>
        </w:tc>
        <w:tc>
          <w:tcPr>
            <w:tcW w:w="270" w:type="dxa"/>
            <w:shd w:val="clear" w:color="auto" w:fill="auto"/>
          </w:tcPr>
          <w:p w14:paraId="555BF01B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3171712" w14:textId="0B433873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4,266,459</w:t>
            </w:r>
          </w:p>
        </w:tc>
        <w:tc>
          <w:tcPr>
            <w:tcW w:w="270" w:type="dxa"/>
            <w:shd w:val="clear" w:color="auto" w:fill="auto"/>
          </w:tcPr>
          <w:p w14:paraId="67DCF084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03F622" w14:textId="2CD95B7C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47,221,634</w:t>
            </w:r>
          </w:p>
        </w:tc>
      </w:tr>
      <w:tr w:rsidR="007A1FAE" w:rsidRPr="00E11762" w14:paraId="2A103BFE" w14:textId="77777777" w:rsidTr="001E5164">
        <w:tc>
          <w:tcPr>
            <w:tcW w:w="3402" w:type="dxa"/>
          </w:tcPr>
          <w:p w14:paraId="40494195" w14:textId="611EE22E" w:rsidR="007A1FAE" w:rsidRPr="00E11762" w:rsidRDefault="007A1FAE" w:rsidP="007A1FA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577C6417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17A112" w14:textId="390A3412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1,238,0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E1176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78B1571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DC26B16" w14:textId="32CB2A64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2,629,570</w:t>
            </w:r>
          </w:p>
        </w:tc>
        <w:tc>
          <w:tcPr>
            <w:tcW w:w="270" w:type="dxa"/>
            <w:shd w:val="clear" w:color="auto" w:fill="auto"/>
          </w:tcPr>
          <w:p w14:paraId="56931F6E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529A34A" w14:textId="3725FE9E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6A300B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9C1C786" w14:textId="47A5C765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3,867,581</w:t>
            </w:r>
          </w:p>
        </w:tc>
      </w:tr>
      <w:tr w:rsidR="007A1FAE" w:rsidRPr="00E11762" w14:paraId="4AF3824D" w14:textId="77777777" w:rsidTr="001E5164">
        <w:tc>
          <w:tcPr>
            <w:tcW w:w="3402" w:type="dxa"/>
          </w:tcPr>
          <w:p w14:paraId="3DFF921F" w14:textId="77777777" w:rsidR="007A1FAE" w:rsidRPr="00E11762" w:rsidRDefault="007A1FAE" w:rsidP="007A1FA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DC38FF6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5B22EA" w14:textId="5A18A01E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25,186,880</w:t>
            </w:r>
          </w:p>
        </w:tc>
        <w:tc>
          <w:tcPr>
            <w:tcW w:w="270" w:type="dxa"/>
            <w:shd w:val="clear" w:color="auto" w:fill="auto"/>
          </w:tcPr>
          <w:p w14:paraId="53574D17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353C47" w14:textId="3797774C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21,635,876</w:t>
            </w:r>
          </w:p>
        </w:tc>
        <w:tc>
          <w:tcPr>
            <w:tcW w:w="270" w:type="dxa"/>
            <w:shd w:val="clear" w:color="auto" w:fill="auto"/>
          </w:tcPr>
          <w:p w14:paraId="3056503A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509224" w14:textId="48C875FA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4,266,459</w:t>
            </w:r>
          </w:p>
        </w:tc>
        <w:tc>
          <w:tcPr>
            <w:tcW w:w="270" w:type="dxa"/>
            <w:shd w:val="clear" w:color="auto" w:fill="auto"/>
          </w:tcPr>
          <w:p w14:paraId="00035D74" w14:textId="7777777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24CDAF" w14:textId="4D62C9B7" w:rsidR="007A1FAE" w:rsidRPr="00E11762" w:rsidRDefault="007A1FAE" w:rsidP="007A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51,089,215</w:t>
            </w:r>
          </w:p>
        </w:tc>
      </w:tr>
      <w:tr w:rsidR="001E5164" w:rsidRPr="00E11762" w14:paraId="41F41BBE" w14:textId="77777777" w:rsidTr="001E5164">
        <w:tc>
          <w:tcPr>
            <w:tcW w:w="3402" w:type="dxa"/>
          </w:tcPr>
          <w:p w14:paraId="156296A6" w14:textId="77777777" w:rsidR="001E5164" w:rsidRPr="001E5164" w:rsidRDefault="001E5164" w:rsidP="001E5164">
            <w:pPr>
              <w:spacing w:line="216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23A1D8C" w14:textId="77777777" w:rsidR="001E5164" w:rsidRPr="001E5164" w:rsidRDefault="001E5164" w:rsidP="001E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0A8C4307" w14:textId="694BE014" w:rsidR="001E5164" w:rsidRPr="002848EB" w:rsidRDefault="001E5164" w:rsidP="001E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848E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2848E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E5164" w:rsidRPr="00E11762" w14:paraId="5CF10760" w14:textId="77777777" w:rsidTr="00752AD4">
        <w:trPr>
          <w:tblHeader/>
        </w:trPr>
        <w:tc>
          <w:tcPr>
            <w:tcW w:w="3402" w:type="dxa"/>
          </w:tcPr>
          <w:p w14:paraId="4CD91B55" w14:textId="77777777" w:rsidR="001E5164" w:rsidRPr="00E11762" w:rsidRDefault="001E5164" w:rsidP="0075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68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3FFA7C32" w14:textId="663262C9" w:rsidR="001E5164" w:rsidRPr="003F2F70" w:rsidRDefault="001E5164" w:rsidP="00752AD4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7B6EB9" w14:textId="77777777" w:rsidR="001E5164" w:rsidRPr="00E11762" w:rsidRDefault="001E5164" w:rsidP="00752AD4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553598B" w14:textId="77777777" w:rsidR="001E5164" w:rsidRPr="00E11762" w:rsidRDefault="001E5164" w:rsidP="00752AD4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11762">
              <w:rPr>
                <w:rFonts w:ascii="Angsana New" w:eastAsia="MS Mincho" w:hAnsi="Angsana New" w:hint="cs"/>
                <w:sz w:val="30"/>
                <w:szCs w:val="30"/>
                <w:cs/>
              </w:rPr>
              <w:t>ที่ดินและ</w:t>
            </w:r>
          </w:p>
          <w:p w14:paraId="099EF507" w14:textId="77777777" w:rsidR="001E5164" w:rsidRPr="00E11762" w:rsidRDefault="001E5164" w:rsidP="00752AD4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70" w:type="dxa"/>
          </w:tcPr>
          <w:p w14:paraId="322AC49E" w14:textId="77777777" w:rsidR="001E5164" w:rsidRPr="00E11762" w:rsidRDefault="001E5164" w:rsidP="00752AD4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C5A848" w14:textId="77777777" w:rsidR="001E5164" w:rsidRPr="00E11762" w:rsidRDefault="001E5164" w:rsidP="00752AD4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2D5A58E" w14:textId="77777777" w:rsidR="001E5164" w:rsidRPr="00E11762" w:rsidRDefault="001E5164" w:rsidP="00752AD4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11762">
              <w:rPr>
                <w:rFonts w:ascii="Angsana New" w:eastAsia="MS Mincho" w:hAnsi="Angsana New" w:hint="cs"/>
                <w:sz w:val="30"/>
                <w:szCs w:val="30"/>
                <w:cs/>
              </w:rPr>
              <w:t>อาคารและ</w:t>
            </w:r>
          </w:p>
          <w:p w14:paraId="293CF26F" w14:textId="77777777" w:rsidR="001E5164" w:rsidRPr="00E11762" w:rsidRDefault="001E5164" w:rsidP="00752AD4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11762">
              <w:rPr>
                <w:rFonts w:ascii="Angsana New" w:eastAsia="MS Mincho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70" w:type="dxa"/>
          </w:tcPr>
          <w:p w14:paraId="222D487E" w14:textId="77777777" w:rsidR="001E5164" w:rsidRPr="00E11762" w:rsidRDefault="001E5164" w:rsidP="00752AD4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42DE25" w14:textId="77777777" w:rsidR="001E5164" w:rsidRPr="00E11762" w:rsidRDefault="001E5164" w:rsidP="00752AD4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</w:tcPr>
          <w:p w14:paraId="2650F926" w14:textId="77777777" w:rsidR="001E5164" w:rsidRPr="00E11762" w:rsidRDefault="001E5164" w:rsidP="00752AD4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72FA21" w14:textId="77777777" w:rsidR="001E5164" w:rsidRPr="00E11762" w:rsidRDefault="001E5164" w:rsidP="00752AD4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4F276DD" w14:textId="77777777" w:rsidR="001E5164" w:rsidRPr="00E11762" w:rsidRDefault="001E5164" w:rsidP="00752AD4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4C6E2EF" w14:textId="77777777" w:rsidR="001E5164" w:rsidRDefault="001E5164" w:rsidP="00752AD4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CFCE530" w14:textId="77777777" w:rsidR="001E5164" w:rsidRPr="00E11762" w:rsidRDefault="001E5164" w:rsidP="00752AD4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11762">
              <w:rPr>
                <w:rFonts w:ascii="Angsana New" w:eastAsia="MS Mincho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E5164" w:rsidRPr="00E11762" w14:paraId="1D552327" w14:textId="77777777" w:rsidTr="00752AD4">
        <w:trPr>
          <w:tblHeader/>
        </w:trPr>
        <w:tc>
          <w:tcPr>
            <w:tcW w:w="3402" w:type="dxa"/>
          </w:tcPr>
          <w:p w14:paraId="25B4DCC5" w14:textId="77777777" w:rsidR="001E5164" w:rsidRPr="00E11762" w:rsidRDefault="001E5164" w:rsidP="0075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192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68644D0" w14:textId="77777777" w:rsidR="001E5164" w:rsidRPr="00E11762" w:rsidRDefault="001E5164" w:rsidP="00752AD4">
            <w:pPr>
              <w:tabs>
                <w:tab w:val="left" w:pos="540"/>
              </w:tabs>
              <w:spacing w:line="192" w:lineRule="auto"/>
              <w:ind w:left="-126" w:right="-107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080AB1D6" w14:textId="77777777" w:rsidR="001E5164" w:rsidRPr="00E11762" w:rsidRDefault="001E5164" w:rsidP="00752AD4">
            <w:pPr>
              <w:tabs>
                <w:tab w:val="left" w:pos="540"/>
              </w:tabs>
              <w:spacing w:line="192" w:lineRule="auto"/>
              <w:ind w:left="-126" w:right="-107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E11762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5164" w:rsidRPr="00E11762" w14:paraId="4AF44DB9" w14:textId="77777777" w:rsidTr="00752AD4">
        <w:tc>
          <w:tcPr>
            <w:tcW w:w="3402" w:type="dxa"/>
          </w:tcPr>
          <w:p w14:paraId="415E6ADD" w14:textId="77777777" w:rsidR="001E5164" w:rsidRPr="00E11762" w:rsidRDefault="001E5164" w:rsidP="00752AD4">
            <w:pPr>
              <w:spacing w:line="216" w:lineRule="auto"/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10" w:type="dxa"/>
          </w:tcPr>
          <w:p w14:paraId="5E3669DD" w14:textId="77777777" w:rsidR="001E5164" w:rsidRPr="00E11762" w:rsidRDefault="001E5164" w:rsidP="0075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68882B5C" w14:textId="77777777" w:rsidR="001E5164" w:rsidRPr="00E11762" w:rsidRDefault="001E5164" w:rsidP="0075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E5164" w:rsidRPr="00E11762" w14:paraId="26C8E3AA" w14:textId="77777777" w:rsidTr="00752AD4">
        <w:tc>
          <w:tcPr>
            <w:tcW w:w="3402" w:type="dxa"/>
          </w:tcPr>
          <w:p w14:paraId="1956A23A" w14:textId="77777777" w:rsidR="001E5164" w:rsidRPr="00E11762" w:rsidRDefault="001E5164" w:rsidP="00752AD4">
            <w:pPr>
              <w:spacing w:line="216" w:lineRule="auto"/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810" w:type="dxa"/>
          </w:tcPr>
          <w:p w14:paraId="2B9A53C1" w14:textId="77777777" w:rsidR="001E5164" w:rsidRPr="00E11762" w:rsidRDefault="001E5164" w:rsidP="0075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A8BCDEE" w14:textId="77777777" w:rsidR="001E5164" w:rsidRPr="00E11762" w:rsidRDefault="001E5164" w:rsidP="0075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23,948,524</w:t>
            </w:r>
          </w:p>
        </w:tc>
        <w:tc>
          <w:tcPr>
            <w:tcW w:w="270" w:type="dxa"/>
            <w:shd w:val="clear" w:color="auto" w:fill="auto"/>
          </w:tcPr>
          <w:p w14:paraId="406813DB" w14:textId="77777777" w:rsidR="001E5164" w:rsidRPr="00E11762" w:rsidRDefault="001E5164" w:rsidP="0075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73CE7DB7" w14:textId="77777777" w:rsidR="001E5164" w:rsidRPr="00E11762" w:rsidRDefault="001E5164" w:rsidP="0075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18,882,113</w:t>
            </w:r>
          </w:p>
        </w:tc>
        <w:tc>
          <w:tcPr>
            <w:tcW w:w="270" w:type="dxa"/>
            <w:shd w:val="clear" w:color="auto" w:fill="auto"/>
          </w:tcPr>
          <w:p w14:paraId="53B9C86B" w14:textId="77777777" w:rsidR="001E5164" w:rsidRPr="00E11762" w:rsidRDefault="001E5164" w:rsidP="0075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94AA34A" w14:textId="77777777" w:rsidR="001E5164" w:rsidRPr="00E11762" w:rsidRDefault="001E5164" w:rsidP="0075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4,448,568</w:t>
            </w:r>
          </w:p>
        </w:tc>
        <w:tc>
          <w:tcPr>
            <w:tcW w:w="270" w:type="dxa"/>
            <w:shd w:val="clear" w:color="auto" w:fill="auto"/>
          </w:tcPr>
          <w:p w14:paraId="5F670F5E" w14:textId="77777777" w:rsidR="001E5164" w:rsidRPr="00E11762" w:rsidRDefault="001E5164" w:rsidP="0075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C57FEA" w14:textId="77777777" w:rsidR="001E5164" w:rsidRPr="00E11762" w:rsidRDefault="001E5164" w:rsidP="0075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47,279,205</w:t>
            </w:r>
          </w:p>
        </w:tc>
      </w:tr>
      <w:tr w:rsidR="001E5164" w:rsidRPr="00E11762" w14:paraId="3F2A3575" w14:textId="77777777" w:rsidTr="00752AD4">
        <w:tc>
          <w:tcPr>
            <w:tcW w:w="3402" w:type="dxa"/>
          </w:tcPr>
          <w:p w14:paraId="03D2B851" w14:textId="77777777" w:rsidR="001E5164" w:rsidRPr="00E11762" w:rsidRDefault="001E5164" w:rsidP="00752AD4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45F5C0CF" w14:textId="77777777" w:rsidR="001E5164" w:rsidRPr="00E11762" w:rsidRDefault="001E5164" w:rsidP="0075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FF2A6AD" w14:textId="77777777" w:rsidR="001E5164" w:rsidRPr="00E11762" w:rsidRDefault="001E5164" w:rsidP="0075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1,177,444</w:t>
            </w:r>
          </w:p>
        </w:tc>
        <w:tc>
          <w:tcPr>
            <w:tcW w:w="270" w:type="dxa"/>
            <w:shd w:val="clear" w:color="auto" w:fill="auto"/>
          </w:tcPr>
          <w:p w14:paraId="1AF1471E" w14:textId="77777777" w:rsidR="001E5164" w:rsidRPr="00E11762" w:rsidRDefault="001E5164" w:rsidP="0075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541FE93" w14:textId="77777777" w:rsidR="001E5164" w:rsidRPr="00E11762" w:rsidRDefault="001E5164" w:rsidP="0075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2,540,844</w:t>
            </w:r>
          </w:p>
        </w:tc>
        <w:tc>
          <w:tcPr>
            <w:tcW w:w="270" w:type="dxa"/>
            <w:shd w:val="clear" w:color="auto" w:fill="auto"/>
          </w:tcPr>
          <w:p w14:paraId="3FD01B7A" w14:textId="77777777" w:rsidR="001E5164" w:rsidRPr="00E11762" w:rsidRDefault="001E5164" w:rsidP="0075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DBAFB80" w14:textId="77777777" w:rsidR="001E5164" w:rsidRPr="00E11762" w:rsidRDefault="001E5164" w:rsidP="0075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4F31B7" w14:textId="77777777" w:rsidR="001E5164" w:rsidRPr="00E11762" w:rsidRDefault="001E5164" w:rsidP="0075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E333FF9" w14:textId="77777777" w:rsidR="001E5164" w:rsidRPr="00E11762" w:rsidRDefault="001E5164" w:rsidP="0075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3,718,288</w:t>
            </w:r>
          </w:p>
        </w:tc>
      </w:tr>
      <w:tr w:rsidR="001E5164" w:rsidRPr="00E11762" w14:paraId="033095CD" w14:textId="77777777" w:rsidTr="00752AD4">
        <w:tc>
          <w:tcPr>
            <w:tcW w:w="3402" w:type="dxa"/>
          </w:tcPr>
          <w:p w14:paraId="5151A909" w14:textId="77777777" w:rsidR="001E5164" w:rsidRPr="00E11762" w:rsidRDefault="001E5164" w:rsidP="00752AD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4CEAED0" w14:textId="77777777" w:rsidR="001E5164" w:rsidRPr="00E11762" w:rsidRDefault="001E5164" w:rsidP="0075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1534A8" w14:textId="77777777" w:rsidR="001E5164" w:rsidRPr="00E11762" w:rsidRDefault="001E5164" w:rsidP="0075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25,125,968</w:t>
            </w:r>
          </w:p>
        </w:tc>
        <w:tc>
          <w:tcPr>
            <w:tcW w:w="270" w:type="dxa"/>
            <w:shd w:val="clear" w:color="auto" w:fill="auto"/>
          </w:tcPr>
          <w:p w14:paraId="7091FBBA" w14:textId="77777777" w:rsidR="001E5164" w:rsidRPr="00E11762" w:rsidRDefault="001E5164" w:rsidP="0075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730196" w14:textId="77777777" w:rsidR="001E5164" w:rsidRPr="00E11762" w:rsidRDefault="001E5164" w:rsidP="0075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21,422,957</w:t>
            </w:r>
          </w:p>
        </w:tc>
        <w:tc>
          <w:tcPr>
            <w:tcW w:w="270" w:type="dxa"/>
            <w:shd w:val="clear" w:color="auto" w:fill="auto"/>
          </w:tcPr>
          <w:p w14:paraId="7610AA6F" w14:textId="77777777" w:rsidR="001E5164" w:rsidRPr="00E11762" w:rsidRDefault="001E5164" w:rsidP="0075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676772" w14:textId="77777777" w:rsidR="001E5164" w:rsidRPr="00E11762" w:rsidRDefault="001E5164" w:rsidP="0075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4,448,568</w:t>
            </w:r>
          </w:p>
        </w:tc>
        <w:tc>
          <w:tcPr>
            <w:tcW w:w="270" w:type="dxa"/>
            <w:shd w:val="clear" w:color="auto" w:fill="auto"/>
          </w:tcPr>
          <w:p w14:paraId="31F87BD2" w14:textId="77777777" w:rsidR="001E5164" w:rsidRPr="00E11762" w:rsidRDefault="001E5164" w:rsidP="0075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B3076D" w14:textId="77777777" w:rsidR="001E5164" w:rsidRPr="00E11762" w:rsidRDefault="001E5164" w:rsidP="0075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50,997,493</w:t>
            </w:r>
          </w:p>
        </w:tc>
      </w:tr>
    </w:tbl>
    <w:p w14:paraId="05C9AF51" w14:textId="255772BF" w:rsidR="001E5164" w:rsidRDefault="001E5164">
      <w:pPr>
        <w:rPr>
          <w:rFonts w:asciiTheme="majorBidi" w:hAnsiTheme="majorBidi" w:cstheme="majorBidi"/>
          <w:sz w:val="30"/>
          <w:szCs w:val="30"/>
        </w:rPr>
      </w:pPr>
    </w:p>
    <w:p w14:paraId="7EA59F24" w14:textId="79669469" w:rsidR="00DD253E" w:rsidRPr="00E11762" w:rsidRDefault="00DD253E" w:rsidP="00DD25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t>กลุ่มบริษัทมีสัญญาเช่าที่ดินกับกิจการที่เกี่ยวข้องกันและกิจการอื่นหลายแห่ง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กลุ่มบริษัทรับรู้สินทรัพย์สิทธิการใช้ตามสัญญาเช่าที่เดิมจัดประเภทเป็นสัญญาเช่าดำเนินงาน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รวมถึงเงินจ่ายล่วงหน้าค่าเช่าที่ดินที่ตั้งของอาคารสำนักงานแอทธินีที่เดิมรับรู้เป็นสิทธิการเช่า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เป็นส่วนหนึ่งของสินทรัพย์สิทธิการใช้ภายใต้อสังหาริมทรัพย์เพื่อการลงทุน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ณ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วันที่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</w:rPr>
        <w:t xml:space="preserve">1 </w:t>
      </w:r>
      <w:r w:rsidRPr="00E11762">
        <w:rPr>
          <w:rFonts w:ascii="Angsana New" w:hAnsi="Angsana New" w:hint="cs"/>
          <w:sz w:val="30"/>
          <w:szCs w:val="30"/>
          <w:cs/>
        </w:rPr>
        <w:t>มกราคม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</w:rPr>
        <w:t xml:space="preserve">2563 </w:t>
      </w:r>
      <w:r w:rsidRPr="00E11762">
        <w:rPr>
          <w:rFonts w:ascii="Angsana New" w:hAnsi="Angsana New" w:hint="cs"/>
          <w:sz w:val="30"/>
          <w:szCs w:val="30"/>
          <w:cs/>
        </w:rPr>
        <w:t>จำนวนเงิน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</w:rPr>
        <w:t xml:space="preserve">317.28 </w:t>
      </w:r>
      <w:r w:rsidRPr="00E11762">
        <w:rPr>
          <w:rFonts w:ascii="Angsana New" w:hAnsi="Angsana New" w:hint="cs"/>
          <w:sz w:val="30"/>
          <w:szCs w:val="30"/>
          <w:cs/>
        </w:rPr>
        <w:t>ล้านบาท</w:t>
      </w:r>
    </w:p>
    <w:p w14:paraId="690907BB" w14:textId="77777777" w:rsidR="009D3F76" w:rsidRPr="00E11762" w:rsidRDefault="009D3F76" w:rsidP="00DD25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4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7182"/>
        <w:gridCol w:w="270"/>
        <w:gridCol w:w="1890"/>
      </w:tblGrid>
      <w:tr w:rsidR="008832CC" w:rsidRPr="00E11762" w14:paraId="42074B5C" w14:textId="77777777" w:rsidTr="00A107EE">
        <w:trPr>
          <w:tblHeader/>
        </w:trPr>
        <w:tc>
          <w:tcPr>
            <w:tcW w:w="7182" w:type="dxa"/>
          </w:tcPr>
          <w:p w14:paraId="73113A9A" w14:textId="77777777" w:rsidR="008832CC" w:rsidRPr="00E11762" w:rsidRDefault="008832CC" w:rsidP="001805DF">
            <w:pPr>
              <w:tabs>
                <w:tab w:val="left" w:pos="540"/>
              </w:tabs>
              <w:spacing w:line="216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02252C" w14:textId="77777777" w:rsidR="008832CC" w:rsidRPr="00E11762" w:rsidRDefault="008832CC" w:rsidP="001805DF">
            <w:pPr>
              <w:spacing w:line="216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2858F34F" w14:textId="77777777" w:rsidR="00C7105D" w:rsidRPr="00E11762" w:rsidRDefault="00184EBE" w:rsidP="001805D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77AEDF2" w14:textId="77777777" w:rsidR="008832CC" w:rsidRPr="00E11762" w:rsidRDefault="00184EBE" w:rsidP="001805D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D08AB" w:rsidRPr="00E11762" w14:paraId="01602163" w14:textId="77777777" w:rsidTr="00A107EE">
        <w:trPr>
          <w:tblHeader/>
        </w:trPr>
        <w:tc>
          <w:tcPr>
            <w:tcW w:w="7182" w:type="dxa"/>
          </w:tcPr>
          <w:p w14:paraId="2CE2D85F" w14:textId="77777777" w:rsidR="004D08AB" w:rsidRPr="00E11762" w:rsidRDefault="004D08AB" w:rsidP="001805DF">
            <w:pPr>
              <w:tabs>
                <w:tab w:val="left" w:pos="540"/>
              </w:tabs>
              <w:spacing w:line="216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938716" w14:textId="77777777" w:rsidR="004D08AB" w:rsidRPr="00E11762" w:rsidRDefault="004D08AB" w:rsidP="001805DF">
            <w:pPr>
              <w:spacing w:line="216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5588EFB0" w14:textId="34C4A178" w:rsidR="004D08AB" w:rsidRPr="00E11762" w:rsidRDefault="004D08AB" w:rsidP="00F074F5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</w:tr>
      <w:tr w:rsidR="008832CC" w:rsidRPr="00E11762" w14:paraId="29C1F4DA" w14:textId="77777777" w:rsidTr="00A107EE">
        <w:trPr>
          <w:tblHeader/>
        </w:trPr>
        <w:tc>
          <w:tcPr>
            <w:tcW w:w="7182" w:type="dxa"/>
          </w:tcPr>
          <w:p w14:paraId="5FED7C66" w14:textId="77777777" w:rsidR="008832CC" w:rsidRPr="00E11762" w:rsidRDefault="008832CC" w:rsidP="0018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CA400E" w14:textId="77777777" w:rsidR="008832CC" w:rsidRPr="00E11762" w:rsidRDefault="008832CC" w:rsidP="0018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16" w:lineRule="auto"/>
              <w:ind w:left="-108"/>
              <w:rPr>
                <w:rFonts w:ascii="Angsana New" w:eastAsia="MS Mincho" w:hAnsi="Angsana New"/>
                <w:sz w:val="30"/>
                <w:szCs w:val="30"/>
                <w:lang w:bidi="ar-SA"/>
              </w:rPr>
            </w:pPr>
          </w:p>
        </w:tc>
        <w:tc>
          <w:tcPr>
            <w:tcW w:w="1890" w:type="dxa"/>
          </w:tcPr>
          <w:p w14:paraId="4E0826B6" w14:textId="77777777" w:rsidR="008832CC" w:rsidRPr="00E11762" w:rsidRDefault="00184EBE" w:rsidP="0018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26" w:right="-107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  <w:r w:rsidRPr="00E11762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4D08AB" w:rsidRPr="00E11762" w14:paraId="51528CAA" w14:textId="77777777" w:rsidTr="00A107EE">
        <w:tc>
          <w:tcPr>
            <w:tcW w:w="7182" w:type="dxa"/>
          </w:tcPr>
          <w:p w14:paraId="10DB15C8" w14:textId="77777777" w:rsidR="004D08AB" w:rsidRPr="00E11762" w:rsidRDefault="004D08AB" w:rsidP="004D08A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3FDF512E" w14:textId="77777777" w:rsidR="004D08AB" w:rsidRPr="00E11762" w:rsidRDefault="004D08AB" w:rsidP="004D0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</w:tcPr>
          <w:p w14:paraId="753A1C09" w14:textId="77777777" w:rsidR="004D08AB" w:rsidRPr="00E11762" w:rsidRDefault="004D08AB" w:rsidP="004D0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</w:tr>
      <w:tr w:rsidR="00A41E73" w:rsidRPr="00E11762" w14:paraId="7BA4091B" w14:textId="77777777" w:rsidTr="00A107EE">
        <w:tc>
          <w:tcPr>
            <w:tcW w:w="7182" w:type="dxa"/>
          </w:tcPr>
          <w:p w14:paraId="66EB3849" w14:textId="2E05DCE5" w:rsidR="00A41E73" w:rsidRPr="00E11762" w:rsidRDefault="00A41E73" w:rsidP="00A41E7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E11762">
              <w:rPr>
                <w:rFonts w:ascii="Angsana New" w:hAnsi="Angsana New"/>
                <w:sz w:val="30"/>
                <w:szCs w:val="30"/>
              </w:rPr>
              <w:t>256</w:t>
            </w:r>
            <w:r w:rsidR="00646B8E" w:rsidRPr="00E1176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8DB4340" w14:textId="77777777" w:rsidR="00A41E73" w:rsidRPr="00E1176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EAFDC52" w14:textId="42F1A51A" w:rsidR="00A41E73" w:rsidRPr="00E11762" w:rsidRDefault="00A41E73" w:rsidP="00B9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5,766</w:t>
            </w:r>
          </w:p>
        </w:tc>
      </w:tr>
      <w:tr w:rsidR="00A41E73" w:rsidRPr="00E11762" w14:paraId="1DCC10EE" w14:textId="77777777" w:rsidTr="00A107EE">
        <w:tc>
          <w:tcPr>
            <w:tcW w:w="7182" w:type="dxa"/>
          </w:tcPr>
          <w:p w14:paraId="5EFE5069" w14:textId="53B2855B" w:rsidR="00A41E73" w:rsidRPr="00E11762" w:rsidRDefault="00A41E73" w:rsidP="00A41E7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646B8E" w:rsidRPr="00E1176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646B8E" w:rsidRPr="00E1176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D5FB2DF" w14:textId="77777777" w:rsidR="00A41E73" w:rsidRPr="00E1176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3B5DEFFA" w14:textId="7C5AE5FA" w:rsidR="00A41E73" w:rsidRPr="00E11762" w:rsidRDefault="00A41E73" w:rsidP="00B9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5,766</w:t>
            </w:r>
          </w:p>
        </w:tc>
      </w:tr>
      <w:tr w:rsidR="00A41E73" w:rsidRPr="00E11762" w14:paraId="3EE4186C" w14:textId="77777777" w:rsidTr="00A107EE">
        <w:tc>
          <w:tcPr>
            <w:tcW w:w="7182" w:type="dxa"/>
          </w:tcPr>
          <w:p w14:paraId="38B23C66" w14:textId="7B97D371" w:rsidR="00A41E73" w:rsidRPr="00E11762" w:rsidRDefault="00A41E73" w:rsidP="00A41E7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9C512D" w:rsidRPr="00E1176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8C3E8E7" w14:textId="77777777" w:rsidR="00A41E73" w:rsidRPr="00E1176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7ECAA335" w14:textId="463591EB" w:rsidR="00A41E73" w:rsidRPr="00E11762" w:rsidRDefault="00A41E73" w:rsidP="00B9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5,766 </w:t>
            </w:r>
          </w:p>
        </w:tc>
      </w:tr>
      <w:tr w:rsidR="00A41E73" w:rsidRPr="00E11762" w14:paraId="7ED8B087" w14:textId="77777777" w:rsidTr="00A107EE">
        <w:trPr>
          <w:trHeight w:hRule="exact" w:val="288"/>
        </w:trPr>
        <w:tc>
          <w:tcPr>
            <w:tcW w:w="7182" w:type="dxa"/>
          </w:tcPr>
          <w:p w14:paraId="10E14EBF" w14:textId="77777777" w:rsidR="00A41E73" w:rsidRPr="00E11762" w:rsidRDefault="00A41E73" w:rsidP="00A41E7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F89BDED" w14:textId="30A3A442" w:rsidR="00000A74" w:rsidRPr="00E11762" w:rsidRDefault="00000A74" w:rsidP="00A41E7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2480D01" w14:textId="77777777" w:rsidR="00A41E73" w:rsidRPr="00E1176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</w:tcPr>
          <w:p w14:paraId="5127CC62" w14:textId="77777777" w:rsidR="00A41E73" w:rsidRPr="00E1176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41E73" w:rsidRPr="00E11762" w14:paraId="09ED2D59" w14:textId="77777777" w:rsidTr="00A107EE">
        <w:tc>
          <w:tcPr>
            <w:tcW w:w="7182" w:type="dxa"/>
          </w:tcPr>
          <w:p w14:paraId="59F91E95" w14:textId="0DB72689" w:rsidR="00A41E73" w:rsidRPr="00E11762" w:rsidRDefault="00A41E73" w:rsidP="00A41E7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45171791" w14:textId="77777777" w:rsidR="00A41E73" w:rsidRPr="00E1176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</w:tcPr>
          <w:p w14:paraId="21EFDC8F" w14:textId="77777777" w:rsidR="00A41E73" w:rsidRPr="00E1176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9C512D" w:rsidRPr="00E11762" w14:paraId="3F0C62C0" w14:textId="77777777" w:rsidTr="00A107EE">
        <w:tc>
          <w:tcPr>
            <w:tcW w:w="7182" w:type="dxa"/>
          </w:tcPr>
          <w:p w14:paraId="6AF1692D" w14:textId="51EAE776" w:rsidR="009C512D" w:rsidRPr="00E11762" w:rsidRDefault="009C512D" w:rsidP="009C512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E117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A5CC5E1" w14:textId="77777777" w:rsidR="009C512D" w:rsidRPr="00E11762" w:rsidRDefault="009C512D" w:rsidP="009C5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</w:tcPr>
          <w:p w14:paraId="64201D2E" w14:textId="065E8341" w:rsidR="009C512D" w:rsidRPr="00E11762" w:rsidRDefault="009C512D" w:rsidP="00B9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2,576</w:t>
            </w:r>
          </w:p>
        </w:tc>
      </w:tr>
      <w:tr w:rsidR="009C512D" w:rsidRPr="00E11762" w14:paraId="6055D6C1" w14:textId="77777777" w:rsidTr="00A107EE">
        <w:tc>
          <w:tcPr>
            <w:tcW w:w="7182" w:type="dxa"/>
          </w:tcPr>
          <w:p w14:paraId="59352EF3" w14:textId="77777777" w:rsidR="009C512D" w:rsidRPr="00E11762" w:rsidRDefault="009C512D" w:rsidP="009C512D">
            <w:pPr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6856F9E4" w14:textId="77777777" w:rsidR="009C512D" w:rsidRPr="00E11762" w:rsidRDefault="009C512D" w:rsidP="009C5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BBD82F5" w14:textId="4B3F6826" w:rsidR="009C512D" w:rsidRPr="00E11762" w:rsidRDefault="009C512D" w:rsidP="00B9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355</w:t>
            </w:r>
          </w:p>
        </w:tc>
      </w:tr>
      <w:tr w:rsidR="009C512D" w:rsidRPr="00E11762" w14:paraId="767A351D" w14:textId="77777777" w:rsidTr="00A107EE">
        <w:tc>
          <w:tcPr>
            <w:tcW w:w="7182" w:type="dxa"/>
          </w:tcPr>
          <w:p w14:paraId="581C9DBA" w14:textId="4E9E7F17" w:rsidR="009C512D" w:rsidRPr="00E11762" w:rsidRDefault="009C512D" w:rsidP="009C512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2562 </w:t>
            </w: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CDBCCD3" w14:textId="77777777" w:rsidR="009C512D" w:rsidRPr="00E11762" w:rsidRDefault="009C512D" w:rsidP="009C5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774D95D6" w14:textId="2CBBC222" w:rsidR="009C512D" w:rsidRPr="00E11762" w:rsidRDefault="009C512D" w:rsidP="00B9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2,931</w:t>
            </w:r>
          </w:p>
        </w:tc>
      </w:tr>
      <w:tr w:rsidR="009F2C73" w:rsidRPr="00E11762" w14:paraId="3A5613DC" w14:textId="77777777" w:rsidTr="00A107EE">
        <w:tc>
          <w:tcPr>
            <w:tcW w:w="7182" w:type="dxa"/>
          </w:tcPr>
          <w:p w14:paraId="49549BD6" w14:textId="77777777" w:rsidR="009F2C73" w:rsidRPr="00E11762" w:rsidRDefault="009F2C73" w:rsidP="009F2C73">
            <w:pPr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4DEB35C9" w14:textId="77777777" w:rsidR="009F2C73" w:rsidRPr="00E11762" w:rsidRDefault="009F2C73" w:rsidP="009F2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37B4014" w14:textId="1E3C421B" w:rsidR="009F2C73" w:rsidRPr="00E11762" w:rsidRDefault="009F2C73" w:rsidP="009F2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356</w:t>
            </w:r>
          </w:p>
        </w:tc>
      </w:tr>
      <w:tr w:rsidR="009F2C73" w:rsidRPr="00E11762" w14:paraId="4D9DC6E9" w14:textId="77777777" w:rsidTr="00D24DDD">
        <w:tc>
          <w:tcPr>
            <w:tcW w:w="7182" w:type="dxa"/>
          </w:tcPr>
          <w:p w14:paraId="1344BB89" w14:textId="5AB34061" w:rsidR="009F2C73" w:rsidRPr="00E11762" w:rsidRDefault="009F2C73" w:rsidP="009F2C7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EDB3DBA" w14:textId="77777777" w:rsidR="009F2C73" w:rsidRPr="00E11762" w:rsidRDefault="009F2C73" w:rsidP="009F2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4BDBE2EF" w14:textId="08C0BF35" w:rsidR="009F2C73" w:rsidRPr="00E11762" w:rsidRDefault="009F2C73" w:rsidP="009F2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3,287</w:t>
            </w:r>
          </w:p>
        </w:tc>
      </w:tr>
      <w:tr w:rsidR="00D24DDD" w:rsidRPr="00E11762" w14:paraId="5A64B7C5" w14:textId="77777777" w:rsidTr="00D24DDD">
        <w:tc>
          <w:tcPr>
            <w:tcW w:w="7182" w:type="dxa"/>
          </w:tcPr>
          <w:p w14:paraId="11E76D35" w14:textId="77777777" w:rsidR="00D24DDD" w:rsidRPr="00E11762" w:rsidRDefault="00D24DDD" w:rsidP="009F2C7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6555508" w14:textId="77777777" w:rsidR="00D24DDD" w:rsidRPr="00E11762" w:rsidRDefault="00D24DDD" w:rsidP="009F2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42ABF863" w14:textId="77777777" w:rsidR="00D24DDD" w:rsidRPr="00E11762" w:rsidRDefault="00D24DDD" w:rsidP="009F2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C62F7" w:rsidRPr="00E11762" w14:paraId="28C78597" w14:textId="77777777" w:rsidTr="00BC62F7">
        <w:tc>
          <w:tcPr>
            <w:tcW w:w="7182" w:type="dxa"/>
          </w:tcPr>
          <w:p w14:paraId="1DF7B23A" w14:textId="77777777" w:rsidR="00BC62F7" w:rsidRPr="00E11762" w:rsidRDefault="00BC62F7" w:rsidP="009F2C7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27D26AC" w14:textId="77777777" w:rsidR="00BC62F7" w:rsidRPr="00E11762" w:rsidRDefault="00BC62F7" w:rsidP="009F2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</w:tcPr>
          <w:p w14:paraId="564178E3" w14:textId="77777777" w:rsidR="00BC62F7" w:rsidRPr="00E11762" w:rsidRDefault="00BC62F7" w:rsidP="009F2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F2C73" w:rsidRPr="00E11762" w14:paraId="2C2FD147" w14:textId="77777777" w:rsidTr="00A107EE">
        <w:tc>
          <w:tcPr>
            <w:tcW w:w="7182" w:type="dxa"/>
          </w:tcPr>
          <w:p w14:paraId="665FB594" w14:textId="77777777" w:rsidR="009F2C73" w:rsidRPr="00E11762" w:rsidRDefault="009F2C73" w:rsidP="009F2C7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270" w:type="dxa"/>
          </w:tcPr>
          <w:p w14:paraId="00C5E17C" w14:textId="77777777" w:rsidR="009F2C73" w:rsidRPr="00E11762" w:rsidRDefault="009F2C73" w:rsidP="009F2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</w:tcPr>
          <w:p w14:paraId="4268090B" w14:textId="77777777" w:rsidR="009F2C73" w:rsidRPr="00E11762" w:rsidRDefault="009F2C73" w:rsidP="009F2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F2C73" w:rsidRPr="00E11762" w14:paraId="462DB1AF" w14:textId="77777777" w:rsidTr="00A107EE">
        <w:tc>
          <w:tcPr>
            <w:tcW w:w="7182" w:type="dxa"/>
          </w:tcPr>
          <w:p w14:paraId="417C4D69" w14:textId="15415D1E" w:rsidR="009F2C73" w:rsidRPr="00E11762" w:rsidRDefault="009F2C73" w:rsidP="009F2C7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8B28CF6" w14:textId="77777777" w:rsidR="009F2C73" w:rsidRPr="00E11762" w:rsidRDefault="009F2C73" w:rsidP="009F2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54D68EB6" w14:textId="0212D66E" w:rsidR="009F2C73" w:rsidRPr="00E11762" w:rsidRDefault="009F2C73" w:rsidP="009F2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3,190</w:t>
            </w:r>
          </w:p>
        </w:tc>
      </w:tr>
      <w:tr w:rsidR="009F2C73" w:rsidRPr="00E11762" w14:paraId="072B7AB0" w14:textId="77777777" w:rsidTr="00A107EE">
        <w:tc>
          <w:tcPr>
            <w:tcW w:w="7182" w:type="dxa"/>
          </w:tcPr>
          <w:p w14:paraId="6206710C" w14:textId="52432067" w:rsidR="009F2C73" w:rsidRPr="00E11762" w:rsidRDefault="009F2C73" w:rsidP="009F2C7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2562 </w:t>
            </w: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2563 </w:t>
            </w:r>
          </w:p>
        </w:tc>
        <w:tc>
          <w:tcPr>
            <w:tcW w:w="270" w:type="dxa"/>
          </w:tcPr>
          <w:p w14:paraId="2C2BB779" w14:textId="77777777" w:rsidR="009F2C73" w:rsidRPr="00E11762" w:rsidRDefault="009F2C73" w:rsidP="009F2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</w:tcPr>
          <w:p w14:paraId="242A55D4" w14:textId="7999D477" w:rsidR="009F2C73" w:rsidRPr="00E11762" w:rsidRDefault="009F2C73" w:rsidP="009F2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2,835</w:t>
            </w:r>
          </w:p>
        </w:tc>
      </w:tr>
      <w:tr w:rsidR="009F2C73" w:rsidRPr="00E11762" w14:paraId="22CEC108" w14:textId="77777777" w:rsidTr="00EC7ACE">
        <w:trPr>
          <w:trHeight w:val="431"/>
        </w:trPr>
        <w:tc>
          <w:tcPr>
            <w:tcW w:w="7182" w:type="dxa"/>
          </w:tcPr>
          <w:p w14:paraId="2A0E6F28" w14:textId="2AEC4D25" w:rsidR="009F2C73" w:rsidRPr="00E11762" w:rsidRDefault="009F2C73" w:rsidP="009F2C7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6CB145F" w14:textId="77777777" w:rsidR="009F2C73" w:rsidRPr="00E11762" w:rsidRDefault="009F2C73" w:rsidP="009F2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</w:tcPr>
          <w:p w14:paraId="37D934E3" w14:textId="5F0A55BA" w:rsidR="009F2C73" w:rsidRPr="00E11762" w:rsidRDefault="009F2C73" w:rsidP="009F2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2,479</w:t>
            </w:r>
          </w:p>
        </w:tc>
      </w:tr>
    </w:tbl>
    <w:p w14:paraId="1E33FE7F" w14:textId="77777777" w:rsidR="00DD253E" w:rsidRPr="00E11762" w:rsidRDefault="00DD253E" w:rsidP="009C512D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B9C3BCB" w14:textId="41A0A266" w:rsidR="009C512D" w:rsidRPr="00E11762" w:rsidRDefault="00D310CC" w:rsidP="00D31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          </w:t>
      </w:r>
      <w:r w:rsidR="009C512D" w:rsidRPr="00E11762">
        <w:rPr>
          <w:rFonts w:asciiTheme="majorBidi" w:hAnsiTheme="majorBidi" w:cstheme="majorBidi" w:hint="cs"/>
          <w:sz w:val="30"/>
          <w:szCs w:val="30"/>
          <w:cs/>
        </w:rPr>
        <w:t xml:space="preserve">ข้อมูลเกี่ยวกับสัญญาเช่าเปิดเผยในหมายเหตุข้อ </w:t>
      </w:r>
      <w:r w:rsidR="009C512D" w:rsidRPr="00E11762">
        <w:rPr>
          <w:rFonts w:asciiTheme="majorBidi" w:hAnsiTheme="majorBidi" w:cstheme="majorBidi"/>
          <w:sz w:val="30"/>
          <w:szCs w:val="30"/>
        </w:rPr>
        <w:t>1</w:t>
      </w:r>
      <w:r w:rsidR="006B69A8" w:rsidRPr="00E11762">
        <w:rPr>
          <w:rFonts w:asciiTheme="majorBidi" w:hAnsiTheme="majorBidi" w:cstheme="majorBidi"/>
          <w:sz w:val="30"/>
          <w:szCs w:val="30"/>
        </w:rPr>
        <w:t>3</w:t>
      </w:r>
    </w:p>
    <w:p w14:paraId="012EB0B5" w14:textId="77777777" w:rsidR="009D3F76" w:rsidRPr="00E11762" w:rsidRDefault="009D3F76" w:rsidP="00A107EE">
      <w:pPr>
        <w:tabs>
          <w:tab w:val="clear" w:pos="454"/>
          <w:tab w:val="clear" w:pos="680"/>
          <w:tab w:val="clear" w:pos="907"/>
          <w:tab w:val="left" w:pos="720"/>
          <w:tab w:val="left" w:pos="1260"/>
        </w:tabs>
        <w:ind w:left="540"/>
        <w:jc w:val="thaiDistribute"/>
        <w:rPr>
          <w:rFonts w:ascii="Angsana New" w:hAnsi="Angsana New"/>
          <w:sz w:val="2"/>
          <w:szCs w:val="2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660"/>
        <w:gridCol w:w="1260"/>
        <w:gridCol w:w="236"/>
        <w:gridCol w:w="1204"/>
      </w:tblGrid>
      <w:tr w:rsidR="00F074F5" w:rsidRPr="00E11762" w14:paraId="19E6101C" w14:textId="77777777" w:rsidTr="00A107EE">
        <w:trPr>
          <w:trHeight w:val="20"/>
          <w:tblHeader/>
        </w:trPr>
        <w:tc>
          <w:tcPr>
            <w:tcW w:w="6660" w:type="dxa"/>
          </w:tcPr>
          <w:p w14:paraId="1BBD5329" w14:textId="77777777" w:rsidR="00F074F5" w:rsidRPr="00E11762" w:rsidRDefault="00F074F5" w:rsidP="005F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626D65C5" w14:textId="1A5701A8" w:rsidR="00F074F5" w:rsidRPr="00E11762" w:rsidRDefault="00F074F5" w:rsidP="005F3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3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A59AB" w:rsidRPr="00E11762" w14:paraId="2EE651CF" w14:textId="77777777" w:rsidTr="00A107EE">
        <w:trPr>
          <w:trHeight w:val="20"/>
          <w:tblHeader/>
        </w:trPr>
        <w:tc>
          <w:tcPr>
            <w:tcW w:w="6660" w:type="dxa"/>
          </w:tcPr>
          <w:p w14:paraId="76CF9496" w14:textId="116D642F" w:rsidR="002A59AB" w:rsidRPr="00E11762" w:rsidRDefault="002A59AB" w:rsidP="005F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28" w:name="_Hlk31905083"/>
            <w:bookmarkStart w:id="29" w:name="_Hlk32275357"/>
            <w:r w:rsidRPr="00E11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E11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vAlign w:val="center"/>
          </w:tcPr>
          <w:p w14:paraId="14843FBF" w14:textId="190D9385" w:rsidR="002A59AB" w:rsidRPr="00E11762" w:rsidRDefault="002A59AB" w:rsidP="005F3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3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256</w:t>
            </w:r>
            <w:r w:rsidR="00B94487" w:rsidRPr="00E1176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center"/>
          </w:tcPr>
          <w:p w14:paraId="308E429A" w14:textId="77777777" w:rsidR="002A59AB" w:rsidRPr="00E11762" w:rsidRDefault="002A59AB" w:rsidP="005F3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3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5C9DDAF8" w14:textId="2ECD0662" w:rsidR="002A59AB" w:rsidRPr="00E11762" w:rsidRDefault="002A59AB" w:rsidP="005F3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3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256</w:t>
            </w:r>
            <w:r w:rsidR="00B94487" w:rsidRPr="00E11762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73B74" w:rsidRPr="00E11762" w14:paraId="0F2FDDFE" w14:textId="77777777" w:rsidTr="00A107EE">
        <w:trPr>
          <w:trHeight w:val="20"/>
          <w:tblHeader/>
        </w:trPr>
        <w:tc>
          <w:tcPr>
            <w:tcW w:w="6660" w:type="dxa"/>
          </w:tcPr>
          <w:p w14:paraId="43D3C854" w14:textId="77777777" w:rsidR="00E73B74" w:rsidRPr="00E11762" w:rsidRDefault="00E73B74" w:rsidP="005F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3" w:lineRule="auto"/>
              <w:jc w:val="thaiDistribute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EB920E6" w14:textId="40CD7FAC" w:rsidR="00E73B74" w:rsidRPr="00E11762" w:rsidRDefault="00E73B74" w:rsidP="00E73B74">
            <w:pPr>
              <w:pStyle w:val="acctfourfigures"/>
              <w:tabs>
                <w:tab w:val="clear" w:pos="765"/>
              </w:tabs>
              <w:spacing w:line="223" w:lineRule="auto"/>
              <w:ind w:left="620" w:right="-9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E1176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ปรับป</w:t>
            </w:r>
            <w:r w:rsidR="00630969" w:rsidRPr="00E1176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รุ</w:t>
            </w:r>
            <w:r w:rsidRPr="00E1176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งใหม่</w:t>
            </w: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2A59AB" w:rsidRPr="00E11762" w14:paraId="0DB08CB3" w14:textId="77777777" w:rsidTr="00A107EE">
        <w:trPr>
          <w:trHeight w:val="20"/>
          <w:tblHeader/>
        </w:trPr>
        <w:tc>
          <w:tcPr>
            <w:tcW w:w="6660" w:type="dxa"/>
          </w:tcPr>
          <w:p w14:paraId="54DD3363" w14:textId="77777777" w:rsidR="002A59AB" w:rsidRPr="00E11762" w:rsidRDefault="002A59AB" w:rsidP="005F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3" w:lineRule="auto"/>
              <w:jc w:val="thaiDistribute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450937DA" w14:textId="38638B35" w:rsidR="002A59AB" w:rsidRPr="00E11762" w:rsidRDefault="002A59AB" w:rsidP="005F3729">
            <w:pPr>
              <w:pStyle w:val="acctfourfigures"/>
              <w:tabs>
                <w:tab w:val="clear" w:pos="765"/>
              </w:tabs>
              <w:spacing w:line="223" w:lineRule="auto"/>
              <w:ind w:left="-160"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E117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D14632" w:rsidRPr="00E1176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117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A59AB" w:rsidRPr="00E11762" w14:paraId="1F72B60C" w14:textId="77777777" w:rsidTr="00A107EE">
        <w:trPr>
          <w:trHeight w:val="20"/>
          <w:tblHeader/>
        </w:trPr>
        <w:tc>
          <w:tcPr>
            <w:tcW w:w="6660" w:type="dxa"/>
          </w:tcPr>
          <w:p w14:paraId="49127516" w14:textId="0954EA3A" w:rsidR="002A59AB" w:rsidRPr="00E11762" w:rsidRDefault="002A59AB" w:rsidP="005F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3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</w:t>
            </w:r>
            <w:r w:rsidRPr="00E11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E11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2700" w:type="dxa"/>
            <w:gridSpan w:val="3"/>
          </w:tcPr>
          <w:p w14:paraId="6422A076" w14:textId="77777777" w:rsidR="002A59AB" w:rsidRPr="00E11762" w:rsidRDefault="002A59AB" w:rsidP="005F3729">
            <w:pPr>
              <w:pStyle w:val="acctfourfigures"/>
              <w:tabs>
                <w:tab w:val="clear" w:pos="765"/>
              </w:tabs>
              <w:spacing w:line="223" w:lineRule="auto"/>
              <w:ind w:left="-160"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9F2C73" w:rsidRPr="00E11762" w14:paraId="258795EB" w14:textId="77777777" w:rsidTr="00A107EE">
        <w:trPr>
          <w:trHeight w:val="20"/>
        </w:trPr>
        <w:tc>
          <w:tcPr>
            <w:tcW w:w="6660" w:type="dxa"/>
          </w:tcPr>
          <w:p w14:paraId="0EBEA269" w14:textId="032169AA" w:rsidR="009F2C73" w:rsidRPr="00E11762" w:rsidRDefault="009F2C73" w:rsidP="009F2C73">
            <w:pPr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จากการให้เช่าและให้บริการอาคารพาณิชยกรรม</w:t>
            </w:r>
          </w:p>
        </w:tc>
        <w:tc>
          <w:tcPr>
            <w:tcW w:w="1260" w:type="dxa"/>
          </w:tcPr>
          <w:p w14:paraId="42694486" w14:textId="6D7A6C58" w:rsidR="009F2C73" w:rsidRPr="00E11762" w:rsidRDefault="009F2C73" w:rsidP="009F2C73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lang w:bidi="th-TH"/>
              </w:rPr>
              <w:t>3,115,940</w:t>
            </w:r>
          </w:p>
        </w:tc>
        <w:tc>
          <w:tcPr>
            <w:tcW w:w="236" w:type="dxa"/>
          </w:tcPr>
          <w:p w14:paraId="5B76B33A" w14:textId="77777777" w:rsidR="009F2C73" w:rsidRPr="00E11762" w:rsidRDefault="009F2C73" w:rsidP="009F2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73C69D25" w14:textId="6FCF3E4B" w:rsidR="009F2C73" w:rsidRPr="00E11762" w:rsidRDefault="00D93B30" w:rsidP="009F2C73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4,198,126</w:t>
            </w:r>
          </w:p>
        </w:tc>
      </w:tr>
      <w:tr w:rsidR="009F2C73" w:rsidRPr="00E11762" w14:paraId="68FA2F2A" w14:textId="77777777" w:rsidTr="00A107EE">
        <w:trPr>
          <w:trHeight w:val="20"/>
        </w:trPr>
        <w:tc>
          <w:tcPr>
            <w:tcW w:w="6660" w:type="dxa"/>
          </w:tcPr>
          <w:p w14:paraId="5D8F2D6A" w14:textId="4FBA9F4F" w:rsidR="009F2C73" w:rsidRPr="00E11762" w:rsidRDefault="009F2C73" w:rsidP="009F2C73">
            <w:pPr>
              <w:spacing w:line="235" w:lineRule="auto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ต้นทุนที่ใช้ในการดำเนินงานทางตรง</w:t>
            </w:r>
            <w:r w:rsidRPr="00E11762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(</w:t>
            </w:r>
            <w:r w:rsidRPr="00E11762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รวมทั้งค่าซ่อมแซมและค่าบํารุงรักษา</w:t>
            </w:r>
            <w:r w:rsidRPr="00E11762">
              <w:rPr>
                <w:rFonts w:ascii="Angsana New" w:hAnsi="Angsana New"/>
                <w:spacing w:val="-2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14:paraId="58CE1B91" w14:textId="45723100" w:rsidR="009F2C73" w:rsidRPr="00E11762" w:rsidRDefault="009F2C73" w:rsidP="009F2C73">
            <w:pPr>
              <w:pStyle w:val="acctfourfigures"/>
              <w:tabs>
                <w:tab w:val="clear" w:pos="765"/>
              </w:tabs>
              <w:spacing w:line="235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045E44" w14:textId="77777777" w:rsidR="009F2C73" w:rsidRPr="00E11762" w:rsidRDefault="009F2C73" w:rsidP="009F2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20A159AE" w14:textId="2F07486C" w:rsidR="009F2C73" w:rsidRPr="00E11762" w:rsidRDefault="009F2C73" w:rsidP="009F2C73">
            <w:pPr>
              <w:pStyle w:val="acctfourfigures"/>
              <w:tabs>
                <w:tab w:val="clear" w:pos="765"/>
              </w:tabs>
              <w:spacing w:line="235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2C73" w:rsidRPr="00E11762" w14:paraId="42B8D61E" w14:textId="77777777" w:rsidTr="00A107EE">
        <w:trPr>
          <w:trHeight w:val="20"/>
        </w:trPr>
        <w:tc>
          <w:tcPr>
            <w:tcW w:w="6660" w:type="dxa"/>
          </w:tcPr>
          <w:p w14:paraId="60F05EFC" w14:textId="77777777" w:rsidR="009F2C73" w:rsidRPr="00E11762" w:rsidRDefault="009F2C73" w:rsidP="00DF1652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48" w:hanging="26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อสังหาริมทรัพย์เพื่อการลงทุนที่มีรายได้ค่าเช่า</w:t>
            </w:r>
          </w:p>
        </w:tc>
        <w:tc>
          <w:tcPr>
            <w:tcW w:w="1260" w:type="dxa"/>
            <w:vAlign w:val="center"/>
          </w:tcPr>
          <w:p w14:paraId="0078C5A3" w14:textId="124591B5" w:rsidR="009F2C73" w:rsidRPr="00E11762" w:rsidRDefault="009F2C73" w:rsidP="009F2C73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DD08D0" w:rsidRPr="00E11762">
              <w:rPr>
                <w:rFonts w:ascii="Angsana New" w:hAnsi="Angsana New" w:cs="Angsana New"/>
                <w:sz w:val="30"/>
                <w:szCs w:val="30"/>
              </w:rPr>
              <w:t>86,738</w:t>
            </w:r>
          </w:p>
        </w:tc>
        <w:tc>
          <w:tcPr>
            <w:tcW w:w="236" w:type="dxa"/>
          </w:tcPr>
          <w:p w14:paraId="3442BAC2" w14:textId="77777777" w:rsidR="009F2C73" w:rsidRPr="00E11762" w:rsidRDefault="009F2C73" w:rsidP="009F2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7F037552" w14:textId="11668077" w:rsidR="009F2C73" w:rsidRPr="00E11762" w:rsidRDefault="009F2C73" w:rsidP="009F2C73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 w:cs="Angsana New"/>
                <w:color w:val="000000"/>
                <w:sz w:val="30"/>
                <w:szCs w:val="30"/>
              </w:rPr>
              <w:t>754,526</w:t>
            </w:r>
          </w:p>
        </w:tc>
      </w:tr>
      <w:tr w:rsidR="009F2C73" w:rsidRPr="00E11762" w14:paraId="50C8A571" w14:textId="77777777" w:rsidTr="00A107EE">
        <w:trPr>
          <w:trHeight w:val="20"/>
        </w:trPr>
        <w:tc>
          <w:tcPr>
            <w:tcW w:w="6660" w:type="dxa"/>
          </w:tcPr>
          <w:p w14:paraId="47FB20C7" w14:textId="77777777" w:rsidR="009F2C73" w:rsidRPr="00E11762" w:rsidRDefault="009F2C73" w:rsidP="00DF1652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48" w:hanging="268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อสังหาริมทรัพย์เพื่อการลงทุนที่ไม่มีรายได้ค่าเช่า</w:t>
            </w:r>
          </w:p>
        </w:tc>
        <w:tc>
          <w:tcPr>
            <w:tcW w:w="1260" w:type="dxa"/>
            <w:vAlign w:val="center"/>
          </w:tcPr>
          <w:p w14:paraId="08255102" w14:textId="1BD88FE1" w:rsidR="009F2C73" w:rsidRPr="00E11762" w:rsidRDefault="00DD08D0" w:rsidP="009F2C73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15,187</w:t>
            </w:r>
          </w:p>
        </w:tc>
        <w:tc>
          <w:tcPr>
            <w:tcW w:w="236" w:type="dxa"/>
          </w:tcPr>
          <w:p w14:paraId="1AA15D9F" w14:textId="77777777" w:rsidR="009F2C73" w:rsidRPr="00E11762" w:rsidRDefault="009F2C73" w:rsidP="009F2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3B915076" w14:textId="3F2DC1B7" w:rsidR="009F2C73" w:rsidRPr="00E11762" w:rsidRDefault="009F2C73" w:rsidP="009F2C73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E11762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14,36</w:t>
            </w:r>
            <w:r w:rsidR="0039070B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9</w:t>
            </w:r>
          </w:p>
        </w:tc>
      </w:tr>
    </w:tbl>
    <w:p w14:paraId="3B0427A6" w14:textId="77777777" w:rsidR="00855B4A" w:rsidRPr="00D948B9" w:rsidRDefault="00855B4A" w:rsidP="00B94487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i/>
          <w:iCs/>
          <w:sz w:val="24"/>
          <w:szCs w:val="24"/>
        </w:rPr>
      </w:pPr>
      <w:bookmarkStart w:id="30" w:name="_Hlk949287"/>
      <w:bookmarkEnd w:id="28"/>
      <w:bookmarkEnd w:id="29"/>
    </w:p>
    <w:p w14:paraId="7D2B754B" w14:textId="797C9244" w:rsidR="00B94487" w:rsidRPr="00E11762" w:rsidRDefault="00B94487" w:rsidP="00B94487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E11762">
        <w:rPr>
          <w:rFonts w:ascii="Angsana New" w:hAnsi="Angsana New" w:hint="cs"/>
          <w:i/>
          <w:iCs/>
          <w:sz w:val="30"/>
          <w:szCs w:val="30"/>
          <w:cs/>
        </w:rPr>
        <w:t>การค้ำประกัน</w:t>
      </w:r>
    </w:p>
    <w:p w14:paraId="073FA7C0" w14:textId="77777777" w:rsidR="00B94487" w:rsidRPr="00D948B9" w:rsidRDefault="00B94487" w:rsidP="00B94487">
      <w:pPr>
        <w:spacing w:line="240" w:lineRule="auto"/>
        <w:ind w:left="540" w:right="63"/>
        <w:jc w:val="thaiDistribute"/>
        <w:rPr>
          <w:rFonts w:ascii="Angsana New" w:hAnsi="Angsana New"/>
          <w:sz w:val="22"/>
          <w:szCs w:val="22"/>
        </w:rPr>
      </w:pPr>
    </w:p>
    <w:p w14:paraId="30131AA3" w14:textId="3CC67F7F" w:rsidR="00B94487" w:rsidRPr="00E11762" w:rsidRDefault="00B94487" w:rsidP="00B94487">
      <w:pPr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E11762">
        <w:rPr>
          <w:rFonts w:ascii="Angsana New" w:hAnsi="Angsana New"/>
          <w:sz w:val="30"/>
          <w:szCs w:val="30"/>
        </w:rPr>
        <w:t>31</w:t>
      </w:r>
      <w:r w:rsidRPr="00E11762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E11762">
        <w:rPr>
          <w:rFonts w:ascii="Angsana New" w:hAnsi="Angsana New"/>
          <w:sz w:val="30"/>
          <w:szCs w:val="30"/>
        </w:rPr>
        <w:t>256</w:t>
      </w:r>
      <w:r w:rsidR="005C50B7" w:rsidRPr="00E11762">
        <w:rPr>
          <w:rFonts w:ascii="Angsana New" w:hAnsi="Angsana New"/>
          <w:sz w:val="30"/>
          <w:szCs w:val="30"/>
        </w:rPr>
        <w:t>2</w:t>
      </w:r>
      <w:r w:rsidRPr="00E11762">
        <w:rPr>
          <w:rFonts w:ascii="Angsana New" w:hAnsi="Angsana New" w:hint="cs"/>
          <w:sz w:val="30"/>
          <w:szCs w:val="30"/>
          <w:cs/>
        </w:rPr>
        <w:t xml:space="preserve"> กลุ่มบริษัทมีอสังหาริมทรัพย์เพื่อการลงทุนบางส่วน มูลค่าตามบัญชีจำนวน</w:t>
      </w:r>
      <w:r w:rsidR="00D93B30">
        <w:rPr>
          <w:rFonts w:ascii="Angsana New" w:hAnsi="Angsana New" w:hint="cs"/>
          <w:sz w:val="30"/>
          <w:szCs w:val="30"/>
          <w:cs/>
        </w:rPr>
        <w:t>เงิน</w:t>
      </w:r>
      <w:r w:rsidRPr="00E11762">
        <w:rPr>
          <w:rFonts w:ascii="Angsana New" w:hAnsi="Angsana New" w:hint="cs"/>
          <w:sz w:val="30"/>
          <w:szCs w:val="30"/>
          <w:cs/>
        </w:rPr>
        <w:t xml:space="preserve"> </w:t>
      </w:r>
      <w:r w:rsidR="005C50B7" w:rsidRPr="00E11762">
        <w:rPr>
          <w:rFonts w:ascii="Angsana New" w:hAnsi="Angsana New"/>
          <w:sz w:val="30"/>
          <w:szCs w:val="30"/>
        </w:rPr>
        <w:t xml:space="preserve">11,386.38 </w:t>
      </w:r>
      <w:r w:rsidRPr="00E11762">
        <w:rPr>
          <w:rFonts w:ascii="Angsana New" w:hAnsi="Angsana New" w:hint="cs"/>
          <w:sz w:val="30"/>
          <w:szCs w:val="30"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ล้านบาท ได้จดจำนองเพื่อใช้เป็นหลักประกันเงินกู้ยืมจากสถาบันการเงิน</w:t>
      </w:r>
      <w:r w:rsidR="005C50B7" w:rsidRPr="00E11762">
        <w:rPr>
          <w:rFonts w:ascii="Angsana New" w:hAnsi="Angsana New"/>
          <w:sz w:val="30"/>
          <w:szCs w:val="30"/>
        </w:rPr>
        <w:t xml:space="preserve"> </w:t>
      </w:r>
      <w:r w:rsidR="005C50B7" w:rsidRPr="00E11762">
        <w:rPr>
          <w:rFonts w:ascii="Angsana New" w:hAnsi="Angsana New" w:hint="cs"/>
          <w:sz w:val="30"/>
          <w:szCs w:val="30"/>
          <w:cs/>
        </w:rPr>
        <w:t>ทั้งนี้บริษัทได้จ่ายคืนเงินกู้ยืมทั้งจำนวนและไถ่ถอนหลักประกันและยกเลิกสัญญาเงินกู้ในเดือนพฤษภาคม</w:t>
      </w:r>
      <w:r w:rsidR="005C50B7" w:rsidRPr="00E11762">
        <w:rPr>
          <w:rFonts w:ascii="Angsana New" w:hAnsi="Angsana New"/>
          <w:sz w:val="30"/>
          <w:szCs w:val="30"/>
          <w:cs/>
        </w:rPr>
        <w:t xml:space="preserve"> </w:t>
      </w:r>
      <w:r w:rsidR="005C50B7" w:rsidRPr="00E11762">
        <w:rPr>
          <w:rFonts w:ascii="Angsana New" w:hAnsi="Angsana New"/>
          <w:sz w:val="30"/>
          <w:szCs w:val="30"/>
        </w:rPr>
        <w:t>2563</w:t>
      </w:r>
    </w:p>
    <w:p w14:paraId="7628CA4B" w14:textId="77777777" w:rsidR="001639D2" w:rsidRDefault="001639D2" w:rsidP="00120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</w:p>
    <w:p w14:paraId="7AF187EA" w14:textId="7A38F555" w:rsidR="00120472" w:rsidRPr="00E11762" w:rsidRDefault="00120472" w:rsidP="00120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  <w:r w:rsidRPr="00E11762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>การโอนไปที่ดิน อาคาร  และอุปกรณ์</w:t>
      </w:r>
      <w:bookmarkEnd w:id="30"/>
    </w:p>
    <w:p w14:paraId="27871F61" w14:textId="39DB37F2" w:rsidR="00120472" w:rsidRPr="00E11762" w:rsidRDefault="00120472" w:rsidP="00120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66A9C714" w14:textId="1695BE5C" w:rsidR="009F2C73" w:rsidRPr="00F61C7A" w:rsidRDefault="009F2C73" w:rsidP="00F61C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E11762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Pr="00E11762">
        <w:rPr>
          <w:rFonts w:ascii="Angsana New" w:hAnsi="Angsana New"/>
          <w:sz w:val="30"/>
          <w:szCs w:val="30"/>
        </w:rPr>
        <w:t xml:space="preserve">2563 </w:t>
      </w:r>
      <w:r w:rsidRPr="00E11762">
        <w:rPr>
          <w:rFonts w:ascii="Angsana New" w:hAnsi="Angsana New" w:hint="cs"/>
          <w:sz w:val="30"/>
          <w:szCs w:val="30"/>
          <w:cs/>
        </w:rPr>
        <w:t>กลุ่มบริษัทโอนอสังหาริมทรัพย์เพื่อการลงทุนระหว่างก่อสร้างและติดตั้งมูลค่าตามบัญชีจำนวน</w:t>
      </w:r>
      <w:r w:rsidR="00D93B30">
        <w:rPr>
          <w:rFonts w:ascii="Angsana New" w:hAnsi="Angsana New" w:hint="cs"/>
          <w:sz w:val="30"/>
          <w:szCs w:val="30"/>
          <w:cs/>
        </w:rPr>
        <w:t>เงิ</w:t>
      </w:r>
      <w:r w:rsidR="00716105">
        <w:rPr>
          <w:rFonts w:ascii="Angsana New" w:hAnsi="Angsana New" w:hint="cs"/>
          <w:sz w:val="30"/>
          <w:szCs w:val="30"/>
          <w:cs/>
        </w:rPr>
        <w:t xml:space="preserve">น </w:t>
      </w:r>
      <w:r w:rsidR="00716105">
        <w:rPr>
          <w:rFonts w:ascii="Angsana New" w:hAnsi="Angsana New"/>
          <w:sz w:val="30"/>
          <w:szCs w:val="30"/>
        </w:rPr>
        <w:t>2.6</w:t>
      </w:r>
      <w:r w:rsidR="00685576">
        <w:rPr>
          <w:rFonts w:ascii="Angsana New" w:hAnsi="Angsana New"/>
          <w:sz w:val="30"/>
          <w:szCs w:val="30"/>
        </w:rPr>
        <w:t>6</w:t>
      </w:r>
      <w:r w:rsidRPr="00E11762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E11762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E11762">
        <w:rPr>
          <w:rFonts w:ascii="Angsana New" w:hAnsi="Angsana New"/>
          <w:i/>
          <w:iCs/>
          <w:sz w:val="30"/>
          <w:szCs w:val="30"/>
        </w:rPr>
        <w:t xml:space="preserve">2562: 59.73 </w:t>
      </w:r>
      <w:r w:rsidRPr="00E11762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E11762">
        <w:rPr>
          <w:rFonts w:ascii="Angsana New" w:hAnsi="Angsana New"/>
          <w:i/>
          <w:iCs/>
          <w:sz w:val="30"/>
          <w:szCs w:val="30"/>
        </w:rPr>
        <w:t>)</w:t>
      </w:r>
      <w:r w:rsidRPr="00E11762">
        <w:rPr>
          <w:rFonts w:ascii="Angsana New" w:hAnsi="Angsana New" w:hint="cs"/>
          <w:sz w:val="30"/>
          <w:szCs w:val="30"/>
          <w:cs/>
        </w:rPr>
        <w:t xml:space="preserve"> ไปเป็นที่ดิน อาคาร และอุปกรณ์ เนื่องจากมีการเปลี่ยนแปลงการใช้งานของสินทรัพย์ดังกล่าว</w:t>
      </w:r>
      <w:r w:rsidR="00855B4A">
        <w:rPr>
          <w:rFonts w:ascii="Angsana New" w:hAnsi="Angsana New" w:hint="cs"/>
          <w:sz w:val="30"/>
          <w:szCs w:val="30"/>
          <w:cs/>
        </w:rPr>
        <w:t>เพื่อใช้ประโยชน์ในกลุ่มบริษัท</w:t>
      </w:r>
    </w:p>
    <w:p w14:paraId="1A474779" w14:textId="15E58860" w:rsidR="009F2C73" w:rsidRPr="00E11762" w:rsidRDefault="009F2C73" w:rsidP="009F2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i/>
          <w:iCs/>
          <w:color w:val="0D0D0D"/>
          <w:sz w:val="30"/>
          <w:szCs w:val="30"/>
        </w:rPr>
      </w:pPr>
      <w:r w:rsidRPr="00E11762">
        <w:rPr>
          <w:rFonts w:ascii="Angsana New" w:hAnsi="Angsana New"/>
          <w:color w:val="0D0D0D"/>
          <w:sz w:val="30"/>
          <w:szCs w:val="30"/>
          <w:cs/>
        </w:rPr>
        <w:lastRenderedPageBreak/>
        <w:t>ต้นทุนการกู้ยืมที่เกี่ยวข้องกับการได้มาซึ่ง</w:t>
      </w:r>
      <w:r w:rsidRPr="00E11762">
        <w:rPr>
          <w:rFonts w:ascii="Angsana New" w:hAnsi="Angsana New" w:hint="cs"/>
          <w:color w:val="0D0D0D"/>
          <w:sz w:val="30"/>
          <w:szCs w:val="30"/>
          <w:cs/>
        </w:rPr>
        <w:t>อสังหาริมทรัพย์เพื่อการลงทุน</w:t>
      </w:r>
      <w:r w:rsidRPr="00E11762">
        <w:rPr>
          <w:rFonts w:ascii="Angsana New" w:hAnsi="Angsana New"/>
          <w:color w:val="0D0D0D"/>
          <w:sz w:val="30"/>
          <w:szCs w:val="30"/>
          <w:cs/>
        </w:rPr>
        <w:t>ได้บันทึกเป็นส่วนหนึ่งของต้นทุนสินทรัพย์จํานวน</w:t>
      </w:r>
      <w:r w:rsidR="00E7005C">
        <w:rPr>
          <w:rFonts w:ascii="Angsana New" w:hAnsi="Angsana New" w:hint="cs"/>
          <w:color w:val="0D0D0D"/>
          <w:sz w:val="30"/>
          <w:szCs w:val="30"/>
          <w:cs/>
        </w:rPr>
        <w:t>เงิน</w:t>
      </w:r>
      <w:r w:rsidRPr="00E11762">
        <w:rPr>
          <w:rFonts w:ascii="Angsana New" w:hAnsi="Angsana New"/>
          <w:color w:val="0D0D0D"/>
          <w:sz w:val="30"/>
          <w:szCs w:val="30"/>
        </w:rPr>
        <w:t xml:space="preserve"> 8.22 </w:t>
      </w:r>
      <w:r w:rsidRPr="00E11762">
        <w:rPr>
          <w:rFonts w:ascii="Angsana New" w:hAnsi="Angsana New" w:hint="cs"/>
          <w:color w:val="0D0D0D"/>
          <w:sz w:val="30"/>
          <w:szCs w:val="30"/>
          <w:cs/>
        </w:rPr>
        <w:t xml:space="preserve">ล้านบาท </w:t>
      </w:r>
      <w:r w:rsidRPr="00E11762">
        <w:rPr>
          <w:rFonts w:ascii="Angsana New" w:hAnsi="Angsana New" w:hint="cs"/>
          <w:i/>
          <w:iCs/>
          <w:color w:val="0D0D0D"/>
          <w:sz w:val="30"/>
          <w:szCs w:val="30"/>
          <w:cs/>
        </w:rPr>
        <w:t>(</w:t>
      </w:r>
      <w:r w:rsidRPr="00E11762">
        <w:rPr>
          <w:rFonts w:ascii="Angsana New" w:hAnsi="Angsana New"/>
          <w:i/>
          <w:iCs/>
          <w:color w:val="0D0D0D"/>
          <w:sz w:val="30"/>
          <w:szCs w:val="30"/>
        </w:rPr>
        <w:t>25</w:t>
      </w:r>
      <w:r w:rsidRPr="00E11762">
        <w:rPr>
          <w:rFonts w:ascii="Angsana New" w:hAnsi="Angsana New" w:hint="cs"/>
          <w:i/>
          <w:iCs/>
          <w:color w:val="0D0D0D"/>
          <w:sz w:val="30"/>
          <w:szCs w:val="30"/>
        </w:rPr>
        <w:t>6</w:t>
      </w:r>
      <w:r w:rsidRPr="00E11762">
        <w:rPr>
          <w:rFonts w:ascii="Angsana New" w:hAnsi="Angsana New"/>
          <w:i/>
          <w:iCs/>
          <w:color w:val="0D0D0D"/>
          <w:sz w:val="30"/>
          <w:szCs w:val="30"/>
        </w:rPr>
        <w:t xml:space="preserve">2: 48.46 </w:t>
      </w:r>
      <w:r w:rsidRPr="00E11762">
        <w:rPr>
          <w:rFonts w:ascii="Angsana New" w:hAnsi="Angsana New" w:hint="cs"/>
          <w:i/>
          <w:iCs/>
          <w:color w:val="0D0D0D"/>
          <w:sz w:val="30"/>
          <w:szCs w:val="30"/>
          <w:cs/>
        </w:rPr>
        <w:t>ล้านบาท</w:t>
      </w:r>
      <w:r w:rsidRPr="00E11762">
        <w:rPr>
          <w:rFonts w:ascii="Angsana New" w:hAnsi="Angsana New"/>
          <w:i/>
          <w:iCs/>
          <w:color w:val="0D0D0D"/>
          <w:sz w:val="30"/>
          <w:szCs w:val="30"/>
        </w:rPr>
        <w:t xml:space="preserve">) </w:t>
      </w:r>
      <w:r w:rsidRPr="00E11762">
        <w:rPr>
          <w:rFonts w:ascii="Angsana New" w:hAnsi="Angsana New" w:hint="cs"/>
          <w:color w:val="0D0D0D"/>
          <w:sz w:val="30"/>
          <w:szCs w:val="30"/>
          <w:cs/>
        </w:rPr>
        <w:t xml:space="preserve">มีอัตราดอกเบี้ยที่รับรู้ร้อยละ </w:t>
      </w:r>
      <w:r w:rsidR="00C20657" w:rsidRPr="00E11762">
        <w:rPr>
          <w:rFonts w:ascii="Angsana New" w:hAnsi="Angsana New"/>
          <w:color w:val="0D0D0D"/>
          <w:sz w:val="30"/>
          <w:szCs w:val="30"/>
        </w:rPr>
        <w:t>2.95</w:t>
      </w:r>
      <w:r w:rsidRPr="00E11762">
        <w:rPr>
          <w:rFonts w:ascii="Angsana New" w:hAnsi="Angsana New" w:hint="cs"/>
          <w:color w:val="0D0D0D"/>
          <w:sz w:val="30"/>
          <w:szCs w:val="30"/>
          <w:cs/>
        </w:rPr>
        <w:t xml:space="preserve"> ถึง </w:t>
      </w:r>
      <w:r w:rsidR="00577F60">
        <w:rPr>
          <w:rFonts w:ascii="Angsana New" w:hAnsi="Angsana New"/>
          <w:color w:val="0D0D0D"/>
          <w:sz w:val="30"/>
          <w:szCs w:val="30"/>
        </w:rPr>
        <w:t>4.59</w:t>
      </w:r>
      <w:r w:rsidRPr="00E11762">
        <w:rPr>
          <w:rFonts w:ascii="Angsana New" w:hAnsi="Angsana New"/>
          <w:color w:val="0D0D0D"/>
          <w:sz w:val="30"/>
          <w:szCs w:val="30"/>
        </w:rPr>
        <w:t xml:space="preserve"> </w:t>
      </w:r>
      <w:r w:rsidRPr="00E11762">
        <w:rPr>
          <w:rFonts w:ascii="Angsana New" w:hAnsi="Angsana New" w:hint="cs"/>
          <w:color w:val="0D0D0D"/>
          <w:sz w:val="30"/>
          <w:szCs w:val="30"/>
          <w:cs/>
        </w:rPr>
        <w:t xml:space="preserve">ต่อปี </w:t>
      </w:r>
      <w:r w:rsidRPr="00E11762">
        <w:rPr>
          <w:rFonts w:ascii="Angsana New" w:hAnsi="Angsana New"/>
          <w:color w:val="0D0D0D"/>
          <w:sz w:val="30"/>
          <w:szCs w:val="30"/>
        </w:rPr>
        <w:br/>
      </w:r>
      <w:r w:rsidRPr="00E11762">
        <w:rPr>
          <w:rFonts w:ascii="Angsana New" w:hAnsi="Angsana New" w:hint="cs"/>
          <w:i/>
          <w:iCs/>
          <w:color w:val="0D0D0D"/>
          <w:sz w:val="30"/>
          <w:szCs w:val="30"/>
          <w:cs/>
        </w:rPr>
        <w:t>(</w:t>
      </w:r>
      <w:r w:rsidRPr="00E11762">
        <w:rPr>
          <w:rFonts w:ascii="Angsana New" w:hAnsi="Angsana New"/>
          <w:i/>
          <w:iCs/>
          <w:color w:val="0D0D0D"/>
          <w:sz w:val="30"/>
          <w:szCs w:val="30"/>
        </w:rPr>
        <w:t xml:space="preserve">2562: </w:t>
      </w:r>
      <w:r w:rsidRPr="00E11762">
        <w:rPr>
          <w:rFonts w:ascii="Angsana New" w:hAnsi="Angsana New" w:hint="cs"/>
          <w:i/>
          <w:iCs/>
          <w:color w:val="0D0D0D"/>
          <w:sz w:val="30"/>
          <w:szCs w:val="30"/>
          <w:cs/>
        </w:rPr>
        <w:t>ร้อยละ</w:t>
      </w:r>
      <w:r w:rsidRPr="00E11762">
        <w:rPr>
          <w:rFonts w:ascii="Angsana New" w:hAnsi="Angsana New"/>
          <w:i/>
          <w:iCs/>
          <w:color w:val="0D0D0D"/>
          <w:sz w:val="30"/>
          <w:szCs w:val="30"/>
        </w:rPr>
        <w:t xml:space="preserve"> 3.</w:t>
      </w:r>
      <w:r w:rsidR="00A25438">
        <w:rPr>
          <w:rFonts w:ascii="Angsana New" w:hAnsi="Angsana New"/>
          <w:i/>
          <w:iCs/>
          <w:color w:val="0D0D0D"/>
          <w:sz w:val="30"/>
          <w:szCs w:val="30"/>
        </w:rPr>
        <w:t>6</w:t>
      </w:r>
      <w:r w:rsidRPr="00E11762">
        <w:rPr>
          <w:rFonts w:ascii="Angsana New" w:hAnsi="Angsana New"/>
          <w:i/>
          <w:iCs/>
          <w:color w:val="0D0D0D"/>
          <w:sz w:val="30"/>
          <w:szCs w:val="30"/>
        </w:rPr>
        <w:t xml:space="preserve">0 </w:t>
      </w:r>
      <w:r w:rsidRPr="00E11762">
        <w:rPr>
          <w:rFonts w:ascii="Angsana New" w:hAnsi="Angsana New" w:hint="cs"/>
          <w:i/>
          <w:iCs/>
          <w:color w:val="0D0D0D"/>
          <w:sz w:val="30"/>
          <w:szCs w:val="30"/>
          <w:cs/>
        </w:rPr>
        <w:t>ถึง</w:t>
      </w:r>
      <w:r w:rsidRPr="00E11762">
        <w:rPr>
          <w:rFonts w:ascii="Angsana New" w:hAnsi="Angsana New"/>
          <w:i/>
          <w:iCs/>
          <w:color w:val="0D0D0D"/>
          <w:sz w:val="30"/>
          <w:szCs w:val="30"/>
        </w:rPr>
        <w:t xml:space="preserve"> 4.20 </w:t>
      </w:r>
      <w:r w:rsidRPr="00E11762">
        <w:rPr>
          <w:rFonts w:ascii="Angsana New" w:hAnsi="Angsana New" w:hint="cs"/>
          <w:i/>
          <w:iCs/>
          <w:color w:val="0D0D0D"/>
          <w:sz w:val="30"/>
          <w:szCs w:val="30"/>
          <w:cs/>
        </w:rPr>
        <w:t>ต่อปี</w:t>
      </w:r>
      <w:r w:rsidRPr="00E11762">
        <w:rPr>
          <w:rFonts w:ascii="Angsana New" w:hAnsi="Angsana New"/>
          <w:i/>
          <w:iCs/>
          <w:color w:val="0D0D0D"/>
          <w:sz w:val="30"/>
          <w:szCs w:val="30"/>
        </w:rPr>
        <w:t>)</w:t>
      </w:r>
    </w:p>
    <w:p w14:paraId="0A07D562" w14:textId="77777777" w:rsidR="00202079" w:rsidRPr="009F34BB" w:rsidRDefault="00202079" w:rsidP="00202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i/>
          <w:iCs/>
          <w:color w:val="0D0D0D"/>
          <w:sz w:val="22"/>
          <w:szCs w:val="22"/>
        </w:rPr>
      </w:pPr>
    </w:p>
    <w:p w14:paraId="54DBBCFC" w14:textId="15A96122" w:rsidR="00591942" w:rsidRPr="00E11762" w:rsidRDefault="00591942" w:rsidP="00202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/>
          <w:bCs/>
          <w:color w:val="0D0D0D"/>
          <w:sz w:val="30"/>
          <w:szCs w:val="30"/>
        </w:rPr>
      </w:pPr>
      <w:r w:rsidRPr="00E11762">
        <w:rPr>
          <w:rFonts w:ascii="Angsana New" w:hAnsi="Angsana New" w:hint="cs"/>
          <w:b/>
          <w:bCs/>
          <w:color w:val="0D0D0D"/>
          <w:sz w:val="30"/>
          <w:szCs w:val="30"/>
          <w:cs/>
        </w:rPr>
        <w:t>การวัดมูลค่ายุติธรรม</w:t>
      </w:r>
    </w:p>
    <w:p w14:paraId="1E00186A" w14:textId="77777777" w:rsidR="00202079" w:rsidRPr="009F34BB" w:rsidRDefault="00202079" w:rsidP="00202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/>
          <w:bCs/>
          <w:color w:val="0D0D0D"/>
          <w:sz w:val="22"/>
          <w:szCs w:val="22"/>
        </w:rPr>
      </w:pPr>
    </w:p>
    <w:p w14:paraId="0CEDF800" w14:textId="0AE0F42D" w:rsidR="00591942" w:rsidRPr="00E11762" w:rsidRDefault="009F2C73" w:rsidP="00591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11762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มูลค่ายุติธรรมของอสังหาริมทรัพย์เพื่อการลงทุนของกลุ่มบริษัทและบริษัท ณ วันที่ </w:t>
      </w:r>
      <w:r w:rsidRPr="00E11762">
        <w:rPr>
          <w:rFonts w:asciiTheme="majorBidi" w:hAnsiTheme="majorBidi" w:cstheme="majorBidi"/>
          <w:sz w:val="30"/>
          <w:szCs w:val="30"/>
        </w:rPr>
        <w:t>31</w:t>
      </w:r>
      <w:r w:rsidRPr="00E1176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11762">
        <w:rPr>
          <w:rFonts w:asciiTheme="majorBidi" w:hAnsiTheme="majorBidi" w:cstheme="majorBidi"/>
          <w:sz w:val="30"/>
          <w:szCs w:val="30"/>
        </w:rPr>
        <w:t>2563</w:t>
      </w:r>
      <w:r w:rsidRPr="00E1176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11762">
        <w:rPr>
          <w:rFonts w:asciiTheme="majorBidi" w:hAnsiTheme="majorBidi" w:cstheme="majorBidi"/>
          <w:sz w:val="30"/>
          <w:szCs w:val="30"/>
        </w:rPr>
        <w:br/>
      </w:r>
      <w:r w:rsidRPr="00E11762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E11762">
        <w:rPr>
          <w:rFonts w:asciiTheme="majorBidi" w:hAnsiTheme="majorBidi" w:cstheme="majorBidi"/>
          <w:sz w:val="30"/>
          <w:szCs w:val="30"/>
        </w:rPr>
        <w:t xml:space="preserve"> </w:t>
      </w:r>
      <w:r w:rsidR="001639D2" w:rsidRPr="001639D2">
        <w:rPr>
          <w:rFonts w:asciiTheme="majorBidi" w:hAnsiTheme="majorBidi" w:cstheme="majorBidi"/>
          <w:sz w:val="30"/>
          <w:szCs w:val="30"/>
        </w:rPr>
        <w:t xml:space="preserve">59,164.16 </w:t>
      </w:r>
      <w:r w:rsidRPr="00E11762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E11762">
        <w:rPr>
          <w:rFonts w:asciiTheme="majorBidi" w:hAnsiTheme="majorBidi" w:cstheme="majorBidi"/>
          <w:sz w:val="30"/>
          <w:szCs w:val="30"/>
        </w:rPr>
        <w:t xml:space="preserve"> 10.68</w:t>
      </w:r>
      <w:r w:rsidRPr="00E11762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E11762">
        <w:rPr>
          <w:rFonts w:asciiTheme="majorBidi" w:hAnsiTheme="majorBidi" w:cstheme="majorBidi"/>
          <w:sz w:val="30"/>
          <w:szCs w:val="30"/>
        </w:rPr>
        <w:t xml:space="preserve"> </w:t>
      </w:r>
      <w:r w:rsidRPr="00E11762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E11762">
        <w:rPr>
          <w:rFonts w:asciiTheme="majorBidi" w:hAnsiTheme="majorBidi" w:cstheme="majorBidi"/>
          <w:sz w:val="30"/>
          <w:szCs w:val="30"/>
        </w:rPr>
        <w:t xml:space="preserve"> </w:t>
      </w:r>
      <w:r w:rsidRPr="00E11762">
        <w:rPr>
          <w:rFonts w:asciiTheme="majorBidi" w:hAnsiTheme="majorBidi" w:cstheme="majorBidi"/>
          <w:i/>
          <w:iCs/>
          <w:sz w:val="30"/>
          <w:szCs w:val="30"/>
        </w:rPr>
        <w:t xml:space="preserve">(2562: </w:t>
      </w:r>
      <w:r w:rsidR="001639D2" w:rsidRPr="001639D2">
        <w:rPr>
          <w:rFonts w:asciiTheme="majorBidi" w:hAnsiTheme="majorBidi" w:cstheme="majorBidi"/>
          <w:i/>
          <w:iCs/>
          <w:sz w:val="30"/>
          <w:szCs w:val="30"/>
        </w:rPr>
        <w:t>54,635</w:t>
      </w:r>
      <w:r w:rsidR="001639D2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1639D2" w:rsidRPr="001639D2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1639D2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1639D2" w:rsidRPr="001639D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11762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และ</w:t>
      </w:r>
      <w:r w:rsidRPr="00E11762">
        <w:rPr>
          <w:rFonts w:asciiTheme="majorBidi" w:hAnsiTheme="majorBidi" w:cstheme="majorBidi"/>
          <w:i/>
          <w:iCs/>
          <w:sz w:val="30"/>
          <w:szCs w:val="30"/>
        </w:rPr>
        <w:t xml:space="preserve"> 10.68 </w:t>
      </w:r>
      <w:r w:rsidRPr="00E11762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สำหรับกลุ่มบริษัทและบริษัทตามลำดับ)</w:t>
      </w:r>
      <w:r w:rsidRPr="00E1176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1942" w:rsidRPr="00E1176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7627D59" w14:textId="04B563CB" w:rsidR="00281513" w:rsidRPr="009F34BB" w:rsidRDefault="00281513" w:rsidP="005200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/>
          <w:bCs/>
          <w:color w:val="0D0D0D"/>
          <w:sz w:val="22"/>
          <w:szCs w:val="22"/>
        </w:rPr>
      </w:pPr>
    </w:p>
    <w:p w14:paraId="57D031EA" w14:textId="7C169914" w:rsidR="00202079" w:rsidRPr="00E11762" w:rsidRDefault="00A07063" w:rsidP="00202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color w:val="0D0D0D"/>
          <w:sz w:val="30"/>
          <w:szCs w:val="30"/>
        </w:rPr>
      </w:pPr>
      <w:r w:rsidRPr="00E11762">
        <w:rPr>
          <w:rFonts w:ascii="Angsana New" w:hAnsi="Angsana New" w:hint="cs"/>
          <w:color w:val="0D0D0D"/>
          <w:sz w:val="28"/>
          <w:szCs w:val="28"/>
          <w:cs/>
        </w:rPr>
        <w:t>มูลค่า</w:t>
      </w:r>
      <w:r w:rsidRPr="00E11762">
        <w:rPr>
          <w:rFonts w:ascii="Angsana New" w:hAnsi="Angsana New" w:hint="cs"/>
          <w:color w:val="0D0D0D"/>
          <w:sz w:val="30"/>
          <w:szCs w:val="30"/>
          <w:cs/>
        </w:rPr>
        <w:t>ยุติธรรม</w:t>
      </w:r>
      <w:r w:rsidR="00202079" w:rsidRPr="00E11762">
        <w:rPr>
          <w:rFonts w:ascii="Angsana New" w:hAnsi="Angsana New" w:hint="cs"/>
          <w:color w:val="0D0D0D"/>
          <w:sz w:val="30"/>
          <w:szCs w:val="30"/>
          <w:cs/>
        </w:rPr>
        <w:t>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อสังหาริมทรัพย์เพื่อการลงทุนของกลุ่มบริษัทเป็นประจำทุกปี</w:t>
      </w:r>
    </w:p>
    <w:p w14:paraId="6917CC86" w14:textId="77777777" w:rsidR="00202079" w:rsidRPr="009F34BB" w:rsidRDefault="00202079" w:rsidP="00202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color w:val="0D0D0D"/>
          <w:sz w:val="22"/>
          <w:szCs w:val="22"/>
        </w:rPr>
      </w:pPr>
    </w:p>
    <w:p w14:paraId="510E2DCF" w14:textId="77777777" w:rsidR="00202079" w:rsidRPr="00E11762" w:rsidRDefault="00202079" w:rsidP="00202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color w:val="0D0D0D"/>
          <w:sz w:val="30"/>
          <w:szCs w:val="30"/>
        </w:rPr>
      </w:pPr>
      <w:r w:rsidRPr="00E11762">
        <w:rPr>
          <w:rFonts w:ascii="Angsana New" w:hAnsi="Angsana New" w:hint="cs"/>
          <w:color w:val="0D0D0D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E11762">
        <w:rPr>
          <w:rFonts w:ascii="Angsana New" w:hAnsi="Angsana New"/>
          <w:color w:val="0D0D0D"/>
          <w:sz w:val="30"/>
          <w:szCs w:val="30"/>
        </w:rPr>
        <w:t xml:space="preserve">3 </w:t>
      </w:r>
      <w:r w:rsidRPr="00E11762">
        <w:rPr>
          <w:rFonts w:ascii="Angsana New" w:hAnsi="Angsana New"/>
          <w:color w:val="0D0D0D"/>
          <w:sz w:val="30"/>
          <w:szCs w:val="30"/>
        </w:rPr>
        <w:br/>
      </w:r>
      <w:r w:rsidRPr="00E11762">
        <w:rPr>
          <w:rFonts w:ascii="Angsana New" w:hAnsi="Angsana New" w:hint="cs"/>
          <w:color w:val="0D0D0D"/>
          <w:sz w:val="30"/>
          <w:szCs w:val="30"/>
          <w:cs/>
        </w:rPr>
        <w:t>จากเกณฑ์ข้อมูลที่นำมาใช้ในเทคนิคการประเมินมูลค่ายุติธรรม</w:t>
      </w:r>
    </w:p>
    <w:p w14:paraId="7C618351" w14:textId="19AA6174" w:rsidR="00DD253E" w:rsidRPr="00E11762" w:rsidRDefault="00DD25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312"/>
        <w:gridCol w:w="5688"/>
      </w:tblGrid>
      <w:tr w:rsidR="00420FF9" w:rsidRPr="00E11762" w14:paraId="754DEBBF" w14:textId="77777777" w:rsidTr="00DB6948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14:paraId="43F7BC47" w14:textId="77777777" w:rsidR="00420FF9" w:rsidRPr="00E11762" w:rsidRDefault="001374E3" w:rsidP="0032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ประเภทของสินทรัพย์</w:t>
            </w:r>
          </w:p>
        </w:tc>
        <w:tc>
          <w:tcPr>
            <w:tcW w:w="5688" w:type="dxa"/>
            <w:shd w:val="clear" w:color="auto" w:fill="auto"/>
            <w:vAlign w:val="bottom"/>
          </w:tcPr>
          <w:p w14:paraId="11FEC165" w14:textId="77777777" w:rsidR="00420FF9" w:rsidRPr="00E11762" w:rsidRDefault="00420FF9" w:rsidP="0032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420FF9" w:rsidRPr="00E11762" w14:paraId="6B141847" w14:textId="77777777" w:rsidTr="00281513">
        <w:tc>
          <w:tcPr>
            <w:tcW w:w="3312" w:type="dxa"/>
            <w:shd w:val="clear" w:color="auto" w:fill="auto"/>
          </w:tcPr>
          <w:p w14:paraId="4959F719" w14:textId="7FAFFAD0" w:rsidR="00420FF9" w:rsidRPr="00E11762" w:rsidRDefault="00591942" w:rsidP="0032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</w:t>
            </w:r>
            <w:r w:rsidR="00671CDF">
              <w:rPr>
                <w:rFonts w:ascii="Angsana New" w:hAnsi="Angsana New" w:hint="cs"/>
                <w:sz w:val="30"/>
                <w:szCs w:val="30"/>
                <w:cs/>
              </w:rPr>
              <w:t>ื่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อการลงทุน</w:t>
            </w:r>
          </w:p>
        </w:tc>
        <w:tc>
          <w:tcPr>
            <w:tcW w:w="5688" w:type="dxa"/>
            <w:shd w:val="clear" w:color="auto" w:fill="auto"/>
          </w:tcPr>
          <w:p w14:paraId="1B69458A" w14:textId="50DE3D13" w:rsidR="00837DAA" w:rsidRPr="00E11762" w:rsidRDefault="00837DAA" w:rsidP="00695707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35" w:lineRule="auto"/>
              <w:ind w:left="360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วิธีการเปรียบเทียบราคาตลาด</w:t>
            </w:r>
            <w:r w:rsidR="009F34B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F34BB">
              <w:rPr>
                <w:rFonts w:ascii="Angsana New" w:hAnsi="Angsana New" w:hint="cs"/>
                <w:sz w:val="30"/>
                <w:szCs w:val="30"/>
                <w:cs/>
              </w:rPr>
              <w:t>โดยรา</w:t>
            </w:r>
            <w:r w:rsidR="00211A90">
              <w:rPr>
                <w:rFonts w:ascii="Angsana New" w:hAnsi="Angsana New" w:hint="cs"/>
                <w:sz w:val="30"/>
                <w:szCs w:val="30"/>
                <w:cs/>
              </w:rPr>
              <w:t>คา</w:t>
            </w:r>
            <w:r w:rsidR="009F34BB">
              <w:rPr>
                <w:rFonts w:ascii="Angsana New" w:hAnsi="Angsana New" w:hint="cs"/>
                <w:sz w:val="30"/>
                <w:szCs w:val="30"/>
                <w:cs/>
              </w:rPr>
              <w:t>เสนอซื้อขายหรือราคา</w:t>
            </w:r>
            <w:r w:rsidR="00211A90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9F34BB">
              <w:rPr>
                <w:rFonts w:ascii="Angsana New" w:hAnsi="Angsana New" w:hint="cs"/>
                <w:sz w:val="30"/>
                <w:szCs w:val="30"/>
                <w:cs/>
              </w:rPr>
              <w:t>ขายสำหรับที่ดินที่คล้ายคลึงกันในตลาดที่ปรับปรุงปัจจัยอื่น เช่น สถานที่ตั้ง ขนาด สภาพของที่ดิน และศักยภาพในการพัฒนา</w:t>
            </w:r>
          </w:p>
          <w:p w14:paraId="309D6F3D" w14:textId="336E6F0A" w:rsidR="00420FF9" w:rsidRPr="00E11762" w:rsidRDefault="00837DAA" w:rsidP="00695707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35" w:lineRule="auto"/>
              <w:ind w:left="360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วิธีการรายได้ โดยการคิดลดกระแสเงินสด รูปแบบการประเมินมูลค่า</w:t>
            </w:r>
            <w:r w:rsidR="00420FF9" w:rsidRPr="00E11762">
              <w:rPr>
                <w:rFonts w:ascii="Angsana New" w:hAnsi="Angsana New"/>
                <w:spacing w:val="-2"/>
                <w:sz w:val="30"/>
                <w:szCs w:val="30"/>
                <w:cs/>
              </w:rPr>
              <w:t>พิจารณาถึงมูลค่าปัจจุบันของกระแสเงินสดสุทธิที่ได้จากทรัพย์สิน โดยคำนึงถึงการเพิ่มขึ้นของอัตราค่าเช่าที่คาดไว้ ระยะเวลาที่เลิกเช่า</w:t>
            </w:r>
            <w:r w:rsidR="00AD0A40" w:rsidRPr="00E11762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อัตร</w:t>
            </w:r>
            <w:r w:rsidR="00066D26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าการครอบครอง</w:t>
            </w:r>
            <w:r w:rsidR="00420FF9" w:rsidRPr="00E11762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ค่าใช้จ่ายเพื่อเป็นสิ่งจูงใจในการเช่า เช่น ระยะเวลาที่ให้เช่าฟรี และการยกเว้นค่าใช้จ่ายอื่นๆ แก่ผู้เช่า กระแสเงินสดสุทธิที่คาดไว้จะถูกคิดลดโดยใช้อัตราคิดลดที่ปรับค่าความเสี่ยงแล้ว การประมาณอัตราคิดลดได้พิจารณาถึงคุณภาพของอาคารและสถานที่ตั้ง (ตำแหน่งที่ดี</w:t>
            </w:r>
            <w:r w:rsidR="00420FF9" w:rsidRPr="00E11762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ที่สุด หรือ รองลงมา) คุณภาพเครดิตของผู้เช่าและระยะเวลาการเช่า</w:t>
            </w:r>
          </w:p>
          <w:p w14:paraId="22C1422A" w14:textId="77777777" w:rsidR="00837DAA" w:rsidRPr="00E11762" w:rsidRDefault="00837DAA" w:rsidP="00695707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35" w:lineRule="auto"/>
              <w:ind w:left="360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วิธีต้นทุน</w:t>
            </w:r>
            <w:r w:rsidR="00D530F5"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E4F42" w:rsidRPr="00E11762">
              <w:rPr>
                <w:rFonts w:ascii="Angsana New" w:hAnsi="Angsana New" w:hint="cs"/>
                <w:sz w:val="30"/>
                <w:szCs w:val="30"/>
                <w:cs/>
              </w:rPr>
              <w:t>โดยการประมาณต้นทุนทดแทน</w:t>
            </w:r>
            <w:r w:rsidR="00DB6948"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 หักด้วยค่าเสื่อมราคาตามสภาพ อันประกอบด้วยค่าเสื่อมราคาทางกายภาพ ค่าเสื่อมราคาทางการใช้ประโยชน์ใช้สอย และค่าเสื่อมราคาอันเนื่องมาจากปัจจัยภายนอกหรือทางเศรษฐกิจ</w:t>
            </w:r>
          </w:p>
        </w:tc>
      </w:tr>
    </w:tbl>
    <w:p w14:paraId="7CF43F85" w14:textId="1046779B" w:rsidR="00281513" w:rsidRPr="00D310CC" w:rsidRDefault="00281513" w:rsidP="00D31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="Angsana New" w:hAnsi="Angsana New"/>
          <w:b/>
          <w:bCs/>
          <w:i/>
          <w:iCs/>
          <w:sz w:val="30"/>
          <w:szCs w:val="30"/>
        </w:rPr>
      </w:pPr>
      <w:r w:rsidRPr="00E11762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เทคนิคการประเมินมูลค่าและข้อมูลที่ไม่สามารถสังเกตได้ที่มีนัยสำคัญ</w:t>
      </w:r>
    </w:p>
    <w:p w14:paraId="4135C887" w14:textId="77777777" w:rsidR="00281513" w:rsidRPr="00E11762" w:rsidRDefault="00281513" w:rsidP="00010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color w:val="0D0D0D"/>
          <w:sz w:val="30"/>
          <w:szCs w:val="30"/>
        </w:rPr>
      </w:pP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1512"/>
        <w:gridCol w:w="2520"/>
        <w:gridCol w:w="2790"/>
        <w:gridCol w:w="2358"/>
      </w:tblGrid>
      <w:tr w:rsidR="00281513" w:rsidRPr="00E11762" w14:paraId="3559DDD3" w14:textId="77777777" w:rsidTr="002F54A8">
        <w:trPr>
          <w:tblHeader/>
        </w:trPr>
        <w:tc>
          <w:tcPr>
            <w:tcW w:w="1512" w:type="dxa"/>
            <w:shd w:val="clear" w:color="auto" w:fill="auto"/>
          </w:tcPr>
          <w:p w14:paraId="475ABC95" w14:textId="77777777" w:rsidR="00281513" w:rsidRPr="00E11762" w:rsidRDefault="00281513" w:rsidP="0028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F017C4A" w14:textId="77777777" w:rsidR="00281513" w:rsidRPr="00E11762" w:rsidRDefault="00281513" w:rsidP="0028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70A0CC1" w14:textId="77777777" w:rsidR="00281513" w:rsidRPr="00E11762" w:rsidRDefault="00281513" w:rsidP="0028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ประเภทของสินทรัพย์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57983B47" w14:textId="77777777" w:rsidR="00281513" w:rsidRPr="00E11762" w:rsidRDefault="00281513" w:rsidP="006D3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0626F3AE" w14:textId="77777777" w:rsidR="00281513" w:rsidRPr="00E11762" w:rsidRDefault="00281513" w:rsidP="006D3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ข้อมูลที่ไม่สามารถสังเกตได้</w:t>
            </w:r>
          </w:p>
          <w:p w14:paraId="1F5F085E" w14:textId="77777777" w:rsidR="00281513" w:rsidRPr="00E11762" w:rsidRDefault="00281513" w:rsidP="006D3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ที่มีนัยสำคัญ</w:t>
            </w:r>
          </w:p>
        </w:tc>
        <w:tc>
          <w:tcPr>
            <w:tcW w:w="2358" w:type="dxa"/>
            <w:shd w:val="clear" w:color="auto" w:fill="auto"/>
            <w:vAlign w:val="bottom"/>
          </w:tcPr>
          <w:p w14:paraId="1BD0D3CB" w14:textId="77777777" w:rsidR="00281513" w:rsidRPr="00E11762" w:rsidRDefault="00281513" w:rsidP="006D3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281513" w:rsidRPr="00E11762" w14:paraId="6C2D6732" w14:textId="77777777" w:rsidTr="002F54A8">
        <w:tc>
          <w:tcPr>
            <w:tcW w:w="1512" w:type="dxa"/>
            <w:shd w:val="clear" w:color="auto" w:fill="auto"/>
          </w:tcPr>
          <w:p w14:paraId="539FC1A4" w14:textId="77777777" w:rsidR="00281513" w:rsidRPr="00E11762" w:rsidRDefault="00281513" w:rsidP="006D390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2520" w:type="dxa"/>
            <w:shd w:val="clear" w:color="auto" w:fill="auto"/>
          </w:tcPr>
          <w:p w14:paraId="39E6B2CA" w14:textId="54225A79" w:rsidR="00843BFA" w:rsidRDefault="00096176" w:rsidP="00661016">
            <w:pPr>
              <w:pStyle w:val="ListParagraph"/>
              <w:numPr>
                <w:ilvl w:val="0"/>
                <w:numId w:val="45"/>
              </w:numPr>
              <w:tabs>
                <w:tab w:val="clear" w:pos="227"/>
                <w:tab w:val="clear" w:pos="680"/>
                <w:tab w:val="left" w:pos="251"/>
                <w:tab w:val="left" w:pos="540"/>
              </w:tabs>
              <w:spacing w:line="240" w:lineRule="auto"/>
              <w:ind w:left="251" w:hanging="270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843BF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การคิดลดกระแสเงินสด</w:t>
            </w:r>
            <w:r w:rsidRPr="00843BFA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 </w:t>
            </w:r>
            <w:r w:rsidRPr="00843BF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รูปแบบ</w:t>
            </w:r>
            <w:r w:rsidRPr="004F385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การ</w:t>
            </w:r>
            <w:r w:rsidRPr="00843BF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ประเมินมูลค่าพิจารณาถึงมูลค่าปัจจุบันของกระแสเงินสดสุทธิที่ได้จากทรัพย์สิน</w:t>
            </w:r>
            <w:r w:rsidRPr="00843BFA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</w:p>
          <w:p w14:paraId="44F5C3AD" w14:textId="43ADEE45" w:rsidR="000D2EF6" w:rsidRDefault="000D2EF6" w:rsidP="000D2EF6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</w:p>
          <w:p w14:paraId="029AA0B1" w14:textId="01134EB1" w:rsidR="000D2EF6" w:rsidRDefault="000D2EF6" w:rsidP="000D2EF6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</w:p>
          <w:p w14:paraId="5CBE8C1B" w14:textId="1511D44D" w:rsidR="000D2EF6" w:rsidRDefault="000D2EF6" w:rsidP="000D2EF6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</w:p>
          <w:p w14:paraId="680A554D" w14:textId="6F77682D" w:rsidR="000D2EF6" w:rsidRDefault="000D2EF6" w:rsidP="000D2EF6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</w:p>
          <w:p w14:paraId="52E47431" w14:textId="0962EF5C" w:rsidR="000D2EF6" w:rsidRDefault="000D2EF6" w:rsidP="000D2EF6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</w:p>
          <w:p w14:paraId="29F43B7C" w14:textId="725FB6CC" w:rsidR="00843BFA" w:rsidRDefault="00843BFA" w:rsidP="00661016">
            <w:pPr>
              <w:pStyle w:val="ListParagraph"/>
              <w:numPr>
                <w:ilvl w:val="0"/>
                <w:numId w:val="45"/>
              </w:numPr>
              <w:tabs>
                <w:tab w:val="clear" w:pos="227"/>
                <w:tab w:val="clear" w:pos="680"/>
                <w:tab w:val="left" w:pos="251"/>
                <w:tab w:val="left" w:pos="540"/>
              </w:tabs>
              <w:spacing w:line="240" w:lineRule="auto"/>
              <w:ind w:left="251" w:hanging="251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843BF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การประมาณต้นทุนทดแทนหักด้วยค่าเสื่อมราคาตามสภาพ</w:t>
            </w:r>
          </w:p>
          <w:p w14:paraId="5CF4AC57" w14:textId="505479DC" w:rsidR="004F3859" w:rsidRDefault="004F3859" w:rsidP="004F3859">
            <w:pPr>
              <w:pStyle w:val="ListParagraph"/>
              <w:tabs>
                <w:tab w:val="clear" w:pos="227"/>
                <w:tab w:val="clear" w:pos="680"/>
                <w:tab w:val="left" w:pos="251"/>
                <w:tab w:val="left" w:pos="540"/>
              </w:tabs>
              <w:spacing w:line="240" w:lineRule="auto"/>
              <w:ind w:left="251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</w:p>
          <w:p w14:paraId="53D3C3C3" w14:textId="1D037478" w:rsidR="004F3859" w:rsidRDefault="004F3859" w:rsidP="004F3859">
            <w:pPr>
              <w:pStyle w:val="ListParagraph"/>
              <w:tabs>
                <w:tab w:val="clear" w:pos="227"/>
                <w:tab w:val="clear" w:pos="680"/>
                <w:tab w:val="left" w:pos="251"/>
                <w:tab w:val="left" w:pos="540"/>
              </w:tabs>
              <w:spacing w:line="240" w:lineRule="auto"/>
              <w:ind w:left="251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</w:p>
          <w:p w14:paraId="2897E7E7" w14:textId="77777777" w:rsidR="002F54A8" w:rsidRDefault="002F54A8" w:rsidP="004F3859">
            <w:pPr>
              <w:pStyle w:val="ListParagraph"/>
              <w:tabs>
                <w:tab w:val="clear" w:pos="227"/>
                <w:tab w:val="clear" w:pos="680"/>
                <w:tab w:val="left" w:pos="251"/>
                <w:tab w:val="left" w:pos="540"/>
              </w:tabs>
              <w:spacing w:line="240" w:lineRule="auto"/>
              <w:ind w:left="251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</w:p>
          <w:p w14:paraId="32D49030" w14:textId="131F11A2" w:rsidR="00843BFA" w:rsidRPr="00843BFA" w:rsidRDefault="00843BFA" w:rsidP="00661016">
            <w:pPr>
              <w:pStyle w:val="ListParagraph"/>
              <w:numPr>
                <w:ilvl w:val="0"/>
                <w:numId w:val="45"/>
              </w:numPr>
              <w:tabs>
                <w:tab w:val="left" w:pos="540"/>
              </w:tabs>
              <w:spacing w:line="240" w:lineRule="auto"/>
              <w:ind w:hanging="739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43BF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การเปรียบเทียบราคาตลาด</w:t>
            </w:r>
          </w:p>
        </w:tc>
        <w:tc>
          <w:tcPr>
            <w:tcW w:w="2790" w:type="dxa"/>
            <w:shd w:val="clear" w:color="auto" w:fill="auto"/>
          </w:tcPr>
          <w:p w14:paraId="77729F19" w14:textId="77777777" w:rsidR="009F2C73" w:rsidRPr="00E11762" w:rsidRDefault="009F2C73" w:rsidP="009F2C7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อัตราการเพิ่มขึ้นของค่า</w:t>
            </w:r>
            <w:r w:rsidRPr="00E11762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เช่าในตลาดที่ประมา</w:t>
            </w:r>
            <w:r w:rsidRPr="00E1176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ณ</w:t>
            </w:r>
            <w:r w:rsidRPr="00E11762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การ</w:t>
            </w:r>
            <w:r w:rsidRPr="00E11762">
              <w:rPr>
                <w:rFonts w:ascii="Angsana New" w:hAnsi="Angsana New"/>
                <w:spacing w:val="-8"/>
                <w:sz w:val="30"/>
                <w:szCs w:val="30"/>
                <w:cs/>
              </w:rPr>
              <w:t>ไว้</w:t>
            </w:r>
            <w:r w:rsidRPr="00E11762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ร้อย</w:t>
            </w:r>
            <w:r w:rsidRPr="008464D6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ละ </w:t>
            </w:r>
            <w:r w:rsidRPr="008464D6">
              <w:rPr>
                <w:rFonts w:ascii="Angsana New" w:hAnsi="Angsana New"/>
                <w:spacing w:val="-8"/>
                <w:sz w:val="30"/>
                <w:szCs w:val="30"/>
              </w:rPr>
              <w:t xml:space="preserve">1 </w:t>
            </w:r>
            <w:r w:rsidRPr="008464D6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ถึงร้อยละ</w:t>
            </w:r>
            <w:r w:rsidRPr="008464D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464D6">
              <w:rPr>
                <w:rFonts w:ascii="Angsana New" w:hAnsi="Angsana New"/>
                <w:sz w:val="30"/>
                <w:szCs w:val="30"/>
              </w:rPr>
              <w:t>30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11762">
              <w:rPr>
                <w:rFonts w:ascii="Angsana New" w:hAnsi="Angsana New"/>
                <w:i/>
                <w:iCs/>
                <w:sz w:val="30"/>
                <w:szCs w:val="30"/>
              </w:rPr>
              <w:t>(2562:</w:t>
            </w:r>
            <w:r w:rsidRPr="00E11762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</w:rPr>
              <w:t xml:space="preserve">ร้อยละ </w:t>
            </w:r>
            <w:r w:rsidRPr="00E11762"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  <w:t xml:space="preserve">1 </w:t>
            </w:r>
            <w:r w:rsidRPr="00E11762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</w:rPr>
              <w:t>ถึงร้อยละ</w:t>
            </w:r>
            <w:r w:rsidRPr="00E1176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E11762">
              <w:rPr>
                <w:rFonts w:ascii="Angsana New" w:hAnsi="Angsana New"/>
                <w:i/>
                <w:iCs/>
                <w:sz w:val="30"/>
                <w:szCs w:val="30"/>
              </w:rPr>
              <w:t>25)</w:t>
            </w:r>
          </w:p>
          <w:p w14:paraId="034E7A0C" w14:textId="3A951C08" w:rsidR="009F2C73" w:rsidRPr="00E11762" w:rsidRDefault="009F2C73" w:rsidP="009F2C7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อัตราคิดลดร้อยละ 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ถึง ร้อยละ 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11 </w:t>
            </w:r>
            <w:r w:rsidRPr="00E11762">
              <w:rPr>
                <w:rFonts w:ascii="Angsana New" w:hAnsi="Angsana New"/>
                <w:i/>
                <w:iCs/>
                <w:sz w:val="30"/>
                <w:szCs w:val="30"/>
              </w:rPr>
              <w:t>(2562:</w:t>
            </w:r>
            <w:r w:rsidRPr="00E11762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</w:rPr>
              <w:t xml:space="preserve">ร้อยละ </w:t>
            </w:r>
            <w:r w:rsidRPr="00E11762"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  <w:t xml:space="preserve">9 </w:t>
            </w:r>
            <w:r w:rsidRPr="00E11762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</w:rPr>
              <w:t>ถึงร้อยละ</w:t>
            </w:r>
            <w:r w:rsidRPr="00E1176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E11762">
              <w:rPr>
                <w:rFonts w:ascii="Angsana New" w:hAnsi="Angsana New"/>
                <w:i/>
                <w:iCs/>
                <w:sz w:val="30"/>
                <w:szCs w:val="30"/>
              </w:rPr>
              <w:t>11</w:t>
            </w:r>
            <w:r w:rsidR="006108A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  <w:p w14:paraId="74ACCA7D" w14:textId="02CEEEC5" w:rsidR="009F2C73" w:rsidRPr="00CF6D02" w:rsidRDefault="009F2C73" w:rsidP="009F2C7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ผลตอบแทนการลงทุนร้อยละ 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ถึง ร้อยละ 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E11762">
              <w:rPr>
                <w:rFonts w:ascii="Angsana New" w:hAnsi="Angsana New"/>
                <w:i/>
                <w:iCs/>
                <w:sz w:val="30"/>
                <w:szCs w:val="30"/>
              </w:rPr>
              <w:t>(2562:</w:t>
            </w:r>
            <w:r w:rsidRPr="00E1176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E117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E1176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6 </w:t>
            </w:r>
            <w:r w:rsidRPr="00E1176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ถึงร้อยละ</w:t>
            </w:r>
            <w:r w:rsidRPr="00E117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E1176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8) </w:t>
            </w:r>
          </w:p>
          <w:p w14:paraId="7E212C05" w14:textId="77777777" w:rsidR="002F54A8" w:rsidRPr="002F54A8" w:rsidRDefault="00CF6D02" w:rsidP="00752AD4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F54A8">
              <w:rPr>
                <w:rFonts w:ascii="Angsana New" w:hAnsi="Angsana New" w:hint="cs"/>
                <w:sz w:val="30"/>
                <w:szCs w:val="30"/>
                <w:cs/>
              </w:rPr>
              <w:t>ราคาต้นทุนค่าก่อสร้างอาคารใหม่</w:t>
            </w:r>
            <w:r w:rsidR="002F54A8" w:rsidRPr="002F54A8">
              <w:rPr>
                <w:rFonts w:ascii="Angsana New" w:hAnsi="Angsana New" w:hint="cs"/>
                <w:sz w:val="30"/>
                <w:szCs w:val="30"/>
                <w:cs/>
              </w:rPr>
              <w:t>อยู่ระหว่าง</w:t>
            </w:r>
            <w:r w:rsidR="000D2EF6" w:rsidRPr="002F54A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F54A8" w:rsidRPr="002F54A8">
              <w:rPr>
                <w:rFonts w:ascii="Angsana New" w:hAnsi="Angsana New"/>
                <w:sz w:val="30"/>
                <w:szCs w:val="30"/>
              </w:rPr>
              <w:t>1,1</w:t>
            </w:r>
            <w:r w:rsidR="004F3859" w:rsidRPr="002F54A8">
              <w:rPr>
                <w:rFonts w:ascii="Angsana New" w:hAnsi="Angsana New"/>
                <w:sz w:val="30"/>
                <w:szCs w:val="30"/>
              </w:rPr>
              <w:t>00</w:t>
            </w:r>
            <w:r w:rsidR="002F54A8" w:rsidRPr="002F54A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F54A8" w:rsidRPr="002F54A8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="004F3859" w:rsidRPr="002F54A8">
              <w:rPr>
                <w:rFonts w:ascii="Angsana New" w:hAnsi="Angsana New" w:hint="cs"/>
                <w:sz w:val="30"/>
                <w:szCs w:val="30"/>
                <w:cs/>
              </w:rPr>
              <w:t xml:space="preserve"> ถึง </w:t>
            </w:r>
            <w:r w:rsidR="004F3859" w:rsidRPr="002F54A8">
              <w:rPr>
                <w:rFonts w:ascii="Angsana New" w:hAnsi="Angsana New"/>
                <w:sz w:val="30"/>
                <w:szCs w:val="30"/>
              </w:rPr>
              <w:t>2</w:t>
            </w:r>
            <w:r w:rsidR="002F54A8" w:rsidRPr="002F54A8">
              <w:rPr>
                <w:rFonts w:ascii="Angsana New" w:hAnsi="Angsana New"/>
                <w:sz w:val="30"/>
                <w:szCs w:val="30"/>
              </w:rPr>
              <w:t>5</w:t>
            </w:r>
            <w:r w:rsidR="004F3859" w:rsidRPr="002F54A8">
              <w:rPr>
                <w:rFonts w:ascii="Angsana New" w:hAnsi="Angsana New"/>
                <w:sz w:val="30"/>
                <w:szCs w:val="30"/>
              </w:rPr>
              <w:t>,</w:t>
            </w:r>
            <w:r w:rsidR="002F54A8" w:rsidRPr="002F54A8">
              <w:rPr>
                <w:rFonts w:ascii="Angsana New" w:hAnsi="Angsana New"/>
                <w:sz w:val="30"/>
                <w:szCs w:val="30"/>
              </w:rPr>
              <w:t>8</w:t>
            </w:r>
            <w:r w:rsidR="004F3859" w:rsidRPr="002F54A8">
              <w:rPr>
                <w:rFonts w:ascii="Angsana New" w:hAnsi="Angsana New"/>
                <w:sz w:val="30"/>
                <w:szCs w:val="30"/>
              </w:rPr>
              <w:t>00</w:t>
            </w:r>
            <w:r w:rsidR="004F3859" w:rsidRPr="002F54A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D2EF6" w:rsidRPr="002F54A8">
              <w:rPr>
                <w:rFonts w:ascii="Angsana New" w:hAnsi="Angsana New" w:hint="cs"/>
                <w:sz w:val="30"/>
                <w:szCs w:val="30"/>
                <w:cs/>
              </w:rPr>
              <w:t>บาทต่อตารางเมต</w:t>
            </w:r>
            <w:r w:rsidR="002F54A8" w:rsidRPr="002F54A8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="004F3859" w:rsidRPr="002F54A8">
              <w:rPr>
                <w:rFonts w:ascii="Angsana New" w:hAnsi="Angsana New"/>
                <w:i/>
                <w:iCs/>
                <w:sz w:val="30"/>
                <w:szCs w:val="30"/>
              </w:rPr>
              <w:t>(2562:1,100</w:t>
            </w:r>
            <w:r w:rsidR="002F54A8" w:rsidRPr="002F54A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บาท</w:t>
            </w:r>
            <w:r w:rsidR="004F3859" w:rsidRPr="002F54A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="004F3859" w:rsidRPr="002F54A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ถึง </w:t>
            </w:r>
            <w:r w:rsidR="002F54A8" w:rsidRPr="002F54A8">
              <w:rPr>
                <w:rFonts w:ascii="Angsana New" w:hAnsi="Angsana New"/>
                <w:i/>
                <w:iCs/>
                <w:sz w:val="30"/>
                <w:szCs w:val="30"/>
              </w:rPr>
              <w:t>25,800</w:t>
            </w:r>
            <w:r w:rsidR="004F3859" w:rsidRPr="002F54A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="004F3859" w:rsidRPr="002F54A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="002F54A8" w:rsidRPr="002F54A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ต่อตารางเมตร</w:t>
            </w:r>
            <w:r w:rsidR="004F3859" w:rsidRPr="002F54A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  <w:r w:rsidR="002F54A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4FC45B6D" w14:textId="0CBC7CF6" w:rsidR="000D2EF6" w:rsidRPr="002F54A8" w:rsidRDefault="000D2EF6" w:rsidP="00752AD4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F54A8">
              <w:rPr>
                <w:rFonts w:ascii="Angsana New" w:hAnsi="Angsana New" w:hint="cs"/>
                <w:sz w:val="30"/>
                <w:szCs w:val="30"/>
                <w:cs/>
              </w:rPr>
              <w:t>ราคาตลาดของที่ดิน</w:t>
            </w:r>
            <w:r w:rsidR="002F54A8">
              <w:rPr>
                <w:rFonts w:ascii="Angsana New" w:hAnsi="Angsana New" w:hint="cs"/>
                <w:sz w:val="30"/>
                <w:szCs w:val="30"/>
                <w:cs/>
              </w:rPr>
              <w:t>อยู่ระหว่าง</w:t>
            </w:r>
            <w:r w:rsidRPr="002F54A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72AEF" w:rsidRPr="002F54A8">
              <w:rPr>
                <w:rFonts w:ascii="Angsana New" w:hAnsi="Angsana New"/>
                <w:sz w:val="30"/>
                <w:szCs w:val="30"/>
              </w:rPr>
              <w:t>5,5</w:t>
            </w:r>
            <w:r w:rsidR="004F3859" w:rsidRPr="002F54A8">
              <w:rPr>
                <w:rFonts w:ascii="Angsana New" w:hAnsi="Angsana New"/>
                <w:sz w:val="30"/>
                <w:szCs w:val="30"/>
              </w:rPr>
              <w:t>00</w:t>
            </w:r>
            <w:r w:rsidRPr="002F54A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F54A8">
              <w:rPr>
                <w:rFonts w:ascii="Angsana New" w:hAnsi="Angsana New" w:hint="cs"/>
                <w:sz w:val="30"/>
                <w:szCs w:val="30"/>
                <w:cs/>
              </w:rPr>
              <w:t xml:space="preserve">บาท </w:t>
            </w:r>
            <w:r w:rsidRPr="002F54A8"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 w:rsidR="00472AEF" w:rsidRPr="002F54A8">
              <w:rPr>
                <w:rFonts w:ascii="Angsana New" w:hAnsi="Angsana New"/>
                <w:sz w:val="30"/>
                <w:szCs w:val="30"/>
              </w:rPr>
              <w:t>500</w:t>
            </w:r>
            <w:r w:rsidR="004F3859" w:rsidRPr="002F54A8">
              <w:rPr>
                <w:rFonts w:ascii="Angsana New" w:hAnsi="Angsana New"/>
                <w:sz w:val="30"/>
                <w:szCs w:val="30"/>
              </w:rPr>
              <w:t>,000</w:t>
            </w:r>
            <w:r w:rsidRPr="002F54A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F54A8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="002F54A8">
              <w:rPr>
                <w:rFonts w:ascii="Angsana New" w:hAnsi="Angsana New" w:hint="cs"/>
                <w:sz w:val="30"/>
                <w:szCs w:val="30"/>
                <w:cs/>
              </w:rPr>
              <w:t>ต่อตารางเมตร</w:t>
            </w:r>
            <w:r w:rsidRPr="002F54A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F54A8">
              <w:rPr>
                <w:rFonts w:ascii="Angsana New" w:hAnsi="Angsana New"/>
                <w:i/>
                <w:iCs/>
                <w:sz w:val="30"/>
                <w:szCs w:val="30"/>
              </w:rPr>
              <w:t>(2562:</w:t>
            </w:r>
            <w:r w:rsidRPr="002F54A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="00472AEF" w:rsidRPr="002F54A8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  <w:r w:rsidR="004F3859" w:rsidRPr="002F54A8">
              <w:rPr>
                <w:rFonts w:ascii="Angsana New" w:hAnsi="Angsana New"/>
                <w:i/>
                <w:iCs/>
                <w:sz w:val="30"/>
                <w:szCs w:val="30"/>
              </w:rPr>
              <w:t>,</w:t>
            </w:r>
            <w:r w:rsidR="00472AEF" w:rsidRPr="002F54A8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  <w:r w:rsidR="004F3859" w:rsidRPr="002F54A8">
              <w:rPr>
                <w:rFonts w:ascii="Angsana New" w:hAnsi="Angsana New"/>
                <w:i/>
                <w:iCs/>
                <w:sz w:val="30"/>
                <w:szCs w:val="30"/>
              </w:rPr>
              <w:t>00</w:t>
            </w:r>
            <w:r w:rsidR="002F54A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บาท</w:t>
            </w:r>
            <w:r w:rsidRPr="002F54A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ถึง</w:t>
            </w:r>
            <w:r w:rsidR="004F3859" w:rsidRPr="002F54A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="00472AEF" w:rsidRPr="002F54A8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  <w:r w:rsidR="004F3859" w:rsidRPr="002F54A8">
              <w:rPr>
                <w:rFonts w:ascii="Angsana New" w:hAnsi="Angsana New"/>
                <w:i/>
                <w:iCs/>
                <w:sz w:val="30"/>
                <w:szCs w:val="30"/>
              </w:rPr>
              <w:t>0,000</w:t>
            </w:r>
            <w:r w:rsidRPr="002F54A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2F54A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="002F54A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ต่อตารางเมตร</w:t>
            </w:r>
            <w:r w:rsidRPr="002F54A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  <w:p w14:paraId="05E04898" w14:textId="2FD3933A" w:rsidR="00281513" w:rsidRPr="00E11762" w:rsidRDefault="00281513" w:rsidP="006D390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8" w:type="dxa"/>
            <w:shd w:val="clear" w:color="auto" w:fill="auto"/>
          </w:tcPr>
          <w:p w14:paraId="084D9044" w14:textId="77777777" w:rsidR="00281513" w:rsidRPr="00E11762" w:rsidRDefault="00281513" w:rsidP="0014147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มูลค่ายุติธรรมที่ประมาณ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>การไว้จะเพิ่มขึ้น (ลดลง) หาก</w:t>
            </w:r>
          </w:p>
          <w:p w14:paraId="22A43827" w14:textId="3A6DCBF0" w:rsidR="00281513" w:rsidRDefault="00281513" w:rsidP="00695707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อัตราการเพิ่มขึ้นของค่าเช่าที่ประมาณการไว้สูงขึ้น (ลดลง)</w:t>
            </w:r>
          </w:p>
          <w:p w14:paraId="21358B62" w14:textId="5F249D57" w:rsidR="00255F1E" w:rsidRPr="00E11762" w:rsidRDefault="00255F1E" w:rsidP="00695707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อัตราคิดลด ลดลง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  <w:p w14:paraId="7AA85BFC" w14:textId="77777777" w:rsidR="000D2EF6" w:rsidRDefault="00281513" w:rsidP="00695707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="00591942" w:rsidRPr="00E11762">
              <w:rPr>
                <w:rFonts w:ascii="Angsana New" w:hAnsi="Angsana New" w:hint="cs"/>
                <w:sz w:val="30"/>
                <w:szCs w:val="30"/>
                <w:cs/>
              </w:rPr>
              <w:t>ผลตอบแทนการลงทุน</w:t>
            </w:r>
            <w:r w:rsidR="00797AB9" w:rsidRPr="00E11762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="00797AB9" w:rsidRPr="00E11762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 w:rsidR="00797AB9" w:rsidRPr="00E11762">
              <w:rPr>
                <w:rFonts w:ascii="Angsana New" w:hAnsi="Angsana New"/>
                <w:sz w:val="30"/>
                <w:szCs w:val="30"/>
              </w:rPr>
              <w:t>)</w:t>
            </w:r>
          </w:p>
          <w:p w14:paraId="4C5D5716" w14:textId="5A6D74F5" w:rsidR="000D2EF6" w:rsidRDefault="000D2EF6" w:rsidP="000D2EF6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D2EF6">
              <w:rPr>
                <w:rFonts w:ascii="Angsana New" w:hAnsi="Angsana New" w:hint="cs"/>
                <w:sz w:val="30"/>
                <w:szCs w:val="30"/>
                <w:cs/>
              </w:rPr>
              <w:t>ราคาต้นทุนค่าก่อสร้าง</w:t>
            </w:r>
            <w:r w:rsidR="00281513" w:rsidRPr="000D2EF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สูงขึ้น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  <w:p w14:paraId="342CB059" w14:textId="6C7DDCF8" w:rsidR="000D2EF6" w:rsidRDefault="000D2EF6" w:rsidP="000D2EF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3930E6E" w14:textId="3612A071" w:rsidR="004F3859" w:rsidRDefault="004F3859" w:rsidP="000D2EF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03A1D5F0" w14:textId="77777777" w:rsidR="002F54A8" w:rsidRPr="002F54A8" w:rsidRDefault="002F54A8" w:rsidP="000D2EF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4F9F7BC4" w14:textId="77777777" w:rsidR="004F3859" w:rsidRPr="00E11762" w:rsidRDefault="004F3859" w:rsidP="000D2EF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10AF388" w14:textId="774877D2" w:rsidR="00281513" w:rsidRPr="000D2EF6" w:rsidRDefault="00DB55DE" w:rsidP="00661016">
            <w:pPr>
              <w:pStyle w:val="ListParagraph"/>
              <w:numPr>
                <w:ilvl w:val="0"/>
                <w:numId w:val="4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3" w:hanging="3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หากราคาต่อพื้นที่สูงขึ้น (ลดลง)</w:t>
            </w:r>
          </w:p>
        </w:tc>
      </w:tr>
    </w:tbl>
    <w:p w14:paraId="2824C581" w14:textId="77777777" w:rsidR="00DF589E" w:rsidRPr="00E11762" w:rsidRDefault="00DF589E" w:rsidP="00DF5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color w:val="0D0D0D"/>
          <w:sz w:val="32"/>
          <w:szCs w:val="32"/>
          <w:cs/>
        </w:rPr>
        <w:sectPr w:rsidR="00DF589E" w:rsidRPr="00E11762" w:rsidSect="00EB2AE7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25B9B2D1" w14:textId="745EC757" w:rsidR="007A3D56" w:rsidRPr="00D310CC" w:rsidRDefault="0039603A" w:rsidP="000D3708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  <w:tab w:val="left" w:pos="1620"/>
        </w:tabs>
        <w:spacing w:line="240" w:lineRule="auto"/>
        <w:ind w:left="630" w:right="29" w:hanging="90"/>
        <w:jc w:val="both"/>
        <w:rPr>
          <w:rFonts w:ascii="Angsana New" w:hAnsi="Angsana New"/>
          <w:b/>
          <w:bCs/>
          <w:sz w:val="30"/>
          <w:szCs w:val="30"/>
        </w:rPr>
      </w:pPr>
      <w:r w:rsidRPr="00D310CC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ที่ดิน</w:t>
      </w:r>
      <w:r w:rsidR="00F5798A" w:rsidRPr="00D310CC">
        <w:rPr>
          <w:rFonts w:ascii="Angsana New" w:hAnsi="Angsana New"/>
          <w:b/>
          <w:bCs/>
          <w:sz w:val="30"/>
          <w:szCs w:val="30"/>
        </w:rPr>
        <w:t xml:space="preserve"> </w:t>
      </w:r>
      <w:r w:rsidRPr="00D310CC">
        <w:rPr>
          <w:rFonts w:ascii="Angsana New" w:hAnsi="Angsana New" w:hint="cs"/>
          <w:b/>
          <w:bCs/>
          <w:sz w:val="30"/>
          <w:szCs w:val="30"/>
          <w:cs/>
        </w:rPr>
        <w:t>อาคารและอุปกรณ์</w:t>
      </w:r>
    </w:p>
    <w:tbl>
      <w:tblPr>
        <w:tblW w:w="14886" w:type="dxa"/>
        <w:tblInd w:w="810" w:type="dxa"/>
        <w:tblLayout w:type="fixed"/>
        <w:tblLook w:val="0020" w:firstRow="1" w:lastRow="0" w:firstColumn="0" w:lastColumn="0" w:noHBand="0" w:noVBand="0"/>
      </w:tblPr>
      <w:tblGrid>
        <w:gridCol w:w="3312"/>
        <w:gridCol w:w="720"/>
        <w:gridCol w:w="990"/>
        <w:gridCol w:w="270"/>
        <w:gridCol w:w="1008"/>
        <w:gridCol w:w="270"/>
        <w:gridCol w:w="1008"/>
        <w:gridCol w:w="240"/>
        <w:gridCol w:w="1200"/>
        <w:gridCol w:w="253"/>
        <w:gridCol w:w="1277"/>
        <w:gridCol w:w="256"/>
        <w:gridCol w:w="1112"/>
        <w:gridCol w:w="255"/>
        <w:gridCol w:w="1185"/>
        <w:gridCol w:w="252"/>
        <w:gridCol w:w="1278"/>
      </w:tblGrid>
      <w:tr w:rsidR="00757B51" w:rsidRPr="00E11762" w14:paraId="66FBF76B" w14:textId="77777777" w:rsidTr="00E53109">
        <w:trPr>
          <w:cantSplit/>
          <w:tblHeader/>
        </w:trPr>
        <w:tc>
          <w:tcPr>
            <w:tcW w:w="3312" w:type="dxa"/>
          </w:tcPr>
          <w:p w14:paraId="1089DB0B" w14:textId="666CC691" w:rsidR="00757B51" w:rsidRPr="00E11762" w:rsidRDefault="00757B51" w:rsidP="001A230B">
            <w:pPr>
              <w:pStyle w:val="30"/>
              <w:tabs>
                <w:tab w:val="clear" w:pos="360"/>
                <w:tab w:val="clear" w:pos="720"/>
                <w:tab w:val="left" w:pos="372"/>
              </w:tabs>
              <w:ind w:left="-98" w:right="63" w:firstLine="9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20" w:type="dxa"/>
          </w:tcPr>
          <w:p w14:paraId="37F30194" w14:textId="5C323FF1" w:rsidR="00757B51" w:rsidRPr="00D948B9" w:rsidRDefault="00757B51" w:rsidP="00D948B9">
            <w:pPr>
              <w:pStyle w:val="30"/>
              <w:tabs>
                <w:tab w:val="clear" w:pos="360"/>
                <w:tab w:val="clear" w:pos="720"/>
              </w:tabs>
              <w:ind w:right="-108"/>
              <w:jc w:val="center"/>
              <w:rPr>
                <w:rFonts w:ascii="Angsana New" w:hAnsi="Angsana New"/>
                <w:i/>
                <w:iCs/>
                <w:sz w:val="23"/>
                <w:szCs w:val="23"/>
                <w:cs/>
                <w:lang w:val="en-US"/>
              </w:rPr>
            </w:pPr>
          </w:p>
        </w:tc>
        <w:tc>
          <w:tcPr>
            <w:tcW w:w="10854" w:type="dxa"/>
            <w:gridSpan w:val="15"/>
          </w:tcPr>
          <w:p w14:paraId="15CCA5A9" w14:textId="3B91E0E0" w:rsidR="00757B51" w:rsidRPr="00E11762" w:rsidRDefault="00757B51" w:rsidP="001A230B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E11762"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  <w:t>งบการเงินรวม</w:t>
            </w:r>
          </w:p>
        </w:tc>
      </w:tr>
      <w:tr w:rsidR="002E7935" w:rsidRPr="00E11762" w14:paraId="2E1667D0" w14:textId="77777777" w:rsidTr="00E53109">
        <w:trPr>
          <w:cantSplit/>
          <w:tblHeader/>
        </w:trPr>
        <w:tc>
          <w:tcPr>
            <w:tcW w:w="3312" w:type="dxa"/>
          </w:tcPr>
          <w:p w14:paraId="3614C6CD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left" w:pos="372"/>
              </w:tabs>
              <w:ind w:left="-98" w:right="63" w:firstLine="98"/>
              <w:jc w:val="both"/>
              <w:rPr>
                <w:rFonts w:ascii="Angsana New" w:hAnsi="Angsana New"/>
                <w:i/>
                <w:iCs/>
                <w:sz w:val="23"/>
                <w:szCs w:val="23"/>
                <w:cs/>
                <w:lang w:val="en-US"/>
              </w:rPr>
            </w:pPr>
          </w:p>
        </w:tc>
        <w:tc>
          <w:tcPr>
            <w:tcW w:w="720" w:type="dxa"/>
          </w:tcPr>
          <w:p w14:paraId="14580E99" w14:textId="77777777" w:rsidR="00757B51" w:rsidRDefault="00757B51" w:rsidP="002E7935">
            <w:pPr>
              <w:pStyle w:val="30"/>
              <w:tabs>
                <w:tab w:val="clear" w:pos="360"/>
                <w:tab w:val="clear" w:pos="720"/>
              </w:tabs>
              <w:ind w:right="-108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</w:p>
          <w:p w14:paraId="2D68573F" w14:textId="77777777" w:rsidR="00757B51" w:rsidRDefault="00757B51" w:rsidP="002E7935">
            <w:pPr>
              <w:pStyle w:val="30"/>
              <w:tabs>
                <w:tab w:val="clear" w:pos="360"/>
                <w:tab w:val="clear" w:pos="720"/>
              </w:tabs>
              <w:ind w:right="-108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</w:p>
          <w:p w14:paraId="561B89D4" w14:textId="1134B09E" w:rsidR="002E7935" w:rsidRDefault="002E7935" w:rsidP="002E7935">
            <w:pPr>
              <w:pStyle w:val="30"/>
              <w:tabs>
                <w:tab w:val="clear" w:pos="360"/>
                <w:tab w:val="clear" w:pos="720"/>
              </w:tabs>
              <w:ind w:right="-108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  <w:r w:rsidRPr="00D948B9">
              <w:rPr>
                <w:rFonts w:ascii="Angsana New" w:hAnsi="Angsana New" w:hint="cs"/>
                <w:i/>
                <w:iCs/>
                <w:sz w:val="23"/>
                <w:szCs w:val="23"/>
                <w:cs/>
                <w:lang w:val="en-US"/>
              </w:rPr>
              <w:t>หมายเหตุ</w:t>
            </w:r>
          </w:p>
        </w:tc>
        <w:tc>
          <w:tcPr>
            <w:tcW w:w="990" w:type="dxa"/>
          </w:tcPr>
          <w:p w14:paraId="57F5842E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</w:tabs>
              <w:ind w:left="-108" w:right="-196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00A85A40" w14:textId="77777777" w:rsidR="00757B51" w:rsidRDefault="00757B51" w:rsidP="002E7935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79835E4F" w14:textId="3EFCBB40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  <w:lang w:val="en-US"/>
              </w:rPr>
              <w:t>ที่ดิน</w:t>
            </w:r>
          </w:p>
        </w:tc>
        <w:tc>
          <w:tcPr>
            <w:tcW w:w="270" w:type="dxa"/>
          </w:tcPr>
          <w:p w14:paraId="3FC5E3CD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008" w:type="dxa"/>
          </w:tcPr>
          <w:p w14:paraId="7852F5EB" w14:textId="77777777" w:rsidR="002E7935" w:rsidRDefault="002E7935" w:rsidP="002E7935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25C106EA" w14:textId="57F8C14E" w:rsidR="002E7935" w:rsidRDefault="002E7935" w:rsidP="002E7935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  <w:lang w:val="en-US"/>
              </w:rPr>
              <w:t>ที่ดิน</w:t>
            </w:r>
            <w:r w:rsidR="006D6225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793317DF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3827B030" w14:textId="275CBB0C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240" w:type="dxa"/>
            <w:vAlign w:val="bottom"/>
          </w:tcPr>
          <w:p w14:paraId="659EE3BF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2B8074E8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3"/>
                <w:szCs w:val="23"/>
                <w:lang w:val="en-US"/>
              </w:rPr>
            </w:pPr>
            <w:r w:rsidRPr="00E11762">
              <w:rPr>
                <w:rFonts w:ascii="Angsana New" w:hAnsi="Angsana New"/>
                <w:spacing w:val="-6"/>
                <w:sz w:val="23"/>
                <w:szCs w:val="23"/>
                <w:cs/>
                <w:lang w:val="en-US"/>
              </w:rPr>
              <w:t>อาคารและ</w:t>
            </w:r>
          </w:p>
          <w:p w14:paraId="1B940D13" w14:textId="7A11AEEF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3"/>
                <w:szCs w:val="23"/>
                <w:cs/>
                <w:lang w:val="en-US"/>
              </w:rPr>
            </w:pPr>
            <w:r w:rsidRPr="00E11762">
              <w:rPr>
                <w:rFonts w:ascii="Angsana New" w:hAnsi="Angsana New"/>
                <w:spacing w:val="-6"/>
                <w:sz w:val="23"/>
                <w:szCs w:val="23"/>
                <w:cs/>
                <w:lang w:val="en-US"/>
              </w:rPr>
              <w:t>ส่วนปรับปรุงอาคาร</w:t>
            </w:r>
          </w:p>
        </w:tc>
        <w:tc>
          <w:tcPr>
            <w:tcW w:w="253" w:type="dxa"/>
            <w:vAlign w:val="bottom"/>
          </w:tcPr>
          <w:p w14:paraId="19C660F4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</w:tabs>
              <w:ind w:left="-108" w:right="63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77" w:type="dxa"/>
            <w:vAlign w:val="bottom"/>
          </w:tcPr>
          <w:p w14:paraId="1371120B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เครื่องตกแต่ง </w:t>
            </w:r>
          </w:p>
          <w:p w14:paraId="73CDF65A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  <w:lang w:val="en-US"/>
              </w:rPr>
              <w:t>ติดตั้งและ</w:t>
            </w:r>
          </w:p>
          <w:p w14:paraId="6A823C51" w14:textId="3F70CA0A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  <w:lang w:val="en-US"/>
              </w:rPr>
              <w:t>อุปกรณ์สำนักงาน</w:t>
            </w:r>
          </w:p>
        </w:tc>
        <w:tc>
          <w:tcPr>
            <w:tcW w:w="256" w:type="dxa"/>
            <w:vAlign w:val="bottom"/>
          </w:tcPr>
          <w:p w14:paraId="2150DACD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</w:tabs>
              <w:ind w:left="-108" w:right="63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12" w:type="dxa"/>
            <w:vAlign w:val="bottom"/>
          </w:tcPr>
          <w:p w14:paraId="35E6A91D" w14:textId="6503B879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  <w:lang w:val="en-US"/>
              </w:rPr>
              <w:t>ยานพาหนะ</w:t>
            </w:r>
          </w:p>
        </w:tc>
        <w:tc>
          <w:tcPr>
            <w:tcW w:w="255" w:type="dxa"/>
            <w:vAlign w:val="bottom"/>
          </w:tcPr>
          <w:p w14:paraId="6CF291AD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  <w:vAlign w:val="bottom"/>
          </w:tcPr>
          <w:p w14:paraId="5AC8E7CD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  <w:lang w:val="en-US"/>
              </w:rPr>
              <w:t>สินทรัพย์</w:t>
            </w:r>
          </w:p>
          <w:p w14:paraId="68718840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ระหว่างก่อสร้าง</w:t>
            </w:r>
          </w:p>
          <w:p w14:paraId="30CB9960" w14:textId="6684E4DA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  <w:lang w:val="en-US"/>
              </w:rPr>
              <w:t>และติดตั้ง</w:t>
            </w:r>
          </w:p>
        </w:tc>
        <w:tc>
          <w:tcPr>
            <w:tcW w:w="252" w:type="dxa"/>
            <w:vAlign w:val="bottom"/>
          </w:tcPr>
          <w:p w14:paraId="0DC7D7B6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46AB20CE" w14:textId="134C64BA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รวม</w:t>
            </w:r>
          </w:p>
        </w:tc>
      </w:tr>
      <w:tr w:rsidR="00757B51" w:rsidRPr="00E11762" w14:paraId="6971AED5" w14:textId="77777777" w:rsidTr="00E53109">
        <w:trPr>
          <w:cantSplit/>
          <w:tblHeader/>
        </w:trPr>
        <w:tc>
          <w:tcPr>
            <w:tcW w:w="3312" w:type="dxa"/>
          </w:tcPr>
          <w:p w14:paraId="7F607D13" w14:textId="77777777" w:rsidR="00757B51" w:rsidRPr="00E11762" w:rsidRDefault="00757B51" w:rsidP="002E7935">
            <w:pPr>
              <w:pStyle w:val="30"/>
              <w:tabs>
                <w:tab w:val="clear" w:pos="360"/>
                <w:tab w:val="clear" w:pos="720"/>
                <w:tab w:val="left" w:pos="372"/>
              </w:tabs>
              <w:ind w:left="-98" w:right="63" w:firstLine="98"/>
              <w:jc w:val="both"/>
              <w:rPr>
                <w:rFonts w:ascii="Angsana New" w:hAnsi="Angsana New"/>
                <w:i/>
                <w:iCs/>
                <w:sz w:val="23"/>
                <w:szCs w:val="23"/>
                <w:cs/>
                <w:lang w:val="en-US"/>
              </w:rPr>
            </w:pPr>
          </w:p>
        </w:tc>
        <w:tc>
          <w:tcPr>
            <w:tcW w:w="720" w:type="dxa"/>
          </w:tcPr>
          <w:p w14:paraId="33AB2F39" w14:textId="77777777" w:rsidR="00757B51" w:rsidRDefault="00757B51" w:rsidP="002E7935">
            <w:pPr>
              <w:pStyle w:val="30"/>
              <w:tabs>
                <w:tab w:val="clear" w:pos="360"/>
                <w:tab w:val="clear" w:pos="720"/>
              </w:tabs>
              <w:ind w:right="-108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</w:p>
        </w:tc>
        <w:tc>
          <w:tcPr>
            <w:tcW w:w="10854" w:type="dxa"/>
            <w:gridSpan w:val="15"/>
          </w:tcPr>
          <w:p w14:paraId="76926676" w14:textId="64878B6D" w:rsidR="00757B51" w:rsidRPr="00E11762" w:rsidRDefault="00757B51" w:rsidP="002E7935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E11762">
              <w:rPr>
                <w:rFonts w:ascii="Angsana New" w:hAnsi="Angsana New"/>
                <w:i/>
                <w:iCs/>
                <w:sz w:val="23"/>
                <w:szCs w:val="23"/>
                <w:cs/>
                <w:lang w:val="en-US"/>
              </w:rPr>
              <w:t>(พันบาท</w:t>
            </w:r>
            <w:r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  <w:t>)</w:t>
            </w:r>
          </w:p>
        </w:tc>
      </w:tr>
      <w:tr w:rsidR="002E7935" w:rsidRPr="00E11762" w14:paraId="2C5FCD07" w14:textId="77777777" w:rsidTr="00E53109">
        <w:trPr>
          <w:cantSplit/>
        </w:trPr>
        <w:tc>
          <w:tcPr>
            <w:tcW w:w="3312" w:type="dxa"/>
          </w:tcPr>
          <w:p w14:paraId="131DEAC8" w14:textId="77777777" w:rsidR="002E7935" w:rsidRPr="00E11762" w:rsidRDefault="002E7935" w:rsidP="002E7935">
            <w:pPr>
              <w:tabs>
                <w:tab w:val="left" w:pos="372"/>
              </w:tabs>
              <w:spacing w:line="240" w:lineRule="auto"/>
              <w:ind w:right="63"/>
              <w:jc w:val="both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</w:pPr>
            <w:r w:rsidRPr="00E11762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 xml:space="preserve">ราคาทุน </w:t>
            </w:r>
            <w:r w:rsidRPr="00E11762"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  <w:t xml:space="preserve">/ </w:t>
            </w:r>
            <w:r w:rsidRPr="00E11762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ราคาประเมินใหม่</w:t>
            </w:r>
          </w:p>
        </w:tc>
        <w:tc>
          <w:tcPr>
            <w:tcW w:w="720" w:type="dxa"/>
          </w:tcPr>
          <w:p w14:paraId="7DC4A630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-18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90" w:type="dxa"/>
          </w:tcPr>
          <w:p w14:paraId="7C286DBB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36068729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08" w:type="dxa"/>
          </w:tcPr>
          <w:p w14:paraId="5BBE7319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34525DD3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08" w:type="dxa"/>
          </w:tcPr>
          <w:p w14:paraId="337BFCD9" w14:textId="748CE1C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</w:tcPr>
          <w:p w14:paraId="369FD937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ind w:left="-108" w:right="162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2D5CD84A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3" w:type="dxa"/>
          </w:tcPr>
          <w:p w14:paraId="5DE26965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51F231B7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6" w:type="dxa"/>
          </w:tcPr>
          <w:p w14:paraId="536A1425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719"/>
              </w:tabs>
              <w:ind w:right="72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2793A10A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26"/>
              <w:rPr>
                <w:rFonts w:ascii="Angsana New" w:eastAsia="MS Mincho" w:hAnsi="Angsana New"/>
                <w:b/>
                <w:bCs/>
                <w:color w:val="FF0000"/>
                <w:sz w:val="23"/>
                <w:szCs w:val="23"/>
              </w:rPr>
            </w:pPr>
          </w:p>
        </w:tc>
        <w:tc>
          <w:tcPr>
            <w:tcW w:w="255" w:type="dxa"/>
          </w:tcPr>
          <w:p w14:paraId="6595CF0D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351"/>
              </w:tabs>
              <w:ind w:right="152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</w:tcPr>
          <w:p w14:paraId="3F351E6F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</w:tcPr>
          <w:p w14:paraId="73DD53B3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78" w:type="dxa"/>
          </w:tcPr>
          <w:p w14:paraId="0CE0EFE5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</w:tr>
      <w:tr w:rsidR="002E7935" w:rsidRPr="00E11762" w14:paraId="105E039C" w14:textId="77777777" w:rsidTr="00E53109">
        <w:trPr>
          <w:cantSplit/>
        </w:trPr>
        <w:tc>
          <w:tcPr>
            <w:tcW w:w="3312" w:type="dxa"/>
          </w:tcPr>
          <w:p w14:paraId="72495F28" w14:textId="77777777" w:rsidR="002E7935" w:rsidRPr="00E11762" w:rsidRDefault="002E7935" w:rsidP="002E7935">
            <w:pPr>
              <w:tabs>
                <w:tab w:val="left" w:pos="372"/>
              </w:tabs>
              <w:spacing w:line="228" w:lineRule="auto"/>
              <w:ind w:right="-10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E11762">
              <w:rPr>
                <w:rFonts w:ascii="Angsana New" w:hAnsi="Angsana New"/>
                <w:sz w:val="23"/>
                <w:szCs w:val="23"/>
                <w:cs/>
              </w:rPr>
              <w:t>มกราคม</w:t>
            </w:r>
            <w:r w:rsidRPr="00E11762">
              <w:rPr>
                <w:rFonts w:ascii="Angsana New" w:hAnsi="Angsana New"/>
                <w:sz w:val="23"/>
                <w:szCs w:val="23"/>
              </w:rPr>
              <w:t xml:space="preserve"> 2562</w:t>
            </w:r>
            <w:r w:rsidRPr="00E11762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E11762">
              <w:rPr>
                <w:rFonts w:ascii="Angsana New" w:hAnsi="Angsana New"/>
                <w:sz w:val="23"/>
                <w:szCs w:val="23"/>
              </w:rPr>
              <w:t xml:space="preserve">- </w:t>
            </w:r>
            <w:r w:rsidRPr="00E11762">
              <w:rPr>
                <w:rFonts w:ascii="Angsana New" w:hAnsi="Angsana New"/>
                <w:sz w:val="23"/>
                <w:szCs w:val="23"/>
                <w:cs/>
              </w:rPr>
              <w:t>ปรับปรุงใหม่</w:t>
            </w:r>
          </w:p>
        </w:tc>
        <w:tc>
          <w:tcPr>
            <w:tcW w:w="720" w:type="dxa"/>
          </w:tcPr>
          <w:p w14:paraId="03D464AA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8" w:lineRule="auto"/>
              <w:ind w:left="-108"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06268D3A" w14:textId="3EC3826D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C114D9">
              <w:rPr>
                <w:rFonts w:ascii="Angsana New" w:eastAsia="MS Mincho" w:hAnsi="Angsana New"/>
                <w:sz w:val="23"/>
                <w:szCs w:val="23"/>
              </w:rPr>
              <w:t xml:space="preserve"> 32,881,165 </w:t>
            </w:r>
          </w:p>
        </w:tc>
        <w:tc>
          <w:tcPr>
            <w:tcW w:w="270" w:type="dxa"/>
          </w:tcPr>
          <w:p w14:paraId="100497C8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14:paraId="58B3843B" w14:textId="33673243" w:rsidR="002E7935" w:rsidRPr="00C114D9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79E4B587" w14:textId="77777777" w:rsidR="002E7935" w:rsidRPr="00C114D9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  <w:vAlign w:val="bottom"/>
          </w:tcPr>
          <w:p w14:paraId="1B3F7F7E" w14:textId="56E6360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1370" w:firstLine="430"/>
              <w:rPr>
                <w:rFonts w:ascii="Angsana New" w:eastAsia="MS Mincho" w:hAnsi="Angsana New"/>
                <w:sz w:val="23"/>
                <w:szCs w:val="23"/>
              </w:rPr>
            </w:pPr>
            <w:r w:rsidRPr="00C114D9">
              <w:rPr>
                <w:rFonts w:ascii="Angsana New" w:eastAsia="MS Mincho" w:hAnsi="Angsana New"/>
                <w:sz w:val="23"/>
                <w:szCs w:val="23"/>
              </w:rPr>
              <w:t>6,995</w:t>
            </w:r>
          </w:p>
        </w:tc>
        <w:tc>
          <w:tcPr>
            <w:tcW w:w="240" w:type="dxa"/>
            <w:vAlign w:val="bottom"/>
          </w:tcPr>
          <w:p w14:paraId="6E0AC236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28" w:lineRule="auto"/>
              <w:ind w:right="-18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2DC98FB9" w14:textId="0FC148DD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F61C7A">
              <w:rPr>
                <w:rFonts w:ascii="Angsana New" w:eastAsia="MS Mincho" w:hAnsi="Angsana New"/>
                <w:sz w:val="23"/>
                <w:szCs w:val="23"/>
              </w:rPr>
              <w:t>27,140,365</w:t>
            </w:r>
          </w:p>
        </w:tc>
        <w:tc>
          <w:tcPr>
            <w:tcW w:w="253" w:type="dxa"/>
            <w:vAlign w:val="bottom"/>
          </w:tcPr>
          <w:p w14:paraId="289B7AA9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28" w:lineRule="auto"/>
              <w:ind w:right="-18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6FBD5FB0" w14:textId="74B859C3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F61C7A">
              <w:rPr>
                <w:rFonts w:ascii="Angsana New" w:eastAsia="MS Mincho" w:hAnsi="Angsana New"/>
                <w:sz w:val="23"/>
                <w:szCs w:val="23"/>
              </w:rPr>
              <w:t>4,317,741</w:t>
            </w:r>
          </w:p>
        </w:tc>
        <w:tc>
          <w:tcPr>
            <w:tcW w:w="256" w:type="dxa"/>
            <w:vAlign w:val="bottom"/>
          </w:tcPr>
          <w:p w14:paraId="4F0CC8EA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28" w:lineRule="auto"/>
              <w:ind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vAlign w:val="bottom"/>
          </w:tcPr>
          <w:p w14:paraId="38849B17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cs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40,463</w:t>
            </w:r>
          </w:p>
        </w:tc>
        <w:tc>
          <w:tcPr>
            <w:tcW w:w="255" w:type="dxa"/>
            <w:vAlign w:val="bottom"/>
          </w:tcPr>
          <w:p w14:paraId="523E9247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98"/>
              </w:tabs>
              <w:spacing w:line="228" w:lineRule="auto"/>
              <w:ind w:left="-108" w:right="-126"/>
              <w:rPr>
                <w:rFonts w:ascii="Angsana New" w:eastAsia="MS Mincho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  <w:vAlign w:val="bottom"/>
          </w:tcPr>
          <w:p w14:paraId="457E8E3A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609,189</w:t>
            </w:r>
          </w:p>
        </w:tc>
        <w:tc>
          <w:tcPr>
            <w:tcW w:w="252" w:type="dxa"/>
            <w:vAlign w:val="bottom"/>
          </w:tcPr>
          <w:p w14:paraId="23231825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28" w:lineRule="auto"/>
              <w:ind w:right="-18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14620B73" w14:textId="09BA6026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64,995,</w:t>
            </w:r>
            <w:r>
              <w:rPr>
                <w:rFonts w:ascii="Angsana New" w:eastAsia="MS Mincho" w:hAnsi="Angsana New"/>
                <w:sz w:val="23"/>
                <w:szCs w:val="23"/>
              </w:rPr>
              <w:t>918</w:t>
            </w:r>
          </w:p>
        </w:tc>
      </w:tr>
      <w:tr w:rsidR="002E7935" w:rsidRPr="00E11762" w14:paraId="246D18AB" w14:textId="77777777" w:rsidTr="00E53109">
        <w:trPr>
          <w:cantSplit/>
        </w:trPr>
        <w:tc>
          <w:tcPr>
            <w:tcW w:w="3312" w:type="dxa"/>
          </w:tcPr>
          <w:p w14:paraId="01BD406E" w14:textId="77777777" w:rsidR="002E7935" w:rsidRPr="00E11762" w:rsidRDefault="002E7935" w:rsidP="002E7935">
            <w:pPr>
              <w:tabs>
                <w:tab w:val="left" w:pos="372"/>
              </w:tabs>
              <w:spacing w:line="228" w:lineRule="auto"/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720" w:type="dxa"/>
          </w:tcPr>
          <w:p w14:paraId="545D7DBF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8" w:lineRule="auto"/>
              <w:ind w:left="-108"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21ADF4AA" w14:textId="63751EA8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C114D9">
              <w:rPr>
                <w:rFonts w:ascii="Angsana New" w:eastAsia="MS Mincho" w:hAnsi="Angsana New"/>
                <w:sz w:val="23"/>
                <w:szCs w:val="23"/>
              </w:rPr>
              <w:t xml:space="preserve"> 277,147 </w:t>
            </w:r>
          </w:p>
        </w:tc>
        <w:tc>
          <w:tcPr>
            <w:tcW w:w="270" w:type="dxa"/>
          </w:tcPr>
          <w:p w14:paraId="298FD3EF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14:paraId="7F48C12E" w14:textId="19000A23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252801D7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14:paraId="0DC237D1" w14:textId="56150409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6EE4050B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228" w:lineRule="auto"/>
              <w:ind w:left="-108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3CA27912" w14:textId="75A6A59B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F61C7A">
              <w:rPr>
                <w:rFonts w:ascii="Angsana New" w:eastAsia="MS Mincho" w:hAnsi="Angsana New"/>
                <w:sz w:val="23"/>
                <w:szCs w:val="23"/>
              </w:rPr>
              <w:t>92,241</w:t>
            </w:r>
          </w:p>
        </w:tc>
        <w:tc>
          <w:tcPr>
            <w:tcW w:w="253" w:type="dxa"/>
          </w:tcPr>
          <w:p w14:paraId="400B8DF7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08" w:right="-18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16522230" w14:textId="68EFE1F1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F61C7A">
              <w:rPr>
                <w:rFonts w:ascii="Angsana New" w:eastAsia="MS Mincho" w:hAnsi="Angsana New"/>
                <w:sz w:val="23"/>
                <w:szCs w:val="23"/>
              </w:rPr>
              <w:t>144,870</w:t>
            </w:r>
          </w:p>
        </w:tc>
        <w:tc>
          <w:tcPr>
            <w:tcW w:w="256" w:type="dxa"/>
          </w:tcPr>
          <w:p w14:paraId="67F63CAA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6C822C8F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2,539</w:t>
            </w:r>
          </w:p>
        </w:tc>
        <w:tc>
          <w:tcPr>
            <w:tcW w:w="255" w:type="dxa"/>
          </w:tcPr>
          <w:p w14:paraId="58F44BE1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351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</w:tcPr>
          <w:p w14:paraId="2F0FE02A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1,322,476</w:t>
            </w:r>
          </w:p>
        </w:tc>
        <w:tc>
          <w:tcPr>
            <w:tcW w:w="252" w:type="dxa"/>
          </w:tcPr>
          <w:p w14:paraId="0F17748A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278" w:type="dxa"/>
          </w:tcPr>
          <w:p w14:paraId="11DE9E57" w14:textId="23E45050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cs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1,839,</w:t>
            </w:r>
            <w:r>
              <w:rPr>
                <w:rFonts w:ascii="Angsana New" w:eastAsia="MS Mincho" w:hAnsi="Angsana New"/>
                <w:sz w:val="23"/>
                <w:szCs w:val="23"/>
              </w:rPr>
              <w:t>273</w:t>
            </w:r>
          </w:p>
        </w:tc>
      </w:tr>
      <w:tr w:rsidR="002E7935" w:rsidRPr="00E11762" w14:paraId="469088BA" w14:textId="77777777" w:rsidTr="00E53109">
        <w:trPr>
          <w:cantSplit/>
        </w:trPr>
        <w:tc>
          <w:tcPr>
            <w:tcW w:w="3312" w:type="dxa"/>
          </w:tcPr>
          <w:p w14:paraId="08582048" w14:textId="77777777" w:rsidR="002E7935" w:rsidRPr="00E11762" w:rsidRDefault="002E7935" w:rsidP="002E7935">
            <w:pPr>
              <w:tabs>
                <w:tab w:val="left" w:pos="372"/>
              </w:tabs>
              <w:spacing w:line="228" w:lineRule="auto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</w:rPr>
              <w:t>ส่วนเกินทุนจากการตีราคา</w:t>
            </w:r>
          </w:p>
        </w:tc>
        <w:tc>
          <w:tcPr>
            <w:tcW w:w="720" w:type="dxa"/>
          </w:tcPr>
          <w:p w14:paraId="37DB1A90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8" w:lineRule="auto"/>
              <w:ind w:left="-108" w:right="-126" w:hanging="29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6B96C6D3" w14:textId="0CE5F9B9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cs/>
              </w:rPr>
            </w:pPr>
            <w:r w:rsidRPr="00C114D9">
              <w:rPr>
                <w:rFonts w:ascii="Angsana New" w:eastAsia="MS Mincho" w:hAnsi="Angsana New"/>
                <w:sz w:val="23"/>
                <w:szCs w:val="23"/>
              </w:rPr>
              <w:t xml:space="preserve"> 7,309,951 </w:t>
            </w:r>
          </w:p>
        </w:tc>
        <w:tc>
          <w:tcPr>
            <w:tcW w:w="270" w:type="dxa"/>
          </w:tcPr>
          <w:p w14:paraId="1256758E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cs/>
              </w:rPr>
            </w:pPr>
          </w:p>
        </w:tc>
        <w:tc>
          <w:tcPr>
            <w:tcW w:w="1008" w:type="dxa"/>
          </w:tcPr>
          <w:p w14:paraId="1CFD2574" w14:textId="3191935E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369298C0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14:paraId="19E88774" w14:textId="0ADB5FF6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08A12FD5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228" w:lineRule="auto"/>
              <w:ind w:left="-108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2AB4A4D2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</w:tcPr>
          <w:p w14:paraId="6F23C6BB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08" w:right="-18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4A8BE7D9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6" w:type="dxa"/>
          </w:tcPr>
          <w:p w14:paraId="744A49AB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60F91D28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5" w:type="dxa"/>
          </w:tcPr>
          <w:p w14:paraId="4FE06112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351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</w:tcPr>
          <w:p w14:paraId="6DF8CBB3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7CAB7BE6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278" w:type="dxa"/>
          </w:tcPr>
          <w:p w14:paraId="59BD19B8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7,309,951</w:t>
            </w:r>
          </w:p>
        </w:tc>
      </w:tr>
      <w:tr w:rsidR="002E7935" w:rsidRPr="00E11762" w14:paraId="1CEE3756" w14:textId="77777777" w:rsidTr="00E53109">
        <w:trPr>
          <w:cantSplit/>
        </w:trPr>
        <w:tc>
          <w:tcPr>
            <w:tcW w:w="3312" w:type="dxa"/>
          </w:tcPr>
          <w:p w14:paraId="31DA1C17" w14:textId="77777777" w:rsidR="002E7935" w:rsidRPr="00E11762" w:rsidRDefault="002E7935" w:rsidP="002E7935">
            <w:pPr>
              <w:tabs>
                <w:tab w:val="left" w:pos="372"/>
              </w:tabs>
              <w:spacing w:line="228" w:lineRule="auto"/>
              <w:ind w:right="63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</w:rPr>
              <w:t>โอน</w:t>
            </w:r>
          </w:p>
        </w:tc>
        <w:tc>
          <w:tcPr>
            <w:tcW w:w="720" w:type="dxa"/>
          </w:tcPr>
          <w:p w14:paraId="17747400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8" w:lineRule="auto"/>
              <w:ind w:left="-108"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6992EF13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44EAAC41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14:paraId="20B4FE79" w14:textId="38CF4EE5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5A931DC1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14:paraId="79DF1938" w14:textId="30FACDC6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7ED770DA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28" w:lineRule="auto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2A11509C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142,604</w:t>
            </w:r>
          </w:p>
        </w:tc>
        <w:tc>
          <w:tcPr>
            <w:tcW w:w="253" w:type="dxa"/>
          </w:tcPr>
          <w:p w14:paraId="754E3C6C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28" w:lineRule="auto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5570ED93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23,063</w:t>
            </w:r>
          </w:p>
        </w:tc>
        <w:tc>
          <w:tcPr>
            <w:tcW w:w="256" w:type="dxa"/>
          </w:tcPr>
          <w:p w14:paraId="6857016F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6CDEE1C7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5" w:type="dxa"/>
          </w:tcPr>
          <w:p w14:paraId="3D88830F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</w:tcPr>
          <w:p w14:paraId="3918A25A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(165,667)</w:t>
            </w:r>
          </w:p>
        </w:tc>
        <w:tc>
          <w:tcPr>
            <w:tcW w:w="252" w:type="dxa"/>
          </w:tcPr>
          <w:p w14:paraId="0119309D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278" w:type="dxa"/>
          </w:tcPr>
          <w:p w14:paraId="3E6AA950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cs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</w:tr>
      <w:tr w:rsidR="002E7935" w:rsidRPr="00E11762" w14:paraId="4938DC7A" w14:textId="77777777" w:rsidTr="00E53109">
        <w:trPr>
          <w:cantSplit/>
          <w:trHeight w:val="342"/>
        </w:trPr>
        <w:tc>
          <w:tcPr>
            <w:tcW w:w="3312" w:type="dxa"/>
          </w:tcPr>
          <w:p w14:paraId="79CD91F1" w14:textId="45C23877" w:rsidR="002E7935" w:rsidRPr="00E11762" w:rsidRDefault="002E7935" w:rsidP="002E7935">
            <w:pPr>
              <w:tabs>
                <w:tab w:val="left" w:pos="372"/>
              </w:tabs>
              <w:spacing w:line="228" w:lineRule="auto"/>
              <w:ind w:right="63"/>
              <w:jc w:val="both"/>
              <w:rPr>
                <w:rFonts w:ascii="Angsana New" w:hAnsi="Angsana New"/>
                <w:spacing w:val="-2"/>
                <w:sz w:val="23"/>
                <w:szCs w:val="23"/>
                <w:cs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720" w:type="dxa"/>
          </w:tcPr>
          <w:p w14:paraId="5E64B120" w14:textId="02AE9053" w:rsidR="002E7935" w:rsidRPr="00E1252F" w:rsidRDefault="002E7935" w:rsidP="002E7935">
            <w:pPr>
              <w:pStyle w:val="30"/>
              <w:tabs>
                <w:tab w:val="clear" w:pos="360"/>
                <w:tab w:val="clear" w:pos="720"/>
              </w:tabs>
              <w:ind w:right="-108" w:hanging="34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  <w:r w:rsidRPr="00E1252F"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  <w:t>11</w:t>
            </w:r>
          </w:p>
        </w:tc>
        <w:tc>
          <w:tcPr>
            <w:tcW w:w="990" w:type="dxa"/>
          </w:tcPr>
          <w:p w14:paraId="57EC0C17" w14:textId="23D6D80A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1598A4AD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14:paraId="0BEDDCA4" w14:textId="0412878E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3F36330E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14:paraId="1BF23DEB" w14:textId="58E95EFC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  <w:vAlign w:val="bottom"/>
          </w:tcPr>
          <w:p w14:paraId="373E1545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28" w:lineRule="auto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63C2DB0B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  <w:vAlign w:val="bottom"/>
          </w:tcPr>
          <w:p w14:paraId="455A332D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cs/>
              </w:rPr>
            </w:pPr>
          </w:p>
        </w:tc>
        <w:tc>
          <w:tcPr>
            <w:tcW w:w="1277" w:type="dxa"/>
          </w:tcPr>
          <w:p w14:paraId="306A1AB1" w14:textId="7909C102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6" w:type="dxa"/>
          </w:tcPr>
          <w:p w14:paraId="718ECDDE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  <w:tab w:val="left" w:pos="372"/>
                <w:tab w:val="decimal" w:pos="893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112" w:type="dxa"/>
            <w:vAlign w:val="bottom"/>
          </w:tcPr>
          <w:p w14:paraId="0E7CA820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5" w:type="dxa"/>
            <w:vAlign w:val="bottom"/>
          </w:tcPr>
          <w:p w14:paraId="5F4A8B72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cs/>
              </w:rPr>
            </w:pPr>
          </w:p>
        </w:tc>
        <w:tc>
          <w:tcPr>
            <w:tcW w:w="1185" w:type="dxa"/>
            <w:vAlign w:val="bottom"/>
          </w:tcPr>
          <w:p w14:paraId="49D47A9E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59,733</w:t>
            </w:r>
          </w:p>
        </w:tc>
        <w:tc>
          <w:tcPr>
            <w:tcW w:w="252" w:type="dxa"/>
            <w:vAlign w:val="bottom"/>
          </w:tcPr>
          <w:p w14:paraId="7770CFF1" w14:textId="77777777" w:rsidR="002E7935" w:rsidRPr="00E11762" w:rsidRDefault="002E7935" w:rsidP="002E7935">
            <w:pPr>
              <w:tabs>
                <w:tab w:val="left" w:pos="372"/>
              </w:tabs>
              <w:spacing w:line="228" w:lineRule="auto"/>
              <w:ind w:right="63"/>
              <w:jc w:val="both"/>
              <w:rPr>
                <w:rFonts w:ascii="Angsana New" w:eastAsia="MS Mincho" w:hAnsi="Angsana New"/>
                <w:sz w:val="23"/>
                <w:szCs w:val="23"/>
                <w:cs/>
              </w:rPr>
            </w:pPr>
          </w:p>
        </w:tc>
        <w:tc>
          <w:tcPr>
            <w:tcW w:w="1278" w:type="dxa"/>
            <w:vAlign w:val="bottom"/>
          </w:tcPr>
          <w:p w14:paraId="3DE65ADE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59,733</w:t>
            </w:r>
          </w:p>
        </w:tc>
      </w:tr>
      <w:tr w:rsidR="002E7935" w:rsidRPr="00E11762" w14:paraId="06C2A410" w14:textId="77777777" w:rsidTr="00E53109">
        <w:trPr>
          <w:cantSplit/>
        </w:trPr>
        <w:tc>
          <w:tcPr>
            <w:tcW w:w="3312" w:type="dxa"/>
          </w:tcPr>
          <w:p w14:paraId="256F0864" w14:textId="77777777" w:rsidR="002E7935" w:rsidRPr="00E11762" w:rsidRDefault="002E7935" w:rsidP="002E7935">
            <w:pPr>
              <w:tabs>
                <w:tab w:val="left" w:pos="372"/>
              </w:tabs>
              <w:spacing w:line="228" w:lineRule="auto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720" w:type="dxa"/>
          </w:tcPr>
          <w:p w14:paraId="2FA1B687" w14:textId="77777777" w:rsidR="002E7935" w:rsidRPr="00E1252F" w:rsidRDefault="002E7935" w:rsidP="002E7935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</w:tcPr>
          <w:p w14:paraId="69E4167B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6E3F6AC9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14:paraId="5885F8DD" w14:textId="55E6F653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26A92AE0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14:paraId="11F095C3" w14:textId="1D5171C3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55AE0D51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28" w:lineRule="auto"/>
              <w:ind w:left="-108"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200" w:type="dxa"/>
          </w:tcPr>
          <w:p w14:paraId="1141AE1A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</w:tcPr>
          <w:p w14:paraId="1FC0CE79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28" w:lineRule="auto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42BDC62F" w14:textId="1E3AA409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(10,09</w:t>
            </w:r>
            <w:r>
              <w:rPr>
                <w:rFonts w:ascii="Angsana New" w:eastAsia="MS Mincho" w:hAnsi="Angsana New"/>
                <w:sz w:val="23"/>
                <w:szCs w:val="23"/>
              </w:rPr>
              <w:t>8</w:t>
            </w:r>
            <w:r w:rsidRPr="00E11762">
              <w:rPr>
                <w:rFonts w:ascii="Angsana New" w:eastAsia="MS Mincho" w:hAnsi="Angsana New"/>
                <w:sz w:val="23"/>
                <w:szCs w:val="23"/>
              </w:rPr>
              <w:t>)</w:t>
            </w:r>
          </w:p>
        </w:tc>
        <w:tc>
          <w:tcPr>
            <w:tcW w:w="256" w:type="dxa"/>
          </w:tcPr>
          <w:p w14:paraId="0568C4D5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1F53C4FF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(1,214)</w:t>
            </w:r>
          </w:p>
        </w:tc>
        <w:tc>
          <w:tcPr>
            <w:tcW w:w="255" w:type="dxa"/>
          </w:tcPr>
          <w:p w14:paraId="6BB92527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</w:tcPr>
          <w:p w14:paraId="38D3440D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1BE67C5E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278" w:type="dxa"/>
          </w:tcPr>
          <w:p w14:paraId="743DED39" w14:textId="0D2CE18C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(11,31</w:t>
            </w:r>
            <w:r>
              <w:rPr>
                <w:rFonts w:ascii="Angsana New" w:eastAsia="MS Mincho" w:hAnsi="Angsana New"/>
                <w:sz w:val="23"/>
                <w:szCs w:val="23"/>
              </w:rPr>
              <w:t>2</w:t>
            </w:r>
            <w:r w:rsidRPr="00E11762">
              <w:rPr>
                <w:rFonts w:ascii="Angsana New" w:eastAsia="MS Mincho" w:hAnsi="Angsana New"/>
                <w:sz w:val="23"/>
                <w:szCs w:val="23"/>
              </w:rPr>
              <w:t>)</w:t>
            </w:r>
          </w:p>
        </w:tc>
      </w:tr>
      <w:tr w:rsidR="002E7935" w:rsidRPr="00E11762" w14:paraId="74041659" w14:textId="77777777" w:rsidTr="00E53109">
        <w:trPr>
          <w:cantSplit/>
        </w:trPr>
        <w:tc>
          <w:tcPr>
            <w:tcW w:w="3312" w:type="dxa"/>
          </w:tcPr>
          <w:p w14:paraId="741CB321" w14:textId="77777777" w:rsidR="002E7935" w:rsidRPr="00E11762" w:rsidRDefault="002E7935" w:rsidP="002E7935">
            <w:pPr>
              <w:tabs>
                <w:tab w:val="left" w:pos="372"/>
              </w:tabs>
              <w:spacing w:line="228" w:lineRule="auto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720" w:type="dxa"/>
          </w:tcPr>
          <w:p w14:paraId="0C10F779" w14:textId="77777777" w:rsidR="002E7935" w:rsidRPr="00E1252F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8" w:lineRule="auto"/>
              <w:ind w:left="-108" w:right="-126"/>
              <w:jc w:val="center"/>
              <w:rPr>
                <w:rFonts w:ascii="Angsana New" w:eastAsia="MS Mincho" w:hAnsi="Angsana New"/>
                <w:i/>
                <w:iCs/>
                <w:sz w:val="23"/>
                <w:szCs w:val="23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1F28174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4F5CDDDC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18B80F6" w14:textId="1884C0A5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0FDF649E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14:paraId="38B82CE6" w14:textId="42DE9F21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0C9F3439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28" w:lineRule="auto"/>
              <w:ind w:left="-108"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200" w:type="dxa"/>
          </w:tcPr>
          <w:p w14:paraId="52A318D1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(1,632)</w:t>
            </w:r>
          </w:p>
        </w:tc>
        <w:tc>
          <w:tcPr>
            <w:tcW w:w="253" w:type="dxa"/>
          </w:tcPr>
          <w:p w14:paraId="55FBE6E9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28" w:lineRule="auto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3BD66272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(9,704)</w:t>
            </w:r>
          </w:p>
        </w:tc>
        <w:tc>
          <w:tcPr>
            <w:tcW w:w="256" w:type="dxa"/>
          </w:tcPr>
          <w:p w14:paraId="2A8B752D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431AF6F2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5" w:type="dxa"/>
          </w:tcPr>
          <w:p w14:paraId="7C807335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</w:tcPr>
          <w:p w14:paraId="66D0BB87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70B70CDF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278" w:type="dxa"/>
          </w:tcPr>
          <w:p w14:paraId="3975B741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(11,336)</w:t>
            </w:r>
          </w:p>
        </w:tc>
      </w:tr>
      <w:tr w:rsidR="002E7935" w:rsidRPr="00E11762" w14:paraId="36FA0604" w14:textId="77777777" w:rsidTr="00843BFA">
        <w:trPr>
          <w:cantSplit/>
        </w:trPr>
        <w:tc>
          <w:tcPr>
            <w:tcW w:w="3312" w:type="dxa"/>
          </w:tcPr>
          <w:p w14:paraId="5BDA3716" w14:textId="77777777" w:rsidR="002E7935" w:rsidRPr="00E11762" w:rsidRDefault="002E7935" w:rsidP="002E7935">
            <w:pPr>
              <w:tabs>
                <w:tab w:val="left" w:pos="372"/>
              </w:tabs>
              <w:spacing w:line="228" w:lineRule="auto"/>
              <w:ind w:right="-108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31 </w:t>
            </w:r>
            <w:r w:rsidRPr="00E117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b/>
                <w:bCs/>
                <w:sz w:val="23"/>
                <w:szCs w:val="23"/>
              </w:rPr>
              <w:t>2562</w:t>
            </w:r>
            <w:r w:rsidRPr="00E117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</w:t>
            </w:r>
            <w:r w:rsidRPr="00E11762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- </w:t>
            </w:r>
            <w:r w:rsidRPr="00E117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ปรับปรุงใหม่</w:t>
            </w:r>
          </w:p>
        </w:tc>
        <w:tc>
          <w:tcPr>
            <w:tcW w:w="720" w:type="dxa"/>
          </w:tcPr>
          <w:p w14:paraId="5D80306A" w14:textId="77777777" w:rsidR="002E7935" w:rsidRPr="00E1252F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8" w:lineRule="auto"/>
              <w:ind w:left="-108" w:right="-126"/>
              <w:jc w:val="center"/>
              <w:rPr>
                <w:rFonts w:ascii="Angsana New" w:eastAsia="MS Mincho" w:hAnsi="Angsana New"/>
                <w:i/>
                <w:iCs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9CE4227" w14:textId="3569FACB" w:rsidR="002E7935" w:rsidRPr="00855B4A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C114D9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40,468,263</w:t>
            </w:r>
          </w:p>
        </w:tc>
        <w:tc>
          <w:tcPr>
            <w:tcW w:w="270" w:type="dxa"/>
          </w:tcPr>
          <w:p w14:paraId="18CC9E5F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C159019" w14:textId="16CC0FCC" w:rsidR="002E7935" w:rsidRPr="00757B51" w:rsidRDefault="002E7935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4245FC67" w14:textId="77777777" w:rsidR="002E7935" w:rsidRPr="00C114D9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CE471EF" w14:textId="0823AFA2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1550" w:firstLine="430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C114D9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6,995</w:t>
            </w:r>
          </w:p>
        </w:tc>
        <w:tc>
          <w:tcPr>
            <w:tcW w:w="240" w:type="dxa"/>
          </w:tcPr>
          <w:p w14:paraId="62F3CC57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28" w:lineRule="auto"/>
              <w:ind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3DF322D0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27,373,578</w:t>
            </w:r>
          </w:p>
        </w:tc>
        <w:tc>
          <w:tcPr>
            <w:tcW w:w="253" w:type="dxa"/>
          </w:tcPr>
          <w:p w14:paraId="338B4D0C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021783C7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4,465,872</w:t>
            </w:r>
          </w:p>
        </w:tc>
        <w:tc>
          <w:tcPr>
            <w:tcW w:w="256" w:type="dxa"/>
          </w:tcPr>
          <w:p w14:paraId="5B272888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084ACEF1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41,788</w:t>
            </w:r>
          </w:p>
        </w:tc>
        <w:tc>
          <w:tcPr>
            <w:tcW w:w="255" w:type="dxa"/>
          </w:tcPr>
          <w:p w14:paraId="38F19C63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28095B95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1,825,731</w:t>
            </w:r>
          </w:p>
        </w:tc>
        <w:tc>
          <w:tcPr>
            <w:tcW w:w="252" w:type="dxa"/>
          </w:tcPr>
          <w:p w14:paraId="0A0B1FE6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7D379F1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b/>
                <w:sz w:val="23"/>
                <w:szCs w:val="23"/>
              </w:rPr>
              <w:t>74,182,227</w:t>
            </w:r>
          </w:p>
        </w:tc>
      </w:tr>
      <w:tr w:rsidR="002E7935" w:rsidRPr="00E11762" w14:paraId="4DA256E9" w14:textId="77777777" w:rsidTr="00843BFA">
        <w:trPr>
          <w:cantSplit/>
        </w:trPr>
        <w:tc>
          <w:tcPr>
            <w:tcW w:w="3312" w:type="dxa"/>
          </w:tcPr>
          <w:p w14:paraId="30C59DC6" w14:textId="77777777" w:rsidR="002E7935" w:rsidRPr="00E11762" w:rsidRDefault="002E7935" w:rsidP="002E7935">
            <w:pPr>
              <w:tabs>
                <w:tab w:val="left" w:pos="372"/>
              </w:tabs>
              <w:spacing w:line="228" w:lineRule="auto"/>
              <w:ind w:left="142" w:right="-108" w:hanging="142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</w:rPr>
              <w:t>การรับรู้สินทรัพย์สิทธิการใช้จากการถือปฏิบัติตาม</w:t>
            </w:r>
          </w:p>
          <w:p w14:paraId="284271FF" w14:textId="2CE29C92" w:rsidR="002E7935" w:rsidRPr="00E11762" w:rsidRDefault="002E7935" w:rsidP="002E7935">
            <w:pPr>
              <w:tabs>
                <w:tab w:val="left" w:pos="372"/>
              </w:tabs>
              <w:spacing w:line="228" w:lineRule="auto"/>
              <w:ind w:left="232" w:right="-108" w:hanging="14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E11762">
              <w:rPr>
                <w:rFonts w:ascii="Angsana New" w:hAnsi="Angsana New"/>
                <w:sz w:val="23"/>
                <w:szCs w:val="23"/>
              </w:rPr>
              <w:t xml:space="preserve">TFRS 16 </w:t>
            </w:r>
            <w:r w:rsidRPr="00E11762">
              <w:rPr>
                <w:rFonts w:ascii="Angsana New" w:hAnsi="Angsana New"/>
                <w:sz w:val="23"/>
                <w:szCs w:val="23"/>
                <w:cs/>
              </w:rPr>
              <w:t xml:space="preserve">เป็นครั้งแรก </w:t>
            </w:r>
          </w:p>
        </w:tc>
        <w:tc>
          <w:tcPr>
            <w:tcW w:w="720" w:type="dxa"/>
          </w:tcPr>
          <w:p w14:paraId="0F17BDC0" w14:textId="77777777" w:rsidR="002E7935" w:rsidRDefault="002E7935" w:rsidP="002E7935">
            <w:pPr>
              <w:pStyle w:val="30"/>
              <w:tabs>
                <w:tab w:val="clear" w:pos="360"/>
                <w:tab w:val="clear" w:pos="720"/>
              </w:tabs>
              <w:ind w:right="-108" w:hanging="34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  <w:r w:rsidRPr="00E1252F"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  <w:t xml:space="preserve"> </w:t>
            </w:r>
          </w:p>
          <w:p w14:paraId="181C1EE7" w14:textId="37415170" w:rsidR="002E7935" w:rsidRPr="00E1252F" w:rsidRDefault="002E7935" w:rsidP="002E7935">
            <w:pPr>
              <w:pStyle w:val="30"/>
              <w:tabs>
                <w:tab w:val="clear" w:pos="360"/>
                <w:tab w:val="clear" w:pos="720"/>
              </w:tabs>
              <w:ind w:right="-108" w:hanging="34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  <w:r w:rsidRPr="00E1252F"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  <w:t>3(</w:t>
            </w:r>
            <w:r w:rsidRPr="00E1252F">
              <w:rPr>
                <w:rFonts w:ascii="Angsana New" w:hAnsi="Angsana New" w:hint="cs"/>
                <w:i/>
                <w:iCs/>
                <w:sz w:val="23"/>
                <w:szCs w:val="23"/>
                <w:cs/>
                <w:lang w:val="en-US"/>
              </w:rPr>
              <w:t>ข</w:t>
            </w:r>
            <w:r w:rsidRPr="00E1252F"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  <w:t>)</w:t>
            </w:r>
          </w:p>
        </w:tc>
        <w:tc>
          <w:tcPr>
            <w:tcW w:w="990" w:type="dxa"/>
          </w:tcPr>
          <w:p w14:paraId="09DA408A" w14:textId="77777777" w:rsidR="002E7935" w:rsidRPr="00485909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  <w:p w14:paraId="14EA9F97" w14:textId="77777777" w:rsidR="002E7935" w:rsidRPr="00485909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485909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07F912D7" w14:textId="77777777" w:rsidR="002E7935" w:rsidRPr="00485909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F36A0E3" w14:textId="77777777" w:rsidR="002E7935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  <w:p w14:paraId="5F4635BE" w14:textId="08DFDD3A" w:rsidR="002E7935" w:rsidRPr="00485909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485909">
              <w:rPr>
                <w:rFonts w:ascii="Angsana New" w:eastAsia="MS Mincho" w:hAnsi="Angsana New"/>
                <w:sz w:val="23"/>
                <w:szCs w:val="23"/>
              </w:rPr>
              <w:t>2,067,59</w:t>
            </w:r>
            <w:r>
              <w:rPr>
                <w:rFonts w:ascii="Angsana New" w:eastAsia="MS Mincho" w:hAnsi="Angsana New"/>
                <w:sz w:val="23"/>
                <w:szCs w:val="23"/>
              </w:rPr>
              <w:t>2</w:t>
            </w:r>
          </w:p>
        </w:tc>
        <w:tc>
          <w:tcPr>
            <w:tcW w:w="270" w:type="dxa"/>
          </w:tcPr>
          <w:p w14:paraId="23889CEE" w14:textId="77777777" w:rsidR="002E7935" w:rsidRPr="00485909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14:paraId="4AA0D32C" w14:textId="77777777" w:rsidR="002E7935" w:rsidRPr="00485909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  <w:p w14:paraId="378BCE2C" w14:textId="16D217DA" w:rsidR="002E7935" w:rsidRPr="00485909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1910" w:firstLine="610"/>
              <w:rPr>
                <w:rFonts w:ascii="Angsana New" w:eastAsia="MS Mincho" w:hAnsi="Angsana New"/>
                <w:sz w:val="23"/>
                <w:szCs w:val="23"/>
              </w:rPr>
            </w:pPr>
            <w:r w:rsidRPr="00485909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09714C2C" w14:textId="77777777" w:rsidR="002E7935" w:rsidRPr="00671CDF" w:rsidRDefault="002E7935" w:rsidP="002E793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28" w:lineRule="auto"/>
              <w:ind w:right="-18"/>
              <w:jc w:val="right"/>
              <w:rPr>
                <w:rFonts w:ascii="Angsana New" w:eastAsia="MS Mincho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0" w:type="dxa"/>
          </w:tcPr>
          <w:p w14:paraId="5A83F3D2" w14:textId="77777777" w:rsidR="002E7935" w:rsidRPr="00485909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  <w:p w14:paraId="132DB634" w14:textId="5923E2A1" w:rsidR="002E7935" w:rsidRPr="00485909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485909">
              <w:rPr>
                <w:rFonts w:ascii="Angsana New" w:eastAsia="MS Mincho" w:hAnsi="Angsana New"/>
                <w:sz w:val="23"/>
                <w:szCs w:val="23"/>
              </w:rPr>
              <w:t>1,74</w:t>
            </w:r>
            <w:r>
              <w:rPr>
                <w:rFonts w:ascii="Angsana New" w:eastAsia="MS Mincho" w:hAnsi="Angsana New"/>
                <w:sz w:val="23"/>
                <w:szCs w:val="23"/>
              </w:rPr>
              <w:t>8</w:t>
            </w:r>
          </w:p>
        </w:tc>
        <w:tc>
          <w:tcPr>
            <w:tcW w:w="253" w:type="dxa"/>
          </w:tcPr>
          <w:p w14:paraId="5BB3A67B" w14:textId="77777777" w:rsidR="002E7935" w:rsidRPr="00485909" w:rsidRDefault="002E7935" w:rsidP="002E793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77" w:type="dxa"/>
          </w:tcPr>
          <w:p w14:paraId="1606A25D" w14:textId="77777777" w:rsidR="002E7935" w:rsidRPr="00485909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  <w:p w14:paraId="178F8FEC" w14:textId="77777777" w:rsidR="002E7935" w:rsidRPr="00485909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485909">
              <w:rPr>
                <w:rFonts w:ascii="Angsana New" w:eastAsia="MS Mincho" w:hAnsi="Angsana New"/>
                <w:sz w:val="23"/>
                <w:szCs w:val="23"/>
              </w:rPr>
              <w:t>3,130</w:t>
            </w:r>
          </w:p>
        </w:tc>
        <w:tc>
          <w:tcPr>
            <w:tcW w:w="256" w:type="dxa"/>
          </w:tcPr>
          <w:p w14:paraId="799104CE" w14:textId="77777777" w:rsidR="002E7935" w:rsidRPr="00485909" w:rsidRDefault="002E7935" w:rsidP="002E793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4B725C41" w14:textId="77777777" w:rsidR="002E7935" w:rsidRPr="00485909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  <w:p w14:paraId="7D4A088B" w14:textId="77777777" w:rsidR="002E7935" w:rsidRPr="00485909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485909">
              <w:rPr>
                <w:rFonts w:ascii="Angsana New" w:eastAsia="MS Mincho" w:hAnsi="Angsana New"/>
                <w:sz w:val="23"/>
                <w:szCs w:val="23"/>
              </w:rPr>
              <w:t>29,333</w:t>
            </w:r>
          </w:p>
        </w:tc>
        <w:tc>
          <w:tcPr>
            <w:tcW w:w="255" w:type="dxa"/>
          </w:tcPr>
          <w:p w14:paraId="1C36C205" w14:textId="77777777" w:rsidR="002E7935" w:rsidRPr="00485909" w:rsidRDefault="002E7935" w:rsidP="002E793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</w:tcPr>
          <w:p w14:paraId="7BBE07AA" w14:textId="77777777" w:rsidR="002E7935" w:rsidRPr="00485909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  <w:p w14:paraId="4438FA65" w14:textId="77777777" w:rsidR="002E7935" w:rsidRPr="00485909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485909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58EAD56C" w14:textId="77777777" w:rsidR="002E7935" w:rsidRPr="00485909" w:rsidRDefault="002E7935" w:rsidP="002E793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78" w:type="dxa"/>
          </w:tcPr>
          <w:p w14:paraId="440A7D2E" w14:textId="77777777" w:rsidR="002E7935" w:rsidRPr="00485909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  <w:p w14:paraId="61712B98" w14:textId="77777777" w:rsidR="002E7935" w:rsidRPr="00485909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485909">
              <w:rPr>
                <w:rFonts w:ascii="Angsana New" w:eastAsia="MS Mincho" w:hAnsi="Angsana New"/>
                <w:sz w:val="23"/>
                <w:szCs w:val="23"/>
              </w:rPr>
              <w:t>2,101,803</w:t>
            </w:r>
          </w:p>
        </w:tc>
      </w:tr>
      <w:tr w:rsidR="002E7935" w:rsidRPr="00E11762" w14:paraId="2E307629" w14:textId="77777777" w:rsidTr="00E53109">
        <w:trPr>
          <w:cantSplit/>
        </w:trPr>
        <w:tc>
          <w:tcPr>
            <w:tcW w:w="3312" w:type="dxa"/>
          </w:tcPr>
          <w:p w14:paraId="67ED09AD" w14:textId="77777777" w:rsidR="002E7935" w:rsidRPr="00E11762" w:rsidRDefault="002E7935" w:rsidP="002E7935">
            <w:pPr>
              <w:tabs>
                <w:tab w:val="left" w:pos="372"/>
              </w:tabs>
              <w:spacing w:line="228" w:lineRule="auto"/>
              <w:ind w:left="142" w:right="-108" w:hanging="142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1 </w:t>
            </w:r>
            <w:r w:rsidRPr="00E117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Pr="00E11762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2563 - </w:t>
            </w:r>
            <w:r w:rsidRPr="00E117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ปรับปรุงใหม่</w:t>
            </w:r>
          </w:p>
        </w:tc>
        <w:tc>
          <w:tcPr>
            <w:tcW w:w="720" w:type="dxa"/>
          </w:tcPr>
          <w:p w14:paraId="0B99144F" w14:textId="77777777" w:rsidR="002E7935" w:rsidRPr="00E1252F" w:rsidRDefault="002E7935" w:rsidP="002E7935">
            <w:pPr>
              <w:pStyle w:val="30"/>
              <w:tabs>
                <w:tab w:val="clear" w:pos="360"/>
                <w:tab w:val="clear" w:pos="720"/>
              </w:tabs>
              <w:ind w:right="-108" w:hanging="34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AACC1BE" w14:textId="7CA4E488" w:rsidR="002E7935" w:rsidRPr="00855B4A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C114D9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40,468,263</w:t>
            </w:r>
          </w:p>
        </w:tc>
        <w:tc>
          <w:tcPr>
            <w:tcW w:w="270" w:type="dxa"/>
          </w:tcPr>
          <w:p w14:paraId="20913B7D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365DB2A" w14:textId="10DB4447" w:rsidR="002E7935" w:rsidRPr="00671CDF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671CDF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2,067,592</w:t>
            </w:r>
          </w:p>
        </w:tc>
        <w:tc>
          <w:tcPr>
            <w:tcW w:w="270" w:type="dxa"/>
          </w:tcPr>
          <w:p w14:paraId="0595AF75" w14:textId="77777777" w:rsidR="002E7935" w:rsidRPr="00C114D9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EA3FD5A" w14:textId="0E34E0D1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right="40" w:hanging="560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C114D9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6,995</w:t>
            </w:r>
          </w:p>
        </w:tc>
        <w:tc>
          <w:tcPr>
            <w:tcW w:w="240" w:type="dxa"/>
          </w:tcPr>
          <w:p w14:paraId="743B68D1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28" w:lineRule="auto"/>
              <w:ind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26311556" w14:textId="11B85D81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27,375,32</w:t>
            </w:r>
            <w:r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253" w:type="dxa"/>
          </w:tcPr>
          <w:p w14:paraId="440C3E03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24B3D4A7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4,469,002</w:t>
            </w:r>
          </w:p>
        </w:tc>
        <w:tc>
          <w:tcPr>
            <w:tcW w:w="256" w:type="dxa"/>
          </w:tcPr>
          <w:p w14:paraId="21F1E329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57A4633A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71,121</w:t>
            </w:r>
          </w:p>
        </w:tc>
        <w:tc>
          <w:tcPr>
            <w:tcW w:w="255" w:type="dxa"/>
          </w:tcPr>
          <w:p w14:paraId="587F7EE9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2E349E7E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1,825,731</w:t>
            </w:r>
          </w:p>
        </w:tc>
        <w:tc>
          <w:tcPr>
            <w:tcW w:w="252" w:type="dxa"/>
          </w:tcPr>
          <w:p w14:paraId="33B10631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2947450B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b/>
                <w:sz w:val="23"/>
                <w:szCs w:val="23"/>
              </w:rPr>
              <w:t>76,284,030</w:t>
            </w:r>
          </w:p>
        </w:tc>
      </w:tr>
      <w:tr w:rsidR="002E7935" w:rsidRPr="00E11762" w14:paraId="2BF3AD3D" w14:textId="77777777" w:rsidTr="00E53109">
        <w:trPr>
          <w:cantSplit/>
          <w:trHeight w:val="252"/>
        </w:trPr>
        <w:tc>
          <w:tcPr>
            <w:tcW w:w="3312" w:type="dxa"/>
            <w:shd w:val="clear" w:color="auto" w:fill="auto"/>
          </w:tcPr>
          <w:p w14:paraId="1431E175" w14:textId="77777777" w:rsidR="002E7935" w:rsidRPr="00E11762" w:rsidRDefault="002E7935" w:rsidP="002E7935">
            <w:pPr>
              <w:tabs>
                <w:tab w:val="left" w:pos="372"/>
              </w:tabs>
              <w:spacing w:line="228" w:lineRule="auto"/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720" w:type="dxa"/>
            <w:shd w:val="clear" w:color="auto" w:fill="auto"/>
          </w:tcPr>
          <w:p w14:paraId="58A301D2" w14:textId="77777777" w:rsidR="002E7935" w:rsidRPr="00E1252F" w:rsidRDefault="002E7935" w:rsidP="002E7935">
            <w:pPr>
              <w:pStyle w:val="30"/>
              <w:tabs>
                <w:tab w:val="clear" w:pos="360"/>
                <w:tab w:val="clear" w:pos="720"/>
              </w:tabs>
              <w:ind w:right="-108" w:hanging="34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</w:tcPr>
          <w:p w14:paraId="0089B799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3E55280C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14:paraId="64EEC448" w14:textId="27B1D63F" w:rsidR="002E7935" w:rsidRPr="00E11762" w:rsidRDefault="002E7935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36ECDB85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  <w:shd w:val="clear" w:color="auto" w:fill="auto"/>
          </w:tcPr>
          <w:p w14:paraId="63EE286E" w14:textId="5A78BCC5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291E19F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228" w:lineRule="auto"/>
              <w:ind w:left="-108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71896C8C" w14:textId="7204BF2D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1E70BF">
              <w:rPr>
                <w:rFonts w:ascii="Angsana New" w:eastAsia="MS Mincho" w:hAnsi="Angsana New"/>
                <w:sz w:val="23"/>
                <w:szCs w:val="23"/>
              </w:rPr>
              <w:t>41,722</w:t>
            </w:r>
          </w:p>
        </w:tc>
        <w:tc>
          <w:tcPr>
            <w:tcW w:w="253" w:type="dxa"/>
            <w:shd w:val="clear" w:color="auto" w:fill="auto"/>
          </w:tcPr>
          <w:p w14:paraId="40162441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08" w:right="-18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14:paraId="2C79B2F2" w14:textId="6CA3353D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/>
                <w:sz w:val="23"/>
                <w:szCs w:val="23"/>
              </w:rPr>
              <w:t>177</w:t>
            </w:r>
            <w:r w:rsidRPr="00E11762">
              <w:rPr>
                <w:rFonts w:ascii="Angsana New" w:eastAsia="MS Mincho" w:hAnsi="Angsana New"/>
                <w:sz w:val="23"/>
                <w:szCs w:val="23"/>
              </w:rPr>
              <w:t>,</w:t>
            </w:r>
            <w:r>
              <w:rPr>
                <w:rFonts w:ascii="Angsana New" w:eastAsia="MS Mincho" w:hAnsi="Angsana New"/>
                <w:sz w:val="23"/>
                <w:szCs w:val="23"/>
              </w:rPr>
              <w:t>330</w:t>
            </w:r>
          </w:p>
        </w:tc>
        <w:tc>
          <w:tcPr>
            <w:tcW w:w="256" w:type="dxa"/>
            <w:shd w:val="clear" w:color="auto" w:fill="auto"/>
          </w:tcPr>
          <w:p w14:paraId="53D2C5E1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57FE2C04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28,021</w:t>
            </w:r>
          </w:p>
        </w:tc>
        <w:tc>
          <w:tcPr>
            <w:tcW w:w="255" w:type="dxa"/>
            <w:shd w:val="clear" w:color="auto" w:fill="auto"/>
          </w:tcPr>
          <w:p w14:paraId="4CEB8924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351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  <w:shd w:val="clear" w:color="auto" w:fill="auto"/>
          </w:tcPr>
          <w:p w14:paraId="02F9154E" w14:textId="67ED6DA8" w:rsidR="002E7935" w:rsidRPr="00E11762" w:rsidRDefault="0071610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/>
                <w:sz w:val="23"/>
                <w:szCs w:val="23"/>
              </w:rPr>
              <w:t>2,015,189</w:t>
            </w:r>
          </w:p>
        </w:tc>
        <w:tc>
          <w:tcPr>
            <w:tcW w:w="252" w:type="dxa"/>
            <w:shd w:val="clear" w:color="auto" w:fill="auto"/>
          </w:tcPr>
          <w:p w14:paraId="28B3020B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278" w:type="dxa"/>
            <w:shd w:val="clear" w:color="auto" w:fill="auto"/>
          </w:tcPr>
          <w:p w14:paraId="76621605" w14:textId="36D8CEC0" w:rsidR="002E7935" w:rsidRPr="00E11762" w:rsidRDefault="0071610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/>
                <w:sz w:val="23"/>
                <w:szCs w:val="23"/>
              </w:rPr>
              <w:t>2,262,262</w:t>
            </w:r>
          </w:p>
        </w:tc>
      </w:tr>
      <w:tr w:rsidR="002E7935" w:rsidRPr="00E11762" w14:paraId="0A8ADB08" w14:textId="77777777" w:rsidTr="00E53109">
        <w:trPr>
          <w:cantSplit/>
        </w:trPr>
        <w:tc>
          <w:tcPr>
            <w:tcW w:w="3312" w:type="dxa"/>
            <w:shd w:val="clear" w:color="auto" w:fill="auto"/>
          </w:tcPr>
          <w:p w14:paraId="3E49B488" w14:textId="77777777" w:rsidR="002E7935" w:rsidRPr="00E11762" w:rsidRDefault="002E7935" w:rsidP="002E7935">
            <w:pPr>
              <w:tabs>
                <w:tab w:val="left" w:pos="372"/>
              </w:tabs>
              <w:spacing w:line="228" w:lineRule="auto"/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</w:rPr>
              <w:t>ส่วนเกินทุนจากการตีราคา</w:t>
            </w:r>
          </w:p>
        </w:tc>
        <w:tc>
          <w:tcPr>
            <w:tcW w:w="720" w:type="dxa"/>
            <w:shd w:val="clear" w:color="auto" w:fill="auto"/>
          </w:tcPr>
          <w:p w14:paraId="2C9FA82A" w14:textId="77777777" w:rsidR="002E7935" w:rsidRPr="00E1252F" w:rsidRDefault="002E7935" w:rsidP="002E7935">
            <w:pPr>
              <w:pStyle w:val="30"/>
              <w:tabs>
                <w:tab w:val="clear" w:pos="360"/>
                <w:tab w:val="clear" w:pos="720"/>
              </w:tabs>
              <w:ind w:right="-108" w:hanging="34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</w:tcPr>
          <w:p w14:paraId="0403162C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cs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2,532</w:t>
            </w:r>
          </w:p>
        </w:tc>
        <w:tc>
          <w:tcPr>
            <w:tcW w:w="270" w:type="dxa"/>
          </w:tcPr>
          <w:p w14:paraId="05765155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cs/>
              </w:rPr>
            </w:pPr>
          </w:p>
        </w:tc>
        <w:tc>
          <w:tcPr>
            <w:tcW w:w="1008" w:type="dxa"/>
          </w:tcPr>
          <w:p w14:paraId="326FD7F3" w14:textId="6C7501AE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07BC651D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  <w:shd w:val="clear" w:color="auto" w:fill="auto"/>
          </w:tcPr>
          <w:p w14:paraId="271AD7F6" w14:textId="37AE3D3B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BDBC70B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228" w:lineRule="auto"/>
              <w:ind w:left="-108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496FC032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5F2D17C7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08" w:right="-18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14:paraId="5FF6106C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7DE0E4FC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37BD8B03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D8AC87B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351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  <w:shd w:val="clear" w:color="auto" w:fill="auto"/>
          </w:tcPr>
          <w:p w14:paraId="503A0115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5C4859C5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278" w:type="dxa"/>
            <w:shd w:val="clear" w:color="auto" w:fill="auto"/>
          </w:tcPr>
          <w:p w14:paraId="5EA8BDEB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2,532</w:t>
            </w:r>
          </w:p>
        </w:tc>
      </w:tr>
      <w:tr w:rsidR="002E7935" w:rsidRPr="00E11762" w14:paraId="78B4ED63" w14:textId="77777777" w:rsidTr="00E53109">
        <w:trPr>
          <w:cantSplit/>
          <w:trHeight w:val="87"/>
        </w:trPr>
        <w:tc>
          <w:tcPr>
            <w:tcW w:w="3312" w:type="dxa"/>
          </w:tcPr>
          <w:p w14:paraId="0C0182A6" w14:textId="77777777" w:rsidR="002E7935" w:rsidRPr="00E11762" w:rsidRDefault="002E7935" w:rsidP="002E7935">
            <w:pPr>
              <w:tabs>
                <w:tab w:val="left" w:pos="372"/>
              </w:tabs>
              <w:spacing w:line="228" w:lineRule="auto"/>
              <w:ind w:right="63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</w:rPr>
              <w:t>โอน</w:t>
            </w:r>
          </w:p>
        </w:tc>
        <w:tc>
          <w:tcPr>
            <w:tcW w:w="720" w:type="dxa"/>
          </w:tcPr>
          <w:p w14:paraId="30FDCB62" w14:textId="77777777" w:rsidR="002E7935" w:rsidRPr="00E1252F" w:rsidRDefault="002E7935" w:rsidP="002E7935">
            <w:pPr>
              <w:pStyle w:val="30"/>
              <w:tabs>
                <w:tab w:val="clear" w:pos="360"/>
                <w:tab w:val="clear" w:pos="720"/>
              </w:tabs>
              <w:ind w:right="-108" w:hanging="34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</w:tcPr>
          <w:p w14:paraId="13704778" w14:textId="77777777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6158B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55728A67" w14:textId="77777777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14:paraId="7E5778AE" w14:textId="5FCE6566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6158B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7CBD9767" w14:textId="77777777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14:paraId="26347A05" w14:textId="617FC939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6158B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4639DB2C" w14:textId="77777777" w:rsidR="002E7935" w:rsidRPr="0086158B" w:rsidRDefault="002E7935" w:rsidP="002E7935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28" w:lineRule="auto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3499FA28" w14:textId="7FBA545B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1E70BF">
              <w:rPr>
                <w:rFonts w:ascii="Angsana New" w:eastAsia="MS Mincho" w:hAnsi="Angsana New"/>
                <w:sz w:val="23"/>
                <w:szCs w:val="23"/>
              </w:rPr>
              <w:t>2,231,119</w:t>
            </w:r>
          </w:p>
        </w:tc>
        <w:tc>
          <w:tcPr>
            <w:tcW w:w="253" w:type="dxa"/>
          </w:tcPr>
          <w:p w14:paraId="121E9BD6" w14:textId="77777777" w:rsidR="002E7935" w:rsidRPr="0086158B" w:rsidRDefault="002E7935" w:rsidP="002E7935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28" w:lineRule="auto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3B4D2946" w14:textId="72A5CC9A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/>
                <w:sz w:val="23"/>
                <w:szCs w:val="23"/>
              </w:rPr>
              <w:t>425</w:t>
            </w:r>
            <w:r w:rsidRPr="0086158B">
              <w:rPr>
                <w:rFonts w:ascii="Angsana New" w:eastAsia="MS Mincho" w:hAnsi="Angsana New"/>
                <w:sz w:val="23"/>
                <w:szCs w:val="23"/>
              </w:rPr>
              <w:t>,</w:t>
            </w:r>
            <w:r>
              <w:rPr>
                <w:rFonts w:ascii="Angsana New" w:eastAsia="MS Mincho" w:hAnsi="Angsana New"/>
                <w:sz w:val="23"/>
                <w:szCs w:val="23"/>
              </w:rPr>
              <w:t>611</w:t>
            </w:r>
          </w:p>
        </w:tc>
        <w:tc>
          <w:tcPr>
            <w:tcW w:w="256" w:type="dxa"/>
          </w:tcPr>
          <w:p w14:paraId="1A3535AD" w14:textId="77777777" w:rsidR="002E7935" w:rsidRPr="0086158B" w:rsidRDefault="002E7935" w:rsidP="002E793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0659001F" w14:textId="77777777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6158B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5" w:type="dxa"/>
          </w:tcPr>
          <w:p w14:paraId="1F6669AC" w14:textId="77777777" w:rsidR="002E7935" w:rsidRPr="0086158B" w:rsidRDefault="002E7935" w:rsidP="002E7935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</w:tcPr>
          <w:p w14:paraId="36F0BF1B" w14:textId="38208DCE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1E70BF">
              <w:rPr>
                <w:rFonts w:ascii="Angsana New" w:eastAsia="MS Mincho" w:hAnsi="Angsana New"/>
                <w:sz w:val="23"/>
                <w:szCs w:val="23"/>
              </w:rPr>
              <w:t>(2,</w:t>
            </w:r>
            <w:r>
              <w:rPr>
                <w:rFonts w:ascii="Angsana New" w:eastAsia="MS Mincho" w:hAnsi="Angsana New"/>
                <w:sz w:val="23"/>
                <w:szCs w:val="23"/>
              </w:rPr>
              <w:t>656,730</w:t>
            </w:r>
            <w:r w:rsidRPr="001E70BF">
              <w:rPr>
                <w:rFonts w:ascii="Angsana New" w:eastAsia="MS Mincho" w:hAnsi="Angsana New"/>
                <w:sz w:val="23"/>
                <w:szCs w:val="23"/>
              </w:rPr>
              <w:t>)</w:t>
            </w:r>
          </w:p>
        </w:tc>
        <w:tc>
          <w:tcPr>
            <w:tcW w:w="252" w:type="dxa"/>
          </w:tcPr>
          <w:p w14:paraId="4CE03D8F" w14:textId="77777777" w:rsidR="002E7935" w:rsidRPr="0086158B" w:rsidRDefault="002E7935" w:rsidP="002E7935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278" w:type="dxa"/>
          </w:tcPr>
          <w:p w14:paraId="51A66D1E" w14:textId="77777777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cs/>
              </w:rPr>
            </w:pPr>
            <w:r w:rsidRPr="0086158B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</w:tr>
      <w:tr w:rsidR="002E7935" w:rsidRPr="00E11762" w14:paraId="71E10602" w14:textId="77777777" w:rsidTr="00E53109">
        <w:trPr>
          <w:cantSplit/>
          <w:trHeight w:val="87"/>
        </w:trPr>
        <w:tc>
          <w:tcPr>
            <w:tcW w:w="3312" w:type="dxa"/>
          </w:tcPr>
          <w:p w14:paraId="5003F8D5" w14:textId="571C6CAE" w:rsidR="002E7935" w:rsidRPr="00E11762" w:rsidRDefault="002E7935" w:rsidP="002E7935">
            <w:pPr>
              <w:tabs>
                <w:tab w:val="left" w:pos="372"/>
              </w:tabs>
              <w:spacing w:line="228" w:lineRule="auto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720" w:type="dxa"/>
          </w:tcPr>
          <w:p w14:paraId="436DE59C" w14:textId="70D85BA9" w:rsidR="002E7935" w:rsidRPr="00E1252F" w:rsidRDefault="002E7935" w:rsidP="002E7935">
            <w:pPr>
              <w:pStyle w:val="30"/>
              <w:tabs>
                <w:tab w:val="clear" w:pos="360"/>
                <w:tab w:val="clear" w:pos="720"/>
                <w:tab w:val="left" w:pos="288"/>
              </w:tabs>
              <w:ind w:right="-108" w:hanging="34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  <w:r w:rsidRPr="00E1252F"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  <w:t>11</w:t>
            </w:r>
          </w:p>
        </w:tc>
        <w:tc>
          <w:tcPr>
            <w:tcW w:w="990" w:type="dxa"/>
          </w:tcPr>
          <w:p w14:paraId="6A0E7087" w14:textId="77777777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6158B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46FFE999" w14:textId="77777777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14:paraId="40F2F45E" w14:textId="0C14D732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6158B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43959E67" w14:textId="77777777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14:paraId="62B16467" w14:textId="106655B7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6158B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4A65AABE" w14:textId="77777777" w:rsidR="002E7935" w:rsidRPr="0086158B" w:rsidRDefault="002E7935" w:rsidP="002E7935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28" w:lineRule="auto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3954275F" w14:textId="77777777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28" w:lineRule="auto"/>
              <w:ind w:right="-126"/>
              <w:rPr>
                <w:rFonts w:ascii="Angsana New" w:hAnsi="Angsana New"/>
                <w:sz w:val="23"/>
                <w:szCs w:val="23"/>
                <w:lang w:eastAsia="zh-CN"/>
              </w:rPr>
            </w:pPr>
            <w:r w:rsidRPr="0086158B">
              <w:rPr>
                <w:rFonts w:ascii="Angsana New" w:hAnsi="Angsana New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53" w:type="dxa"/>
          </w:tcPr>
          <w:p w14:paraId="6C773403" w14:textId="77777777" w:rsidR="002E7935" w:rsidRPr="0086158B" w:rsidRDefault="002E7935" w:rsidP="002E7935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28" w:lineRule="auto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34134263" w14:textId="77777777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6158B">
              <w:rPr>
                <w:rFonts w:ascii="Angsana New" w:eastAsia="MS Mincho" w:hAnsi="Angsana New"/>
                <w:sz w:val="23"/>
                <w:szCs w:val="23"/>
              </w:rPr>
              <w:t>2,663</w:t>
            </w:r>
          </w:p>
        </w:tc>
        <w:tc>
          <w:tcPr>
            <w:tcW w:w="256" w:type="dxa"/>
          </w:tcPr>
          <w:p w14:paraId="61E6AE00" w14:textId="77777777" w:rsidR="002E7935" w:rsidRPr="0086158B" w:rsidRDefault="002E7935" w:rsidP="002E793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69AE0E43" w14:textId="77777777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6158B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5" w:type="dxa"/>
          </w:tcPr>
          <w:p w14:paraId="55661F7E" w14:textId="77777777" w:rsidR="002E7935" w:rsidRPr="0086158B" w:rsidRDefault="002E7935" w:rsidP="002E7935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</w:tcPr>
          <w:p w14:paraId="49D307FA" w14:textId="42116864" w:rsidR="002E7935" w:rsidRPr="0086158B" w:rsidRDefault="00716105" w:rsidP="00716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3FE5EE8B" w14:textId="77777777" w:rsidR="002E7935" w:rsidRPr="0086158B" w:rsidRDefault="002E7935" w:rsidP="002E7935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278" w:type="dxa"/>
          </w:tcPr>
          <w:p w14:paraId="72FD1379" w14:textId="0F7D6E5D" w:rsidR="002E7935" w:rsidRPr="0086158B" w:rsidRDefault="0071610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/>
                <w:sz w:val="23"/>
                <w:szCs w:val="23"/>
              </w:rPr>
              <w:t>2,663</w:t>
            </w:r>
          </w:p>
        </w:tc>
      </w:tr>
      <w:tr w:rsidR="002E7935" w:rsidRPr="00E11762" w14:paraId="66759CA8" w14:textId="77777777" w:rsidTr="00E53109">
        <w:trPr>
          <w:cantSplit/>
          <w:trHeight w:val="87"/>
        </w:trPr>
        <w:tc>
          <w:tcPr>
            <w:tcW w:w="3312" w:type="dxa"/>
          </w:tcPr>
          <w:p w14:paraId="60B08112" w14:textId="7882443F" w:rsidR="002E7935" w:rsidRPr="00E11762" w:rsidRDefault="002E7935" w:rsidP="002E7935">
            <w:pPr>
              <w:tabs>
                <w:tab w:val="left" w:pos="372"/>
              </w:tabs>
              <w:spacing w:line="228" w:lineRule="auto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720" w:type="dxa"/>
          </w:tcPr>
          <w:p w14:paraId="6E54839A" w14:textId="641C5BF5" w:rsidR="002E7935" w:rsidRPr="00E1252F" w:rsidRDefault="002E7935" w:rsidP="002E7935">
            <w:pPr>
              <w:pStyle w:val="30"/>
              <w:tabs>
                <w:tab w:val="clear" w:pos="360"/>
                <w:tab w:val="clear" w:pos="720"/>
              </w:tabs>
              <w:ind w:right="-108" w:hanging="34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  <w:r w:rsidRPr="00E1252F"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  <w:t>11</w:t>
            </w:r>
          </w:p>
        </w:tc>
        <w:tc>
          <w:tcPr>
            <w:tcW w:w="990" w:type="dxa"/>
          </w:tcPr>
          <w:p w14:paraId="3B4992A6" w14:textId="77777777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6158B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108BACC5" w14:textId="77777777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14:paraId="0F860653" w14:textId="1690442D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6158B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23AD53BA" w14:textId="77777777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14:paraId="596FB976" w14:textId="5DEAB09B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6158B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2E2AD10A" w14:textId="77777777" w:rsidR="002E7935" w:rsidRPr="0086158B" w:rsidRDefault="002E7935" w:rsidP="002E7935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28" w:lineRule="auto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3BA2390F" w14:textId="77777777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28" w:lineRule="auto"/>
              <w:ind w:right="-126"/>
              <w:rPr>
                <w:rFonts w:ascii="Angsana New" w:hAnsi="Angsana New"/>
                <w:sz w:val="23"/>
                <w:szCs w:val="23"/>
                <w:lang w:eastAsia="zh-CN"/>
              </w:rPr>
            </w:pPr>
            <w:r w:rsidRPr="0086158B">
              <w:rPr>
                <w:rFonts w:ascii="Angsana New" w:hAnsi="Angsana New"/>
                <w:sz w:val="23"/>
                <w:szCs w:val="23"/>
                <w:lang w:eastAsia="zh-CN"/>
              </w:rPr>
              <w:t>(1,774)</w:t>
            </w:r>
          </w:p>
        </w:tc>
        <w:tc>
          <w:tcPr>
            <w:tcW w:w="253" w:type="dxa"/>
          </w:tcPr>
          <w:p w14:paraId="5973D8C7" w14:textId="77777777" w:rsidR="002E7935" w:rsidRPr="0086158B" w:rsidRDefault="002E7935" w:rsidP="002E7935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28" w:lineRule="auto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4C502C73" w14:textId="77777777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6158B">
              <w:rPr>
                <w:rFonts w:ascii="Angsana New" w:eastAsia="MS Mincho" w:hAnsi="Angsana New"/>
                <w:sz w:val="23"/>
                <w:szCs w:val="23"/>
              </w:rPr>
              <w:t>(552)</w:t>
            </w:r>
          </w:p>
        </w:tc>
        <w:tc>
          <w:tcPr>
            <w:tcW w:w="256" w:type="dxa"/>
          </w:tcPr>
          <w:p w14:paraId="3AC60FAB" w14:textId="77777777" w:rsidR="002E7935" w:rsidRPr="0086158B" w:rsidRDefault="002E7935" w:rsidP="002E793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5B53EF6E" w14:textId="77777777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6158B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5" w:type="dxa"/>
          </w:tcPr>
          <w:p w14:paraId="3E1546C6" w14:textId="77777777" w:rsidR="002E7935" w:rsidRPr="0086158B" w:rsidRDefault="002E7935" w:rsidP="002E7935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</w:tcPr>
          <w:p w14:paraId="5148DE6A" w14:textId="77777777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6158B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73896318" w14:textId="77777777" w:rsidR="002E7935" w:rsidRPr="0086158B" w:rsidRDefault="002E7935" w:rsidP="002E7935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278" w:type="dxa"/>
          </w:tcPr>
          <w:p w14:paraId="78AB80B5" w14:textId="77777777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6158B">
              <w:rPr>
                <w:rFonts w:ascii="Angsana New" w:eastAsia="MS Mincho" w:hAnsi="Angsana New"/>
                <w:sz w:val="23"/>
                <w:szCs w:val="23"/>
              </w:rPr>
              <w:t>(2,326)</w:t>
            </w:r>
          </w:p>
        </w:tc>
      </w:tr>
      <w:tr w:rsidR="002E7935" w:rsidRPr="00E11762" w14:paraId="39C05D2A" w14:textId="77777777" w:rsidTr="00E53109">
        <w:trPr>
          <w:cantSplit/>
          <w:trHeight w:val="87"/>
        </w:trPr>
        <w:tc>
          <w:tcPr>
            <w:tcW w:w="3312" w:type="dxa"/>
          </w:tcPr>
          <w:p w14:paraId="4907D171" w14:textId="77777777" w:rsidR="002E7935" w:rsidRPr="00E11762" w:rsidRDefault="002E7935" w:rsidP="002E7935">
            <w:pPr>
              <w:tabs>
                <w:tab w:val="left" w:pos="372"/>
              </w:tabs>
              <w:spacing w:line="228" w:lineRule="auto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720" w:type="dxa"/>
          </w:tcPr>
          <w:p w14:paraId="4BFAB1EB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8" w:lineRule="auto"/>
              <w:ind w:left="-108" w:right="-126"/>
              <w:jc w:val="center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6B88645A" w14:textId="77777777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6158B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6A7EC4AF" w14:textId="77777777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14:paraId="6A001638" w14:textId="37942FDD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6158B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2061616D" w14:textId="77777777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14:paraId="1C4C4E4F" w14:textId="4B71DB8A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6158B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3664F348" w14:textId="77777777" w:rsidR="002E7935" w:rsidRPr="0086158B" w:rsidRDefault="002E7935" w:rsidP="002E7935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28" w:lineRule="auto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59D5EF0A" w14:textId="77777777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28" w:lineRule="auto"/>
              <w:ind w:right="-126"/>
              <w:rPr>
                <w:rFonts w:ascii="Angsana New" w:hAnsi="Angsana New"/>
                <w:sz w:val="23"/>
                <w:szCs w:val="23"/>
                <w:lang w:eastAsia="zh-CN"/>
              </w:rPr>
            </w:pPr>
            <w:r w:rsidRPr="0086158B">
              <w:rPr>
                <w:rFonts w:ascii="Angsana New" w:hAnsi="Angsana New"/>
                <w:sz w:val="23"/>
                <w:szCs w:val="23"/>
                <w:lang w:eastAsia="zh-CN"/>
              </w:rPr>
              <w:t>(7,318)</w:t>
            </w:r>
          </w:p>
        </w:tc>
        <w:tc>
          <w:tcPr>
            <w:tcW w:w="253" w:type="dxa"/>
          </w:tcPr>
          <w:p w14:paraId="7F404352" w14:textId="77777777" w:rsidR="002E7935" w:rsidRPr="0086158B" w:rsidRDefault="002E7935" w:rsidP="002E7935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28" w:lineRule="auto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5F63A82F" w14:textId="77777777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6158B">
              <w:rPr>
                <w:rFonts w:ascii="Angsana New" w:eastAsia="MS Mincho" w:hAnsi="Angsana New"/>
                <w:sz w:val="23"/>
                <w:szCs w:val="23"/>
              </w:rPr>
              <w:t>(8,615)</w:t>
            </w:r>
          </w:p>
        </w:tc>
        <w:tc>
          <w:tcPr>
            <w:tcW w:w="256" w:type="dxa"/>
          </w:tcPr>
          <w:p w14:paraId="0D37F59C" w14:textId="77777777" w:rsidR="002E7935" w:rsidRPr="0086158B" w:rsidRDefault="002E7935" w:rsidP="002E793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36D60FAE" w14:textId="77777777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6158B">
              <w:rPr>
                <w:rFonts w:ascii="Angsana New" w:eastAsia="MS Mincho" w:hAnsi="Angsana New"/>
                <w:sz w:val="23"/>
                <w:szCs w:val="23"/>
              </w:rPr>
              <w:t>(1,788)</w:t>
            </w:r>
          </w:p>
        </w:tc>
        <w:tc>
          <w:tcPr>
            <w:tcW w:w="255" w:type="dxa"/>
          </w:tcPr>
          <w:p w14:paraId="4D244DEB" w14:textId="77777777" w:rsidR="002E7935" w:rsidRPr="0086158B" w:rsidRDefault="002E7935" w:rsidP="002E7935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</w:tcPr>
          <w:p w14:paraId="04CE03B2" w14:textId="2F9DC94E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6158B">
              <w:rPr>
                <w:rFonts w:ascii="Angsana New" w:eastAsia="MS Mincho" w:hAnsi="Angsana New"/>
                <w:sz w:val="23"/>
                <w:szCs w:val="23"/>
              </w:rPr>
              <w:t>(</w:t>
            </w:r>
            <w:r>
              <w:rPr>
                <w:rFonts w:ascii="Angsana New" w:eastAsia="MS Mincho" w:hAnsi="Angsana New"/>
                <w:sz w:val="23"/>
                <w:szCs w:val="23"/>
              </w:rPr>
              <w:t>30</w:t>
            </w:r>
            <w:r w:rsidRPr="0086158B">
              <w:rPr>
                <w:rFonts w:ascii="Angsana New" w:eastAsia="MS Mincho" w:hAnsi="Angsana New"/>
                <w:sz w:val="23"/>
                <w:szCs w:val="23"/>
              </w:rPr>
              <w:t>)</w:t>
            </w:r>
          </w:p>
        </w:tc>
        <w:tc>
          <w:tcPr>
            <w:tcW w:w="252" w:type="dxa"/>
          </w:tcPr>
          <w:p w14:paraId="6E70768A" w14:textId="77777777" w:rsidR="002E7935" w:rsidRPr="0086158B" w:rsidRDefault="002E7935" w:rsidP="002E7935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278" w:type="dxa"/>
          </w:tcPr>
          <w:p w14:paraId="6B8072C8" w14:textId="4EA91DBE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6158B">
              <w:rPr>
                <w:rFonts w:ascii="Angsana New" w:eastAsia="MS Mincho" w:hAnsi="Angsana New"/>
                <w:sz w:val="23"/>
                <w:szCs w:val="23"/>
              </w:rPr>
              <w:t>(17,75</w:t>
            </w:r>
            <w:r>
              <w:rPr>
                <w:rFonts w:ascii="Angsana New" w:eastAsia="MS Mincho" w:hAnsi="Angsana New"/>
                <w:sz w:val="23"/>
                <w:szCs w:val="23"/>
              </w:rPr>
              <w:t>1</w:t>
            </w:r>
            <w:r w:rsidRPr="0086158B">
              <w:rPr>
                <w:rFonts w:ascii="Angsana New" w:eastAsia="MS Mincho" w:hAnsi="Angsana New"/>
                <w:sz w:val="23"/>
                <w:szCs w:val="23"/>
              </w:rPr>
              <w:t>)</w:t>
            </w:r>
          </w:p>
        </w:tc>
      </w:tr>
      <w:tr w:rsidR="002E7935" w:rsidRPr="00E11762" w14:paraId="1F43337D" w14:textId="77777777" w:rsidTr="00E53109">
        <w:trPr>
          <w:cantSplit/>
          <w:trHeight w:val="87"/>
        </w:trPr>
        <w:tc>
          <w:tcPr>
            <w:tcW w:w="3312" w:type="dxa"/>
          </w:tcPr>
          <w:p w14:paraId="23C2ED80" w14:textId="77777777" w:rsidR="002E7935" w:rsidRPr="00E11762" w:rsidRDefault="002E7935" w:rsidP="002E7935">
            <w:pPr>
              <w:tabs>
                <w:tab w:val="left" w:pos="372"/>
              </w:tabs>
              <w:spacing w:line="228" w:lineRule="auto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720" w:type="dxa"/>
          </w:tcPr>
          <w:p w14:paraId="081E07CB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28" w:lineRule="auto"/>
              <w:ind w:left="-108" w:right="-126"/>
              <w:jc w:val="center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031DA462" w14:textId="77777777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6158B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2337E878" w14:textId="77777777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14:paraId="7460146F" w14:textId="4AFD0FFF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6158B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24FCD54C" w14:textId="77777777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14:paraId="32DE0529" w14:textId="52E34878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6158B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0A78BDE7" w14:textId="77777777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28" w:lineRule="auto"/>
              <w:ind w:left="-108"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200" w:type="dxa"/>
          </w:tcPr>
          <w:p w14:paraId="551A0FBF" w14:textId="77777777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6158B">
              <w:rPr>
                <w:rFonts w:ascii="Angsana New" w:eastAsia="MS Mincho" w:hAnsi="Angsana New"/>
                <w:sz w:val="23"/>
                <w:szCs w:val="23"/>
              </w:rPr>
              <w:t>(1,075)</w:t>
            </w:r>
          </w:p>
        </w:tc>
        <w:tc>
          <w:tcPr>
            <w:tcW w:w="253" w:type="dxa"/>
          </w:tcPr>
          <w:p w14:paraId="63DB0181" w14:textId="77777777" w:rsidR="002E7935" w:rsidRPr="0086158B" w:rsidRDefault="002E7935" w:rsidP="002E7935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28" w:lineRule="auto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63D59A03" w14:textId="77777777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6158B">
              <w:rPr>
                <w:rFonts w:ascii="Angsana New" w:eastAsia="MS Mincho" w:hAnsi="Angsana New"/>
                <w:sz w:val="23"/>
                <w:szCs w:val="23"/>
              </w:rPr>
              <w:t>(5,156)</w:t>
            </w:r>
          </w:p>
        </w:tc>
        <w:tc>
          <w:tcPr>
            <w:tcW w:w="256" w:type="dxa"/>
          </w:tcPr>
          <w:p w14:paraId="1482515D" w14:textId="77777777" w:rsidR="002E7935" w:rsidRPr="0086158B" w:rsidRDefault="002E7935" w:rsidP="002E793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66782251" w14:textId="77777777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6158B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5" w:type="dxa"/>
          </w:tcPr>
          <w:p w14:paraId="29C96CD9" w14:textId="77777777" w:rsidR="002E7935" w:rsidRPr="0086158B" w:rsidRDefault="002E7935" w:rsidP="002E7935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</w:tcPr>
          <w:p w14:paraId="2F617821" w14:textId="77777777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6158B">
              <w:rPr>
                <w:rFonts w:ascii="Angsana New" w:eastAsia="MS Mincho" w:hAnsi="Angsana New"/>
                <w:sz w:val="23"/>
                <w:szCs w:val="23"/>
              </w:rPr>
              <w:t>(179)</w:t>
            </w:r>
          </w:p>
        </w:tc>
        <w:tc>
          <w:tcPr>
            <w:tcW w:w="252" w:type="dxa"/>
          </w:tcPr>
          <w:p w14:paraId="494A65C6" w14:textId="77777777" w:rsidR="002E7935" w:rsidRPr="0086158B" w:rsidRDefault="002E7935" w:rsidP="002E7935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278" w:type="dxa"/>
          </w:tcPr>
          <w:p w14:paraId="462F4A53" w14:textId="77777777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cs/>
              </w:rPr>
            </w:pPr>
            <w:r w:rsidRPr="0086158B">
              <w:rPr>
                <w:rFonts w:ascii="Angsana New" w:eastAsia="MS Mincho" w:hAnsi="Angsana New"/>
                <w:sz w:val="23"/>
                <w:szCs w:val="23"/>
              </w:rPr>
              <w:t>(6,410)</w:t>
            </w:r>
          </w:p>
        </w:tc>
      </w:tr>
      <w:tr w:rsidR="00422E05" w:rsidRPr="00E11762" w14:paraId="56F88468" w14:textId="77777777" w:rsidTr="00E53109">
        <w:trPr>
          <w:cantSplit/>
          <w:trHeight w:val="87"/>
        </w:trPr>
        <w:tc>
          <w:tcPr>
            <w:tcW w:w="3312" w:type="dxa"/>
          </w:tcPr>
          <w:p w14:paraId="78F834C6" w14:textId="77777777" w:rsidR="00422E05" w:rsidRPr="00E11762" w:rsidRDefault="00422E05" w:rsidP="002E7935">
            <w:pPr>
              <w:tabs>
                <w:tab w:val="left" w:pos="372"/>
              </w:tabs>
              <w:spacing w:line="228" w:lineRule="auto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20" w:type="dxa"/>
          </w:tcPr>
          <w:p w14:paraId="650D7FB9" w14:textId="77777777" w:rsidR="00422E05" w:rsidRPr="00E11762" w:rsidRDefault="00422E0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28" w:lineRule="auto"/>
              <w:ind w:left="-108" w:right="-126"/>
              <w:jc w:val="center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51E9B658" w14:textId="77777777" w:rsidR="00422E05" w:rsidRPr="0086158B" w:rsidRDefault="00422E0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14:paraId="0E053B84" w14:textId="77777777" w:rsidR="00422E05" w:rsidRPr="0086158B" w:rsidRDefault="00422E0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14:paraId="79C8FFDB" w14:textId="77777777" w:rsidR="00422E05" w:rsidRPr="0086158B" w:rsidRDefault="00422E0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14:paraId="2F0C6AA6" w14:textId="77777777" w:rsidR="00422E05" w:rsidRPr="0086158B" w:rsidRDefault="00422E0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14:paraId="0A641FF9" w14:textId="77777777" w:rsidR="00422E05" w:rsidRPr="0086158B" w:rsidRDefault="00422E0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240" w:type="dxa"/>
          </w:tcPr>
          <w:p w14:paraId="3E2B59BD" w14:textId="77777777" w:rsidR="00422E05" w:rsidRPr="0086158B" w:rsidRDefault="00422E0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28" w:lineRule="auto"/>
              <w:ind w:left="-108"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200" w:type="dxa"/>
          </w:tcPr>
          <w:p w14:paraId="201E900A" w14:textId="77777777" w:rsidR="00422E05" w:rsidRPr="0086158B" w:rsidRDefault="00422E0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253" w:type="dxa"/>
          </w:tcPr>
          <w:p w14:paraId="4F888415" w14:textId="77777777" w:rsidR="00422E05" w:rsidRPr="0086158B" w:rsidRDefault="00422E05" w:rsidP="002E7935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28" w:lineRule="auto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433FF92A" w14:textId="77777777" w:rsidR="00422E05" w:rsidRPr="0086158B" w:rsidRDefault="00422E0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256" w:type="dxa"/>
          </w:tcPr>
          <w:p w14:paraId="08468A71" w14:textId="77777777" w:rsidR="00422E05" w:rsidRPr="0086158B" w:rsidRDefault="00422E05" w:rsidP="002E793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1539BDC9" w14:textId="77777777" w:rsidR="00422E05" w:rsidRPr="0086158B" w:rsidRDefault="00422E0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255" w:type="dxa"/>
          </w:tcPr>
          <w:p w14:paraId="63328C5A" w14:textId="77777777" w:rsidR="00422E05" w:rsidRPr="0086158B" w:rsidRDefault="00422E05" w:rsidP="002E7935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</w:tcPr>
          <w:p w14:paraId="253F4BB6" w14:textId="77777777" w:rsidR="00422E05" w:rsidRPr="0086158B" w:rsidRDefault="00422E0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252" w:type="dxa"/>
          </w:tcPr>
          <w:p w14:paraId="084857FE" w14:textId="77777777" w:rsidR="00422E05" w:rsidRPr="0086158B" w:rsidRDefault="00422E05" w:rsidP="002E7935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278" w:type="dxa"/>
          </w:tcPr>
          <w:p w14:paraId="5A645AB4" w14:textId="77777777" w:rsidR="00422E05" w:rsidRPr="0086158B" w:rsidRDefault="00422E0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</w:tr>
      <w:tr w:rsidR="002E7935" w:rsidRPr="00E11762" w14:paraId="6B6787DD" w14:textId="77777777" w:rsidTr="00E53109">
        <w:trPr>
          <w:cantSplit/>
          <w:trHeight w:val="87"/>
        </w:trPr>
        <w:tc>
          <w:tcPr>
            <w:tcW w:w="3312" w:type="dxa"/>
          </w:tcPr>
          <w:p w14:paraId="701AF403" w14:textId="77777777" w:rsidR="002E7935" w:rsidRPr="00E11762" w:rsidRDefault="002E7935" w:rsidP="002E7935">
            <w:pPr>
              <w:tabs>
                <w:tab w:val="left" w:pos="372"/>
              </w:tabs>
              <w:spacing w:line="228" w:lineRule="auto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</w:rPr>
              <w:lastRenderedPageBreak/>
              <w:t>ยกเลิกสัญญาเช่า</w:t>
            </w:r>
          </w:p>
        </w:tc>
        <w:tc>
          <w:tcPr>
            <w:tcW w:w="720" w:type="dxa"/>
          </w:tcPr>
          <w:p w14:paraId="550FFA5E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28" w:lineRule="auto"/>
              <w:ind w:left="-108"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6104DBE9" w14:textId="77777777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6158B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12756BD7" w14:textId="77777777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50FF4E4" w14:textId="695B73E3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6158B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70328F7D" w14:textId="77777777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14:paraId="3DB6C3B0" w14:textId="128F788A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6158B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277E13B3" w14:textId="77777777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28" w:lineRule="auto"/>
              <w:ind w:left="-108"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200" w:type="dxa"/>
          </w:tcPr>
          <w:p w14:paraId="2AC68EEC" w14:textId="77777777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28" w:lineRule="auto"/>
              <w:ind w:right="-126"/>
              <w:rPr>
                <w:rFonts w:ascii="Angsana New" w:hAnsi="Angsana New"/>
                <w:sz w:val="23"/>
                <w:szCs w:val="23"/>
                <w:lang w:eastAsia="zh-CN"/>
              </w:rPr>
            </w:pPr>
            <w:r w:rsidRPr="0086158B">
              <w:rPr>
                <w:rFonts w:ascii="Angsana New" w:hAnsi="Angsana New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53" w:type="dxa"/>
          </w:tcPr>
          <w:p w14:paraId="1E65C5DC" w14:textId="77777777" w:rsidR="002E7935" w:rsidRPr="0086158B" w:rsidRDefault="002E7935" w:rsidP="002E7935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28" w:lineRule="auto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41643F65" w14:textId="77777777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6158B">
              <w:rPr>
                <w:rFonts w:ascii="Angsana New" w:eastAsia="MS Mincho" w:hAnsi="Angsana New"/>
                <w:sz w:val="23"/>
                <w:szCs w:val="23"/>
              </w:rPr>
              <w:t>(2,029)</w:t>
            </w:r>
          </w:p>
        </w:tc>
        <w:tc>
          <w:tcPr>
            <w:tcW w:w="256" w:type="dxa"/>
          </w:tcPr>
          <w:p w14:paraId="3DE0E18E" w14:textId="77777777" w:rsidR="002E7935" w:rsidRPr="0086158B" w:rsidRDefault="002E7935" w:rsidP="002E793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7739D295" w14:textId="6A63B773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6158B">
              <w:rPr>
                <w:rFonts w:ascii="Angsana New" w:eastAsia="MS Mincho" w:hAnsi="Angsana New"/>
                <w:sz w:val="23"/>
                <w:szCs w:val="23"/>
              </w:rPr>
              <w:t>(4,65</w:t>
            </w:r>
            <w:r>
              <w:rPr>
                <w:rFonts w:ascii="Angsana New" w:eastAsia="MS Mincho" w:hAnsi="Angsana New"/>
                <w:sz w:val="23"/>
                <w:szCs w:val="23"/>
              </w:rPr>
              <w:t>0</w:t>
            </w:r>
            <w:r w:rsidRPr="0086158B">
              <w:rPr>
                <w:rFonts w:ascii="Angsana New" w:eastAsia="MS Mincho" w:hAnsi="Angsana New"/>
                <w:sz w:val="23"/>
                <w:szCs w:val="23"/>
              </w:rPr>
              <w:t>)</w:t>
            </w:r>
          </w:p>
        </w:tc>
        <w:tc>
          <w:tcPr>
            <w:tcW w:w="255" w:type="dxa"/>
          </w:tcPr>
          <w:p w14:paraId="0050A1B5" w14:textId="77777777" w:rsidR="002E7935" w:rsidRPr="0086158B" w:rsidRDefault="002E7935" w:rsidP="002E7935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</w:tcPr>
          <w:p w14:paraId="30584EBB" w14:textId="77777777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6158B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46D13BB1" w14:textId="77777777" w:rsidR="002E7935" w:rsidRPr="0086158B" w:rsidRDefault="002E7935" w:rsidP="002E7935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278" w:type="dxa"/>
          </w:tcPr>
          <w:p w14:paraId="63EBE2C5" w14:textId="32DB9EBC" w:rsidR="002E7935" w:rsidRPr="0086158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6158B">
              <w:rPr>
                <w:rFonts w:ascii="Angsana New" w:eastAsia="MS Mincho" w:hAnsi="Angsana New"/>
                <w:sz w:val="23"/>
                <w:szCs w:val="23"/>
              </w:rPr>
              <w:t>(6,6</w:t>
            </w:r>
            <w:r>
              <w:rPr>
                <w:rFonts w:ascii="Angsana New" w:eastAsia="MS Mincho" w:hAnsi="Angsana New"/>
                <w:sz w:val="23"/>
                <w:szCs w:val="23"/>
              </w:rPr>
              <w:t>79</w:t>
            </w:r>
            <w:r w:rsidRPr="0086158B">
              <w:rPr>
                <w:rFonts w:ascii="Angsana New" w:eastAsia="MS Mincho" w:hAnsi="Angsana New"/>
                <w:sz w:val="23"/>
                <w:szCs w:val="23"/>
              </w:rPr>
              <w:t>)</w:t>
            </w:r>
          </w:p>
        </w:tc>
      </w:tr>
      <w:tr w:rsidR="002E7935" w:rsidRPr="00E11762" w14:paraId="2B1AA406" w14:textId="77777777" w:rsidTr="00255F1E">
        <w:trPr>
          <w:cantSplit/>
          <w:trHeight w:val="224"/>
        </w:trPr>
        <w:tc>
          <w:tcPr>
            <w:tcW w:w="3312" w:type="dxa"/>
            <w:vAlign w:val="bottom"/>
          </w:tcPr>
          <w:p w14:paraId="7DD4237D" w14:textId="77777777" w:rsidR="002E7935" w:rsidRPr="00E11762" w:rsidRDefault="002E7935" w:rsidP="002E7935">
            <w:pPr>
              <w:tabs>
                <w:tab w:val="left" w:pos="372"/>
              </w:tabs>
              <w:spacing w:line="228" w:lineRule="auto"/>
              <w:ind w:right="63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E117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31 </w:t>
            </w:r>
            <w:r w:rsidRPr="00E117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b/>
                <w:bCs/>
                <w:sz w:val="23"/>
                <w:szCs w:val="23"/>
              </w:rPr>
              <w:t>2563</w:t>
            </w:r>
          </w:p>
        </w:tc>
        <w:tc>
          <w:tcPr>
            <w:tcW w:w="720" w:type="dxa"/>
          </w:tcPr>
          <w:p w14:paraId="4E627C81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28" w:lineRule="auto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34F31B6" w14:textId="11BCC23A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C114D9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40,470,795</w:t>
            </w:r>
          </w:p>
        </w:tc>
        <w:tc>
          <w:tcPr>
            <w:tcW w:w="270" w:type="dxa"/>
          </w:tcPr>
          <w:p w14:paraId="0032EC96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64B3F06" w14:textId="0280D76D" w:rsidR="002E7935" w:rsidRPr="00C114D9" w:rsidRDefault="002E7935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23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671CDF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2,067,592</w:t>
            </w:r>
          </w:p>
        </w:tc>
        <w:tc>
          <w:tcPr>
            <w:tcW w:w="270" w:type="dxa"/>
          </w:tcPr>
          <w:p w14:paraId="4FBD9A8D" w14:textId="77777777" w:rsidR="002E7935" w:rsidRPr="00C114D9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CAAE553" w14:textId="1E8220EC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  <w:tab w:val="left" w:pos="1780"/>
              </w:tabs>
              <w:spacing w:line="228" w:lineRule="auto"/>
              <w:ind w:right="-1370" w:firstLine="430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C114D9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6,995</w:t>
            </w:r>
          </w:p>
        </w:tc>
        <w:tc>
          <w:tcPr>
            <w:tcW w:w="240" w:type="dxa"/>
          </w:tcPr>
          <w:p w14:paraId="032C68CA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28" w:lineRule="auto"/>
              <w:ind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59BCC1C2" w14:textId="7E1D1DF4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F61C7A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29,638,</w:t>
            </w:r>
            <w:r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000</w:t>
            </w:r>
          </w:p>
        </w:tc>
        <w:tc>
          <w:tcPr>
            <w:tcW w:w="253" w:type="dxa"/>
          </w:tcPr>
          <w:p w14:paraId="3962080B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00DB734E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5,058,254</w:t>
            </w:r>
          </w:p>
        </w:tc>
        <w:tc>
          <w:tcPr>
            <w:tcW w:w="256" w:type="dxa"/>
          </w:tcPr>
          <w:p w14:paraId="7DE31AA0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</w:tcPr>
          <w:p w14:paraId="0C815B2C" w14:textId="099D0D93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92,70</w:t>
            </w:r>
            <w:r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255" w:type="dxa"/>
          </w:tcPr>
          <w:p w14:paraId="59936D57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07D691F4" w14:textId="34E380B8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A05881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1,183,981</w:t>
            </w:r>
          </w:p>
        </w:tc>
        <w:tc>
          <w:tcPr>
            <w:tcW w:w="252" w:type="dxa"/>
          </w:tcPr>
          <w:p w14:paraId="4DA9EDF8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0B1B2301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b/>
                <w:sz w:val="23"/>
                <w:szCs w:val="23"/>
              </w:rPr>
              <w:t>78,518,321</w:t>
            </w:r>
          </w:p>
        </w:tc>
      </w:tr>
      <w:tr w:rsidR="004A6F30" w:rsidRPr="00E11762" w14:paraId="6D550169" w14:textId="77777777" w:rsidTr="004A6F30">
        <w:trPr>
          <w:cantSplit/>
          <w:trHeight w:val="224"/>
        </w:trPr>
        <w:tc>
          <w:tcPr>
            <w:tcW w:w="3312" w:type="dxa"/>
            <w:vAlign w:val="bottom"/>
          </w:tcPr>
          <w:p w14:paraId="0F6E1AF6" w14:textId="77777777" w:rsidR="004A6F30" w:rsidRPr="00E11762" w:rsidRDefault="004A6F30" w:rsidP="002E7935">
            <w:pPr>
              <w:tabs>
                <w:tab w:val="left" w:pos="372"/>
              </w:tabs>
              <w:spacing w:line="228" w:lineRule="auto"/>
              <w:ind w:right="63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720" w:type="dxa"/>
          </w:tcPr>
          <w:p w14:paraId="0E0D00C0" w14:textId="77777777" w:rsidR="004A6F30" w:rsidRPr="00E11762" w:rsidRDefault="004A6F30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28" w:lineRule="auto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3E26DC4" w14:textId="77777777" w:rsidR="004A6F30" w:rsidRPr="00C114D9" w:rsidRDefault="004A6F30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4099AB88" w14:textId="77777777" w:rsidR="004A6F30" w:rsidRPr="00E11762" w:rsidRDefault="004A6F30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2564424" w14:textId="77777777" w:rsidR="004A6F30" w:rsidRPr="00671CDF" w:rsidRDefault="004A6F30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23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2280FAB6" w14:textId="77777777" w:rsidR="004A6F30" w:rsidRPr="00C114D9" w:rsidRDefault="004A6F30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91EE598" w14:textId="77777777" w:rsidR="004A6F30" w:rsidRPr="00C114D9" w:rsidRDefault="004A6F30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  <w:tab w:val="left" w:pos="1780"/>
              </w:tabs>
              <w:spacing w:line="228" w:lineRule="auto"/>
              <w:ind w:right="-1370" w:firstLine="430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</w:tcPr>
          <w:p w14:paraId="415ACB04" w14:textId="77777777" w:rsidR="004A6F30" w:rsidRPr="00E11762" w:rsidRDefault="004A6F30" w:rsidP="002E793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28" w:lineRule="auto"/>
              <w:ind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532B2747" w14:textId="77777777" w:rsidR="004A6F30" w:rsidRPr="00F61C7A" w:rsidRDefault="004A6F30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3" w:type="dxa"/>
          </w:tcPr>
          <w:p w14:paraId="398EABEE" w14:textId="77777777" w:rsidR="004A6F30" w:rsidRPr="00E11762" w:rsidRDefault="004A6F30" w:rsidP="002E793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31669AD6" w14:textId="77777777" w:rsidR="004A6F30" w:rsidRPr="00E11762" w:rsidRDefault="004A6F30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6" w:type="dxa"/>
          </w:tcPr>
          <w:p w14:paraId="484EC142" w14:textId="77777777" w:rsidR="004A6F30" w:rsidRPr="00E11762" w:rsidRDefault="004A6F30" w:rsidP="002E793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1058DFB0" w14:textId="77777777" w:rsidR="004A6F30" w:rsidRPr="00E11762" w:rsidRDefault="004A6F30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5" w:type="dxa"/>
          </w:tcPr>
          <w:p w14:paraId="3C8A2D31" w14:textId="77777777" w:rsidR="004A6F30" w:rsidRPr="00E11762" w:rsidRDefault="004A6F30" w:rsidP="002E793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1BF48ADE" w14:textId="77777777" w:rsidR="004A6F30" w:rsidRPr="00A05881" w:rsidRDefault="004A6F30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</w:tcPr>
          <w:p w14:paraId="0F8026DE" w14:textId="77777777" w:rsidR="004A6F30" w:rsidRPr="00E11762" w:rsidRDefault="004A6F30" w:rsidP="002E793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25FB950" w14:textId="77777777" w:rsidR="004A6F30" w:rsidRPr="00E11762" w:rsidRDefault="004A6F30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</w:rPr>
            </w:pPr>
          </w:p>
        </w:tc>
      </w:tr>
      <w:tr w:rsidR="002E7935" w:rsidRPr="00E11762" w14:paraId="4BF0BAD5" w14:textId="77777777" w:rsidTr="004A6F30">
        <w:trPr>
          <w:cantSplit/>
        </w:trPr>
        <w:tc>
          <w:tcPr>
            <w:tcW w:w="3312" w:type="dxa"/>
          </w:tcPr>
          <w:p w14:paraId="564FF9DC" w14:textId="77777777" w:rsidR="002E7935" w:rsidRPr="00E11762" w:rsidRDefault="002E7935" w:rsidP="002E7935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</w:pPr>
            <w:r w:rsidRPr="00E11762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720" w:type="dxa"/>
          </w:tcPr>
          <w:p w14:paraId="553150F3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92" w:right="-18" w:firstLine="84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90" w:type="dxa"/>
          </w:tcPr>
          <w:p w14:paraId="5FFB66EC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4AA8541C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08" w:type="dxa"/>
          </w:tcPr>
          <w:p w14:paraId="7FBA7F27" w14:textId="77777777" w:rsidR="002E7935" w:rsidRPr="002E7935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30ACEBC9" w14:textId="77777777" w:rsidR="002E7935" w:rsidRPr="002E7935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08" w:type="dxa"/>
          </w:tcPr>
          <w:p w14:paraId="36AF90FC" w14:textId="37DEF71A" w:rsidR="002E7935" w:rsidRPr="002E7935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</w:tcPr>
          <w:p w14:paraId="0859F316" w14:textId="77777777" w:rsidR="002E7935" w:rsidRPr="002E7935" w:rsidRDefault="002E7935" w:rsidP="002E7935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162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7DCF36CE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3" w:type="dxa"/>
          </w:tcPr>
          <w:p w14:paraId="1176764C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08A50606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6" w:type="dxa"/>
          </w:tcPr>
          <w:p w14:paraId="3DE4C170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0BDDB471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255" w:type="dxa"/>
          </w:tcPr>
          <w:p w14:paraId="536002DB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</w:tcPr>
          <w:p w14:paraId="255A610E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716"/>
              </w:tabs>
              <w:spacing w:line="200" w:lineRule="atLeast"/>
              <w:ind w:right="-18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252" w:type="dxa"/>
          </w:tcPr>
          <w:p w14:paraId="174A133B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78" w:type="dxa"/>
          </w:tcPr>
          <w:p w14:paraId="0FD07A4E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</w:tr>
      <w:tr w:rsidR="002E7935" w:rsidRPr="00E11762" w14:paraId="5EADE153" w14:textId="77777777" w:rsidTr="00E53109">
        <w:trPr>
          <w:cantSplit/>
        </w:trPr>
        <w:tc>
          <w:tcPr>
            <w:tcW w:w="3312" w:type="dxa"/>
          </w:tcPr>
          <w:p w14:paraId="6D3C5591" w14:textId="19AC254C" w:rsidR="002E7935" w:rsidRPr="00E11762" w:rsidRDefault="002E7935" w:rsidP="002E7935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sz w:val="23"/>
                <w:szCs w:val="23"/>
              </w:rPr>
              <w:t>1</w:t>
            </w:r>
            <w:r w:rsidRPr="00E11762">
              <w:rPr>
                <w:rFonts w:ascii="Angsana New" w:hAnsi="Angsana New"/>
                <w:sz w:val="23"/>
                <w:szCs w:val="23"/>
                <w:cs/>
              </w:rPr>
              <w:t xml:space="preserve"> มกราคม</w:t>
            </w:r>
            <w:r w:rsidRPr="00E11762">
              <w:rPr>
                <w:rFonts w:ascii="Angsana New" w:hAnsi="Angsana New"/>
                <w:sz w:val="23"/>
                <w:szCs w:val="23"/>
              </w:rPr>
              <w:t xml:space="preserve"> 256</w:t>
            </w:r>
            <w:r>
              <w:rPr>
                <w:rFonts w:ascii="Angsana New" w:hAnsi="Angsana New"/>
                <w:sz w:val="23"/>
                <w:szCs w:val="23"/>
              </w:rPr>
              <w:t>2</w:t>
            </w:r>
            <w:r w:rsidRPr="00E11762">
              <w:rPr>
                <w:rFonts w:ascii="Angsana New" w:hAnsi="Angsana New"/>
                <w:sz w:val="23"/>
                <w:szCs w:val="23"/>
              </w:rPr>
              <w:t xml:space="preserve"> - </w:t>
            </w:r>
            <w:r w:rsidRPr="00E11762">
              <w:rPr>
                <w:rFonts w:ascii="Angsana New" w:hAnsi="Angsana New"/>
                <w:sz w:val="23"/>
                <w:szCs w:val="23"/>
                <w:cs/>
              </w:rPr>
              <w:t>ปรับปรุงใหม่</w:t>
            </w:r>
          </w:p>
        </w:tc>
        <w:tc>
          <w:tcPr>
            <w:tcW w:w="720" w:type="dxa"/>
          </w:tcPr>
          <w:p w14:paraId="3EAB93DC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5754463F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5717CB3B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14:paraId="10E8E414" w14:textId="3ED1CBB7" w:rsidR="002E7935" w:rsidRPr="002E7935" w:rsidRDefault="002E7935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51829C52" w14:textId="77777777" w:rsidR="002E7935" w:rsidRPr="002E7935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14:paraId="46DC894C" w14:textId="74DE5828" w:rsidR="002E7935" w:rsidRPr="002E7935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40"/>
              <w:rPr>
                <w:rFonts w:ascii="Angsana New" w:eastAsia="MS Mincho" w:hAnsi="Angsana New"/>
                <w:sz w:val="23"/>
                <w:szCs w:val="23"/>
              </w:rPr>
            </w:pPr>
            <w:r w:rsidRPr="002E7935">
              <w:rPr>
                <w:rFonts w:ascii="Angsana New" w:eastAsia="MS Mincho" w:hAnsi="Angsana New"/>
                <w:sz w:val="23"/>
                <w:szCs w:val="23"/>
              </w:rPr>
              <w:t>524</w:t>
            </w:r>
          </w:p>
        </w:tc>
        <w:tc>
          <w:tcPr>
            <w:tcW w:w="240" w:type="dxa"/>
          </w:tcPr>
          <w:p w14:paraId="158C13E9" w14:textId="77777777" w:rsidR="002E7935" w:rsidRPr="002E7935" w:rsidRDefault="002E7935" w:rsidP="002E793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left="-108" w:right="-18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39E48951" w14:textId="5B88E72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F61C7A">
              <w:rPr>
                <w:rFonts w:ascii="Angsana New" w:eastAsia="MS Mincho" w:hAnsi="Angsana New"/>
                <w:sz w:val="23"/>
                <w:szCs w:val="23"/>
              </w:rPr>
              <w:t>3,316,818</w:t>
            </w:r>
          </w:p>
        </w:tc>
        <w:tc>
          <w:tcPr>
            <w:tcW w:w="253" w:type="dxa"/>
          </w:tcPr>
          <w:p w14:paraId="0F74C0B2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  <w:tab w:val="decimal" w:pos="1152"/>
              </w:tabs>
              <w:ind w:right="-18"/>
              <w:jc w:val="right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0D111F18" w14:textId="1C159419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1,39</w:t>
            </w:r>
            <w:r>
              <w:rPr>
                <w:rFonts w:ascii="Angsana New" w:eastAsia="MS Mincho" w:hAnsi="Angsana New"/>
                <w:sz w:val="23"/>
                <w:szCs w:val="23"/>
              </w:rPr>
              <w:t>5</w:t>
            </w:r>
            <w:r w:rsidRPr="00E11762">
              <w:rPr>
                <w:rFonts w:ascii="Angsana New" w:eastAsia="MS Mincho" w:hAnsi="Angsana New"/>
                <w:sz w:val="23"/>
                <w:szCs w:val="23"/>
              </w:rPr>
              <w:t>,2</w:t>
            </w:r>
            <w:r>
              <w:rPr>
                <w:rFonts w:ascii="Angsana New" w:eastAsia="MS Mincho" w:hAnsi="Angsana New"/>
                <w:sz w:val="23"/>
                <w:szCs w:val="23"/>
              </w:rPr>
              <w:t>79</w:t>
            </w:r>
          </w:p>
        </w:tc>
        <w:tc>
          <w:tcPr>
            <w:tcW w:w="256" w:type="dxa"/>
          </w:tcPr>
          <w:p w14:paraId="64E2988F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640392AB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30,139</w:t>
            </w:r>
          </w:p>
        </w:tc>
        <w:tc>
          <w:tcPr>
            <w:tcW w:w="255" w:type="dxa"/>
          </w:tcPr>
          <w:p w14:paraId="781E9976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</w:tcPr>
          <w:p w14:paraId="48F240EC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10B17DB9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78" w:type="dxa"/>
          </w:tcPr>
          <w:p w14:paraId="0430C979" w14:textId="27B4777B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4,742,7</w:t>
            </w:r>
            <w:r>
              <w:rPr>
                <w:rFonts w:ascii="Angsana New" w:eastAsia="MS Mincho" w:hAnsi="Angsana New"/>
                <w:sz w:val="23"/>
                <w:szCs w:val="23"/>
              </w:rPr>
              <w:t>60</w:t>
            </w:r>
          </w:p>
        </w:tc>
      </w:tr>
      <w:tr w:rsidR="002E7935" w:rsidRPr="00E11762" w14:paraId="185CEB0F" w14:textId="77777777" w:rsidTr="00E53109">
        <w:trPr>
          <w:cantSplit/>
        </w:trPr>
        <w:tc>
          <w:tcPr>
            <w:tcW w:w="3312" w:type="dxa"/>
          </w:tcPr>
          <w:p w14:paraId="4FAA1A19" w14:textId="77777777" w:rsidR="002E7935" w:rsidRPr="00E11762" w:rsidRDefault="002E7935" w:rsidP="002E7935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</w:tcPr>
          <w:p w14:paraId="4BB80EF7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6F230A6C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2E53B245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14:paraId="7FC3BE90" w14:textId="1180F896" w:rsidR="002E7935" w:rsidRPr="002E7935" w:rsidRDefault="002E7935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137287B6" w14:textId="77777777" w:rsidR="002E7935" w:rsidRPr="002E7935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14:paraId="5BEABD3C" w14:textId="1AB3D374" w:rsidR="002E7935" w:rsidRPr="002E7935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40"/>
              <w:rPr>
                <w:rFonts w:ascii="Angsana New" w:eastAsia="MS Mincho" w:hAnsi="Angsana New"/>
                <w:sz w:val="23"/>
                <w:szCs w:val="23"/>
              </w:rPr>
            </w:pPr>
            <w:r w:rsidRPr="002E7935">
              <w:rPr>
                <w:rFonts w:ascii="Angsana New" w:eastAsia="MS Mincho" w:hAnsi="Angsana New"/>
                <w:sz w:val="23"/>
                <w:szCs w:val="23"/>
              </w:rPr>
              <w:t>374</w:t>
            </w:r>
          </w:p>
        </w:tc>
        <w:tc>
          <w:tcPr>
            <w:tcW w:w="240" w:type="dxa"/>
          </w:tcPr>
          <w:p w14:paraId="576A7B2A" w14:textId="77777777" w:rsidR="002E7935" w:rsidRPr="002E7935" w:rsidRDefault="002E7935" w:rsidP="002E793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2B03E854" w14:textId="0366DC33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F61C7A">
              <w:rPr>
                <w:rFonts w:ascii="Angsana New" w:eastAsia="MS Mincho" w:hAnsi="Angsana New"/>
                <w:sz w:val="23"/>
                <w:szCs w:val="23"/>
              </w:rPr>
              <w:t>924,396</w:t>
            </w:r>
          </w:p>
        </w:tc>
        <w:tc>
          <w:tcPr>
            <w:tcW w:w="253" w:type="dxa"/>
          </w:tcPr>
          <w:p w14:paraId="4FF4B1D6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277" w:type="dxa"/>
          </w:tcPr>
          <w:p w14:paraId="795737FB" w14:textId="01D9292A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F61C7A">
              <w:rPr>
                <w:rFonts w:ascii="Angsana New" w:eastAsia="MS Mincho" w:hAnsi="Angsana New"/>
                <w:sz w:val="23"/>
                <w:szCs w:val="23"/>
              </w:rPr>
              <w:t>451,965</w:t>
            </w:r>
          </w:p>
        </w:tc>
        <w:tc>
          <w:tcPr>
            <w:tcW w:w="256" w:type="dxa"/>
          </w:tcPr>
          <w:p w14:paraId="220B7ED6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8"/>
              <w:jc w:val="right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2E0DABE3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  <w:rtl/>
                <w:cs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4,827</w:t>
            </w:r>
          </w:p>
        </w:tc>
        <w:tc>
          <w:tcPr>
            <w:tcW w:w="255" w:type="dxa"/>
          </w:tcPr>
          <w:p w14:paraId="5D87FCA1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</w:tcPr>
          <w:p w14:paraId="44F38C2C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4E554C19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78" w:type="dxa"/>
          </w:tcPr>
          <w:p w14:paraId="39554C4D" w14:textId="079FBAAA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1,381,</w:t>
            </w:r>
            <w:r>
              <w:rPr>
                <w:rFonts w:ascii="Angsana New" w:eastAsia="MS Mincho" w:hAnsi="Angsana New"/>
                <w:sz w:val="23"/>
                <w:szCs w:val="23"/>
              </w:rPr>
              <w:t>562</w:t>
            </w:r>
          </w:p>
        </w:tc>
      </w:tr>
      <w:tr w:rsidR="002E7935" w:rsidRPr="00E11762" w14:paraId="77D9D4C7" w14:textId="77777777" w:rsidTr="00E53109">
        <w:trPr>
          <w:cantSplit/>
        </w:trPr>
        <w:tc>
          <w:tcPr>
            <w:tcW w:w="3312" w:type="dxa"/>
          </w:tcPr>
          <w:p w14:paraId="3FB2640F" w14:textId="77777777" w:rsidR="002E7935" w:rsidRPr="00E11762" w:rsidRDefault="002E7935" w:rsidP="002E7935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720" w:type="dxa"/>
          </w:tcPr>
          <w:p w14:paraId="39B56379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7EB5F27E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2524CE4D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14:paraId="74557FF5" w14:textId="1BCD4273" w:rsidR="002E7935" w:rsidRPr="002E7935" w:rsidRDefault="002E7935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0F1ABD4A" w14:textId="77777777" w:rsidR="002E7935" w:rsidRPr="002E7935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14:paraId="100B23A3" w14:textId="2BCD0C16" w:rsidR="002E7935" w:rsidRPr="002E7935" w:rsidRDefault="002E7935" w:rsidP="00757B51">
            <w:pPr>
              <w:tabs>
                <w:tab w:val="clear" w:pos="907"/>
                <w:tab w:val="left" w:pos="340"/>
              </w:tabs>
              <w:ind w:right="-1184" w:firstLine="606"/>
              <w:rPr>
                <w:rFonts w:ascii="Angsana New" w:eastAsia="MS Mincho" w:hAnsi="Angsana New"/>
                <w:sz w:val="23"/>
                <w:szCs w:val="23"/>
              </w:rPr>
            </w:pPr>
            <w:r w:rsidRPr="002E7935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1662D885" w14:textId="77777777" w:rsidR="002E7935" w:rsidRPr="002E7935" w:rsidRDefault="002E7935" w:rsidP="002E7935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6919118C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  <w:cs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</w:tcPr>
          <w:p w14:paraId="01C320A6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277" w:type="dxa"/>
          </w:tcPr>
          <w:p w14:paraId="35C82C4A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(7,151)</w:t>
            </w:r>
          </w:p>
        </w:tc>
        <w:tc>
          <w:tcPr>
            <w:tcW w:w="256" w:type="dxa"/>
          </w:tcPr>
          <w:p w14:paraId="5B57DE43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54F696D7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  <w:rtl/>
                <w:cs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(1,211)</w:t>
            </w:r>
          </w:p>
        </w:tc>
        <w:tc>
          <w:tcPr>
            <w:tcW w:w="255" w:type="dxa"/>
          </w:tcPr>
          <w:p w14:paraId="1305A288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</w:tcPr>
          <w:p w14:paraId="5A38E883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543CD0C4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78" w:type="dxa"/>
          </w:tcPr>
          <w:p w14:paraId="3C21CD9D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(8,362)</w:t>
            </w:r>
          </w:p>
        </w:tc>
      </w:tr>
      <w:tr w:rsidR="002E7935" w:rsidRPr="00E11762" w14:paraId="02AB3012" w14:textId="77777777" w:rsidTr="00E53109">
        <w:trPr>
          <w:cantSplit/>
        </w:trPr>
        <w:tc>
          <w:tcPr>
            <w:tcW w:w="3312" w:type="dxa"/>
          </w:tcPr>
          <w:p w14:paraId="7AC4C0D6" w14:textId="77777777" w:rsidR="002E7935" w:rsidRPr="00E11762" w:rsidRDefault="002E7935" w:rsidP="002E7935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720" w:type="dxa"/>
          </w:tcPr>
          <w:p w14:paraId="6926DD55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1305EF02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65AECD22" w14:textId="3BCB955E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5653791" w14:textId="2C7AF2D8" w:rsidR="002E7935" w:rsidRPr="002E7935" w:rsidRDefault="002E7935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67116242" w14:textId="77777777" w:rsidR="002E7935" w:rsidRPr="002E7935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14:paraId="7E006E09" w14:textId="0FDC66EC" w:rsidR="002E7935" w:rsidRPr="002E7935" w:rsidRDefault="002E7935" w:rsidP="00757B51">
            <w:pPr>
              <w:tabs>
                <w:tab w:val="clear" w:pos="907"/>
                <w:tab w:val="left" w:pos="340"/>
              </w:tabs>
              <w:ind w:right="-1184" w:firstLine="606"/>
              <w:rPr>
                <w:rFonts w:ascii="Angsana New" w:eastAsia="MS Mincho" w:hAnsi="Angsana New"/>
                <w:sz w:val="23"/>
                <w:szCs w:val="23"/>
              </w:rPr>
            </w:pPr>
            <w:r w:rsidRPr="002E7935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718A438E" w14:textId="77777777" w:rsidR="002E7935" w:rsidRPr="002E7935" w:rsidRDefault="002E7935" w:rsidP="002E7935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604E9B31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(391)</w:t>
            </w:r>
          </w:p>
        </w:tc>
        <w:tc>
          <w:tcPr>
            <w:tcW w:w="253" w:type="dxa"/>
          </w:tcPr>
          <w:p w14:paraId="42A48356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277" w:type="dxa"/>
          </w:tcPr>
          <w:p w14:paraId="3C4F6098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(983)</w:t>
            </w:r>
          </w:p>
        </w:tc>
        <w:tc>
          <w:tcPr>
            <w:tcW w:w="256" w:type="dxa"/>
          </w:tcPr>
          <w:p w14:paraId="4C3985B4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55CB261A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5" w:type="dxa"/>
          </w:tcPr>
          <w:p w14:paraId="6D8199DF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</w:tcPr>
          <w:p w14:paraId="1FF8E578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2A87DDF9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78" w:type="dxa"/>
          </w:tcPr>
          <w:p w14:paraId="395B67D5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(1,374)</w:t>
            </w:r>
          </w:p>
        </w:tc>
      </w:tr>
      <w:tr w:rsidR="002E7935" w:rsidRPr="00E11762" w14:paraId="3265F0A1" w14:textId="77777777" w:rsidTr="00D16F86">
        <w:trPr>
          <w:cantSplit/>
        </w:trPr>
        <w:tc>
          <w:tcPr>
            <w:tcW w:w="3312" w:type="dxa"/>
          </w:tcPr>
          <w:p w14:paraId="7C5FE645" w14:textId="632A0957" w:rsidR="002E7935" w:rsidRPr="00E11762" w:rsidRDefault="002E7935" w:rsidP="002E7935">
            <w:pPr>
              <w:tabs>
                <w:tab w:val="left" w:pos="372"/>
              </w:tabs>
              <w:spacing w:line="200" w:lineRule="atLeast"/>
              <w:ind w:right="-108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31 </w:t>
            </w:r>
            <w:r w:rsidRPr="00E117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b/>
                <w:bCs/>
                <w:sz w:val="23"/>
                <w:szCs w:val="23"/>
              </w:rPr>
              <w:t>256</w:t>
            </w:r>
            <w:r>
              <w:rPr>
                <w:rFonts w:ascii="Angsana New" w:hAnsi="Angsana New"/>
                <w:b/>
                <w:bCs/>
                <w:sz w:val="23"/>
                <w:szCs w:val="23"/>
              </w:rPr>
              <w:t>2</w:t>
            </w:r>
            <w:r w:rsidRPr="00E117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</w:t>
            </w:r>
            <w:r w:rsidRPr="00E11762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- </w:t>
            </w:r>
            <w:r w:rsidRPr="00E117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ปรับปรุงใหม่</w:t>
            </w:r>
          </w:p>
        </w:tc>
        <w:tc>
          <w:tcPr>
            <w:tcW w:w="720" w:type="dxa"/>
          </w:tcPr>
          <w:p w14:paraId="0611ED11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8C0634A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07ADFDFB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2ECD98E" w14:textId="703E9FE9" w:rsidR="002E7935" w:rsidRPr="00757B51" w:rsidRDefault="002E7935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757B51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4362EEB5" w14:textId="77777777" w:rsidR="002E7935" w:rsidRPr="002E7935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8F52F78" w14:textId="20F35ABD" w:rsidR="002E7935" w:rsidRPr="002E7935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40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2E7935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898</w:t>
            </w:r>
          </w:p>
        </w:tc>
        <w:tc>
          <w:tcPr>
            <w:tcW w:w="240" w:type="dxa"/>
          </w:tcPr>
          <w:p w14:paraId="312AEBA8" w14:textId="77777777" w:rsidR="002E7935" w:rsidRPr="002E7935" w:rsidRDefault="002E7935" w:rsidP="002E793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left="-108"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569F566F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4,240,823</w:t>
            </w:r>
          </w:p>
        </w:tc>
        <w:tc>
          <w:tcPr>
            <w:tcW w:w="253" w:type="dxa"/>
          </w:tcPr>
          <w:p w14:paraId="39C3C853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26"/>
              <w:rPr>
                <w:rFonts w:ascii="Angsana New" w:eastAsia="MS Mincho" w:hAnsi="Angsana New"/>
                <w:bCs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26E8F67D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1,839,110</w:t>
            </w:r>
          </w:p>
        </w:tc>
        <w:tc>
          <w:tcPr>
            <w:tcW w:w="256" w:type="dxa"/>
          </w:tcPr>
          <w:p w14:paraId="5244E72F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="Angsana New" w:eastAsia="MS Mincho" w:hAnsi="Angsana New"/>
                <w:bCs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3865E4BE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  <w:cs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33,755</w:t>
            </w:r>
          </w:p>
        </w:tc>
        <w:tc>
          <w:tcPr>
            <w:tcW w:w="255" w:type="dxa"/>
          </w:tcPr>
          <w:p w14:paraId="380531BA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sz w:val="23"/>
                <w:szCs w:val="23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3A518B35" w14:textId="77777777" w:rsidR="002E7935" w:rsidRPr="002E7935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2E7935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6556338A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37041352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6,114,586</w:t>
            </w:r>
          </w:p>
        </w:tc>
      </w:tr>
      <w:tr w:rsidR="002E7935" w:rsidRPr="00E11762" w14:paraId="569A024A" w14:textId="77777777" w:rsidTr="00D16F86">
        <w:trPr>
          <w:cantSplit/>
        </w:trPr>
        <w:tc>
          <w:tcPr>
            <w:tcW w:w="3312" w:type="dxa"/>
          </w:tcPr>
          <w:p w14:paraId="0BCD210A" w14:textId="25D345A4" w:rsidR="002E7935" w:rsidRPr="00E11762" w:rsidRDefault="002E7935" w:rsidP="002E7935">
            <w:pPr>
              <w:tabs>
                <w:tab w:val="left" w:pos="372"/>
              </w:tabs>
              <w:spacing w:line="200" w:lineRule="atLeast"/>
              <w:ind w:left="144" w:right="-108" w:hanging="144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</w:rPr>
              <w:t xml:space="preserve">การรับรู้ค่าเสื่อมราคาของสินทรัพย์สิทธิการใช้จากการถือปฏิบัติตาม </w:t>
            </w:r>
            <w:r w:rsidRPr="00E11762">
              <w:rPr>
                <w:rFonts w:ascii="Angsana New" w:hAnsi="Angsana New"/>
                <w:sz w:val="23"/>
                <w:szCs w:val="23"/>
              </w:rPr>
              <w:t xml:space="preserve">TFRS 16 </w:t>
            </w:r>
            <w:r w:rsidRPr="00E11762">
              <w:rPr>
                <w:rFonts w:ascii="Angsana New" w:hAnsi="Angsana New"/>
                <w:sz w:val="23"/>
                <w:szCs w:val="23"/>
                <w:cs/>
              </w:rPr>
              <w:t>เป็นครั้ง</w:t>
            </w:r>
            <w:r w:rsidR="00E53109">
              <w:rPr>
                <w:rFonts w:ascii="Angsana New" w:hAnsi="Angsana New" w:hint="cs"/>
                <w:sz w:val="23"/>
                <w:szCs w:val="23"/>
                <w:cs/>
              </w:rPr>
              <w:t>แรก</w:t>
            </w:r>
          </w:p>
        </w:tc>
        <w:tc>
          <w:tcPr>
            <w:tcW w:w="720" w:type="dxa"/>
            <w:vAlign w:val="bottom"/>
          </w:tcPr>
          <w:p w14:paraId="57793A39" w14:textId="30126DD0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</w:tabs>
              <w:ind w:right="-108" w:hanging="34"/>
              <w:jc w:val="center"/>
              <w:rPr>
                <w:rFonts w:ascii="Angsana New" w:eastAsia="MS Mincho" w:hAnsi="Angsana New"/>
                <w:sz w:val="23"/>
                <w:szCs w:val="23"/>
                <w:cs/>
              </w:rPr>
            </w:pPr>
            <w:r w:rsidRPr="00E11762">
              <w:rPr>
                <w:rFonts w:ascii="Angsana New" w:hAnsi="Angsana New"/>
                <w:i/>
                <w:iCs/>
                <w:sz w:val="23"/>
                <w:szCs w:val="23"/>
              </w:rPr>
              <w:t>3</w:t>
            </w:r>
            <w:r w:rsidRPr="00E11762">
              <w:rPr>
                <w:rFonts w:ascii="Angsana New" w:hAnsi="Angsana New"/>
                <w:i/>
                <w:iCs/>
                <w:sz w:val="23"/>
                <w:szCs w:val="23"/>
                <w:cs/>
              </w:rPr>
              <w:t>(ข</w:t>
            </w:r>
            <w:r>
              <w:rPr>
                <w:rFonts w:ascii="Angsana New" w:hAnsi="Angsana New"/>
                <w:i/>
                <w:iCs/>
                <w:sz w:val="23"/>
                <w:szCs w:val="23"/>
              </w:rPr>
              <w:t>)</w:t>
            </w:r>
          </w:p>
        </w:tc>
        <w:tc>
          <w:tcPr>
            <w:tcW w:w="990" w:type="dxa"/>
          </w:tcPr>
          <w:p w14:paraId="60BB8262" w14:textId="77777777" w:rsidR="002E7935" w:rsidRPr="00E22B67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  <w:p w14:paraId="6D735785" w14:textId="63FF5F3B" w:rsidR="002E7935" w:rsidRPr="00E22B67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22B67">
              <w:rPr>
                <w:rFonts w:ascii="Angsana New" w:hAnsi="Angsana New"/>
                <w:i/>
                <w:iCs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7CF16C5E" w14:textId="77777777" w:rsidR="002E7935" w:rsidRPr="00E22B67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64DD22B" w14:textId="77777777" w:rsidR="002E7935" w:rsidRPr="002E7935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  <w:p w14:paraId="6C74E6B7" w14:textId="04866481" w:rsidR="002E7935" w:rsidRPr="002E7935" w:rsidRDefault="002E7935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3"/>
              <w:rPr>
                <w:rFonts w:ascii="Angsana New" w:eastAsia="MS Mincho" w:hAnsi="Angsana New"/>
                <w:sz w:val="23"/>
                <w:szCs w:val="23"/>
              </w:rPr>
            </w:pPr>
            <w:r w:rsidRPr="002E7935">
              <w:rPr>
                <w:rFonts w:ascii="Angsana New" w:eastAsia="MS Mincho" w:hAnsi="Angsana New"/>
                <w:sz w:val="23"/>
                <w:szCs w:val="23"/>
              </w:rPr>
              <w:t>202,281</w:t>
            </w:r>
          </w:p>
        </w:tc>
        <w:tc>
          <w:tcPr>
            <w:tcW w:w="270" w:type="dxa"/>
          </w:tcPr>
          <w:p w14:paraId="5BC3EED8" w14:textId="77777777" w:rsidR="002E7935" w:rsidRPr="002E7935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14:paraId="7C712610" w14:textId="284244B4" w:rsidR="00757B51" w:rsidRDefault="00757B51" w:rsidP="00757B51">
            <w:pPr>
              <w:tabs>
                <w:tab w:val="clear" w:pos="907"/>
                <w:tab w:val="left" w:pos="340"/>
              </w:tabs>
              <w:ind w:right="-1184" w:firstLine="606"/>
              <w:rPr>
                <w:rFonts w:ascii="Angsana New" w:eastAsia="MS Mincho" w:hAnsi="Angsana New"/>
                <w:sz w:val="23"/>
                <w:szCs w:val="23"/>
              </w:rPr>
            </w:pPr>
          </w:p>
          <w:p w14:paraId="688DA7F9" w14:textId="44B204DB" w:rsidR="002E7935" w:rsidRPr="002E7935" w:rsidRDefault="002E7935" w:rsidP="00757B51">
            <w:pPr>
              <w:tabs>
                <w:tab w:val="clear" w:pos="907"/>
                <w:tab w:val="left" w:pos="340"/>
              </w:tabs>
              <w:ind w:right="-1184" w:firstLine="606"/>
              <w:rPr>
                <w:rFonts w:ascii="Angsana New" w:eastAsia="MS Mincho" w:hAnsi="Angsana New"/>
                <w:sz w:val="23"/>
                <w:szCs w:val="23"/>
              </w:rPr>
            </w:pPr>
            <w:r w:rsidRPr="002E7935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1D71DF0A" w14:textId="77777777" w:rsidR="002E7935" w:rsidRPr="002E7935" w:rsidRDefault="002E7935" w:rsidP="002E793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left="-108" w:right="-18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1E23E756" w14:textId="77777777" w:rsidR="002E7935" w:rsidRPr="00E22B67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  <w:p w14:paraId="626E8071" w14:textId="77777777" w:rsidR="002E7935" w:rsidRPr="00E22B67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22B67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</w:tcPr>
          <w:p w14:paraId="444263B7" w14:textId="77777777" w:rsidR="002E7935" w:rsidRPr="00E22B67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277" w:type="dxa"/>
          </w:tcPr>
          <w:p w14:paraId="6A4430BF" w14:textId="77777777" w:rsidR="002E7935" w:rsidRPr="00E22B67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  <w:p w14:paraId="550EF0A5" w14:textId="77777777" w:rsidR="002E7935" w:rsidRPr="00E22B67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22B67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6" w:type="dxa"/>
          </w:tcPr>
          <w:p w14:paraId="3932BAF1" w14:textId="77777777" w:rsidR="002E7935" w:rsidRPr="00E22B67" w:rsidRDefault="002E7935" w:rsidP="002E793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5EFE1DCE" w14:textId="77777777" w:rsidR="002E7935" w:rsidRPr="00E22B67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  <w:p w14:paraId="55CA5694" w14:textId="77777777" w:rsidR="002E7935" w:rsidRPr="00E22B67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  <w:cs/>
              </w:rPr>
            </w:pPr>
            <w:r w:rsidRPr="00E22B67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5" w:type="dxa"/>
          </w:tcPr>
          <w:p w14:paraId="4E685770" w14:textId="77777777" w:rsidR="002E7935" w:rsidRPr="00E22B67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23"/>
                <w:szCs w:val="23"/>
                <w:cs/>
              </w:rPr>
            </w:pPr>
          </w:p>
        </w:tc>
        <w:tc>
          <w:tcPr>
            <w:tcW w:w="1185" w:type="dxa"/>
          </w:tcPr>
          <w:p w14:paraId="5C32148D" w14:textId="77777777" w:rsidR="002E7935" w:rsidRPr="00E22B67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  <w:p w14:paraId="084B3FE4" w14:textId="77777777" w:rsidR="002E7935" w:rsidRPr="00E22B67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22B67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49DEB910" w14:textId="77777777" w:rsidR="002E7935" w:rsidRPr="00E22B67" w:rsidRDefault="002E7935" w:rsidP="002E793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78" w:type="dxa"/>
          </w:tcPr>
          <w:p w14:paraId="27616925" w14:textId="77777777" w:rsidR="002E7935" w:rsidRPr="00E22B67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  <w:p w14:paraId="5F0B7BD2" w14:textId="77777777" w:rsidR="002E7935" w:rsidRPr="00E22B67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22B67">
              <w:rPr>
                <w:rFonts w:ascii="Angsana New" w:eastAsia="MS Mincho" w:hAnsi="Angsana New"/>
                <w:sz w:val="23"/>
                <w:szCs w:val="23"/>
              </w:rPr>
              <w:t>202,281</w:t>
            </w:r>
          </w:p>
        </w:tc>
      </w:tr>
      <w:tr w:rsidR="002E7935" w:rsidRPr="00E11762" w14:paraId="20153CE0" w14:textId="77777777" w:rsidTr="00E53109">
        <w:trPr>
          <w:cantSplit/>
        </w:trPr>
        <w:tc>
          <w:tcPr>
            <w:tcW w:w="3312" w:type="dxa"/>
          </w:tcPr>
          <w:p w14:paraId="6D56AEB1" w14:textId="77777777" w:rsidR="002E7935" w:rsidRPr="00E11762" w:rsidRDefault="002E7935" w:rsidP="002E7935">
            <w:pPr>
              <w:tabs>
                <w:tab w:val="left" w:pos="372"/>
              </w:tabs>
              <w:spacing w:line="200" w:lineRule="atLeast"/>
              <w:ind w:right="-108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1 </w:t>
            </w:r>
            <w:r w:rsidRPr="00E117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Pr="00E11762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2563 - </w:t>
            </w:r>
            <w:r w:rsidRPr="00E117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ปรับปรุงใหม่</w:t>
            </w:r>
          </w:p>
        </w:tc>
        <w:tc>
          <w:tcPr>
            <w:tcW w:w="720" w:type="dxa"/>
          </w:tcPr>
          <w:p w14:paraId="3178A607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C861968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3F8993D5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6E6186B" w14:textId="0685C5DF" w:rsidR="002E7935" w:rsidRPr="002E7935" w:rsidRDefault="002E7935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3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2E7935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202,281</w:t>
            </w:r>
          </w:p>
        </w:tc>
        <w:tc>
          <w:tcPr>
            <w:tcW w:w="270" w:type="dxa"/>
          </w:tcPr>
          <w:p w14:paraId="7443C2DE" w14:textId="77777777" w:rsidR="002E7935" w:rsidRPr="002E7935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BF91F55" w14:textId="0CDFED76" w:rsidR="002E7935" w:rsidRPr="002E7935" w:rsidRDefault="002E7935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2E7935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898</w:t>
            </w:r>
          </w:p>
        </w:tc>
        <w:tc>
          <w:tcPr>
            <w:tcW w:w="240" w:type="dxa"/>
          </w:tcPr>
          <w:p w14:paraId="3F33C843" w14:textId="77777777" w:rsidR="002E7935" w:rsidRPr="002E7935" w:rsidRDefault="002E7935" w:rsidP="002E793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left="-108"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409677A6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4,240,823</w:t>
            </w:r>
          </w:p>
        </w:tc>
        <w:tc>
          <w:tcPr>
            <w:tcW w:w="253" w:type="dxa"/>
          </w:tcPr>
          <w:p w14:paraId="6778F5D1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26"/>
              <w:rPr>
                <w:rFonts w:ascii="Angsana New" w:eastAsia="MS Mincho" w:hAnsi="Angsana New"/>
                <w:bCs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267B3CF4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1,839,110</w:t>
            </w:r>
          </w:p>
        </w:tc>
        <w:tc>
          <w:tcPr>
            <w:tcW w:w="256" w:type="dxa"/>
          </w:tcPr>
          <w:p w14:paraId="60DE10F0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="Angsana New" w:eastAsia="MS Mincho" w:hAnsi="Angsana New"/>
                <w:bCs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423CBF26" w14:textId="77777777" w:rsidR="002E7935" w:rsidRPr="00045B3B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  <w:cs/>
              </w:rPr>
            </w:pPr>
            <w:r w:rsidRPr="00045B3B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33,755</w:t>
            </w:r>
          </w:p>
        </w:tc>
        <w:tc>
          <w:tcPr>
            <w:tcW w:w="255" w:type="dxa"/>
          </w:tcPr>
          <w:p w14:paraId="2F7DE73A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sz w:val="23"/>
                <w:szCs w:val="23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0C1C6E6C" w14:textId="77777777" w:rsidR="002E7935" w:rsidRPr="00757B51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757B51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39C4CA40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D8FC8C0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6,316,867</w:t>
            </w:r>
          </w:p>
        </w:tc>
      </w:tr>
      <w:tr w:rsidR="002E7935" w:rsidRPr="00E11762" w14:paraId="56EAAF0C" w14:textId="77777777" w:rsidTr="00E53109">
        <w:trPr>
          <w:cantSplit/>
        </w:trPr>
        <w:tc>
          <w:tcPr>
            <w:tcW w:w="3312" w:type="dxa"/>
          </w:tcPr>
          <w:p w14:paraId="69CD3005" w14:textId="77777777" w:rsidR="002E7935" w:rsidRPr="00E11762" w:rsidRDefault="002E7935" w:rsidP="002E7935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</w:tcPr>
          <w:p w14:paraId="7FB81710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5459CC8E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14093449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14:paraId="675BF91C" w14:textId="58930BD6" w:rsidR="002E7935" w:rsidRPr="002E7935" w:rsidRDefault="002E7935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3"/>
              <w:rPr>
                <w:rFonts w:ascii="Angsana New" w:eastAsia="MS Mincho" w:hAnsi="Angsana New"/>
                <w:sz w:val="23"/>
                <w:szCs w:val="23"/>
              </w:rPr>
            </w:pPr>
            <w:r w:rsidRPr="002E7935">
              <w:rPr>
                <w:rFonts w:ascii="Angsana New" w:eastAsia="MS Mincho" w:hAnsi="Angsana New"/>
                <w:sz w:val="23"/>
                <w:szCs w:val="23"/>
              </w:rPr>
              <w:t>68,590</w:t>
            </w:r>
          </w:p>
        </w:tc>
        <w:tc>
          <w:tcPr>
            <w:tcW w:w="270" w:type="dxa"/>
          </w:tcPr>
          <w:p w14:paraId="4E70A799" w14:textId="77777777" w:rsidR="002E7935" w:rsidRPr="002E7935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14:paraId="4027A00C" w14:textId="0DB060A1" w:rsidR="002E7935" w:rsidRPr="002E7935" w:rsidRDefault="002E7935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100" w:right="-126" w:hanging="830"/>
              <w:rPr>
                <w:rFonts w:ascii="Angsana New" w:eastAsia="MS Mincho" w:hAnsi="Angsana New"/>
                <w:sz w:val="23"/>
                <w:szCs w:val="23"/>
              </w:rPr>
            </w:pPr>
            <w:r w:rsidRPr="002E7935">
              <w:rPr>
                <w:rFonts w:ascii="Angsana New" w:eastAsia="MS Mincho" w:hAnsi="Angsana New"/>
                <w:sz w:val="23"/>
                <w:szCs w:val="23"/>
              </w:rPr>
              <w:t>374</w:t>
            </w:r>
          </w:p>
        </w:tc>
        <w:tc>
          <w:tcPr>
            <w:tcW w:w="240" w:type="dxa"/>
          </w:tcPr>
          <w:p w14:paraId="4B33C9CB" w14:textId="77777777" w:rsidR="002E7935" w:rsidRPr="002E7935" w:rsidRDefault="002E7935" w:rsidP="002E793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1CD15DFE" w14:textId="49ADA5D2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946,928</w:t>
            </w:r>
          </w:p>
        </w:tc>
        <w:tc>
          <w:tcPr>
            <w:tcW w:w="253" w:type="dxa"/>
          </w:tcPr>
          <w:p w14:paraId="270FACAC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277" w:type="dxa"/>
          </w:tcPr>
          <w:p w14:paraId="1F5FFC55" w14:textId="070AF7FB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500,</w:t>
            </w:r>
            <w:r>
              <w:rPr>
                <w:rFonts w:ascii="Angsana New" w:eastAsia="MS Mincho" w:hAnsi="Angsana New"/>
                <w:sz w:val="23"/>
                <w:szCs w:val="23"/>
              </w:rPr>
              <w:t>838</w:t>
            </w:r>
          </w:p>
        </w:tc>
        <w:tc>
          <w:tcPr>
            <w:tcW w:w="256" w:type="dxa"/>
          </w:tcPr>
          <w:p w14:paraId="4060050C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8"/>
              <w:jc w:val="right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3EAE71BB" w14:textId="512506D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  <w:rtl/>
                <w:cs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16,89</w:t>
            </w:r>
            <w:r>
              <w:rPr>
                <w:rFonts w:ascii="Angsana New" w:eastAsia="MS Mincho" w:hAnsi="Angsana New"/>
                <w:sz w:val="23"/>
                <w:szCs w:val="23"/>
              </w:rPr>
              <w:t>7</w:t>
            </w:r>
          </w:p>
        </w:tc>
        <w:tc>
          <w:tcPr>
            <w:tcW w:w="255" w:type="dxa"/>
          </w:tcPr>
          <w:p w14:paraId="454DDAA4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</w:tcPr>
          <w:p w14:paraId="56C998E6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0EFB88CC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78" w:type="dxa"/>
          </w:tcPr>
          <w:p w14:paraId="62BBBA65" w14:textId="7D3A1FD3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  <w:cs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1,533,</w:t>
            </w:r>
            <w:r>
              <w:rPr>
                <w:rFonts w:ascii="Angsana New" w:eastAsia="MS Mincho" w:hAnsi="Angsana New"/>
                <w:sz w:val="23"/>
                <w:szCs w:val="23"/>
              </w:rPr>
              <w:t>627</w:t>
            </w:r>
          </w:p>
        </w:tc>
      </w:tr>
      <w:tr w:rsidR="002E7935" w:rsidRPr="00E11762" w14:paraId="3412379F" w14:textId="77777777" w:rsidTr="00E53109">
        <w:trPr>
          <w:cantSplit/>
        </w:trPr>
        <w:tc>
          <w:tcPr>
            <w:tcW w:w="3312" w:type="dxa"/>
          </w:tcPr>
          <w:p w14:paraId="044A50F4" w14:textId="77777777" w:rsidR="002E7935" w:rsidRPr="00E11762" w:rsidRDefault="002E7935" w:rsidP="002E7935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</w:rPr>
              <w:t>ขาดทุนจากการด้อยค่า</w:t>
            </w:r>
          </w:p>
        </w:tc>
        <w:tc>
          <w:tcPr>
            <w:tcW w:w="720" w:type="dxa"/>
          </w:tcPr>
          <w:p w14:paraId="32106234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39943C42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06D881E1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14:paraId="234D14EC" w14:textId="02B88B26" w:rsidR="002E7935" w:rsidRPr="002E7935" w:rsidRDefault="002E7935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2E7935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5F287115" w14:textId="77777777" w:rsidR="002E7935" w:rsidRPr="002E7935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14:paraId="3AFB364F" w14:textId="52DA7F28" w:rsidR="002E7935" w:rsidRPr="002E7935" w:rsidRDefault="002E7935" w:rsidP="00757B51">
            <w:pPr>
              <w:tabs>
                <w:tab w:val="clear" w:pos="907"/>
                <w:tab w:val="left" w:pos="340"/>
              </w:tabs>
              <w:ind w:right="-1184" w:firstLine="606"/>
              <w:rPr>
                <w:rFonts w:ascii="Angsana New" w:eastAsia="MS Mincho" w:hAnsi="Angsana New"/>
                <w:sz w:val="23"/>
                <w:szCs w:val="23"/>
              </w:rPr>
            </w:pPr>
            <w:r w:rsidRPr="002E7935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525F368F" w14:textId="77777777" w:rsidR="002E7935" w:rsidRPr="002E7935" w:rsidRDefault="002E7935" w:rsidP="002E7935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29BCFF31" w14:textId="270907E1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3,343</w:t>
            </w:r>
          </w:p>
        </w:tc>
        <w:tc>
          <w:tcPr>
            <w:tcW w:w="253" w:type="dxa"/>
          </w:tcPr>
          <w:p w14:paraId="5296BC36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702"/>
                <w:tab w:val="decimal" w:pos="990"/>
              </w:tabs>
              <w:spacing w:line="200" w:lineRule="atLeast"/>
              <w:ind w:left="-108" w:right="-18"/>
              <w:jc w:val="right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7BBF5368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6" w:type="dxa"/>
          </w:tcPr>
          <w:p w14:paraId="75EFBD48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093D60C8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5" w:type="dxa"/>
          </w:tcPr>
          <w:p w14:paraId="12B6823F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</w:tcPr>
          <w:p w14:paraId="7EAF5717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27AD1401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78" w:type="dxa"/>
          </w:tcPr>
          <w:p w14:paraId="35E52D93" w14:textId="170A5DD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3,343</w:t>
            </w:r>
          </w:p>
        </w:tc>
      </w:tr>
      <w:tr w:rsidR="002E7935" w:rsidRPr="00E11762" w14:paraId="7F579FAB" w14:textId="77777777" w:rsidTr="00E53109">
        <w:trPr>
          <w:cantSplit/>
        </w:trPr>
        <w:tc>
          <w:tcPr>
            <w:tcW w:w="3312" w:type="dxa"/>
          </w:tcPr>
          <w:p w14:paraId="39EC92B9" w14:textId="57D8DA98" w:rsidR="002E7935" w:rsidRPr="00E11762" w:rsidRDefault="002E7935" w:rsidP="002E7935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</w:rPr>
              <w:t>โอน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ไป</w:t>
            </w:r>
            <w:r w:rsidRPr="00E11762">
              <w:rPr>
                <w:rFonts w:ascii="Angsana New" w:hAnsi="Angsana New"/>
                <w:sz w:val="23"/>
                <w:szCs w:val="23"/>
                <w:cs/>
              </w:rPr>
              <w:t>อสังหาริมทรัพย์เพื่อการลงทุน</w:t>
            </w:r>
          </w:p>
        </w:tc>
        <w:tc>
          <w:tcPr>
            <w:tcW w:w="720" w:type="dxa"/>
          </w:tcPr>
          <w:p w14:paraId="43C59361" w14:textId="00AE72B2" w:rsidR="002E7935" w:rsidRPr="00D948B9" w:rsidRDefault="002E7935" w:rsidP="002E7935">
            <w:pPr>
              <w:pStyle w:val="30"/>
              <w:tabs>
                <w:tab w:val="clear" w:pos="360"/>
                <w:tab w:val="clear" w:pos="720"/>
              </w:tabs>
              <w:ind w:right="-108" w:hanging="34"/>
              <w:jc w:val="center"/>
              <w:rPr>
                <w:rFonts w:ascii="Angsana New" w:eastAsia="MS Mincho" w:hAnsi="Angsana New"/>
                <w:i/>
                <w:iCs/>
                <w:sz w:val="23"/>
                <w:szCs w:val="23"/>
              </w:rPr>
            </w:pPr>
            <w:r w:rsidRPr="00D948B9">
              <w:rPr>
                <w:rFonts w:ascii="Angsana New" w:eastAsia="MS Mincho" w:hAnsi="Angsana New"/>
                <w:i/>
                <w:iCs/>
                <w:sz w:val="23"/>
                <w:szCs w:val="23"/>
              </w:rPr>
              <w:t>11</w:t>
            </w:r>
          </w:p>
        </w:tc>
        <w:tc>
          <w:tcPr>
            <w:tcW w:w="990" w:type="dxa"/>
          </w:tcPr>
          <w:p w14:paraId="0DB3D7B8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47675B66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14:paraId="3304319A" w14:textId="7CBED3F1" w:rsidR="002E7935" w:rsidRPr="002E7935" w:rsidRDefault="002E7935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2E7935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42EFA116" w14:textId="77777777" w:rsidR="002E7935" w:rsidRPr="002E7935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14:paraId="632A42AD" w14:textId="2D871A2E" w:rsidR="002E7935" w:rsidRPr="002E7935" w:rsidRDefault="002E7935" w:rsidP="00757B51">
            <w:pPr>
              <w:tabs>
                <w:tab w:val="clear" w:pos="907"/>
                <w:tab w:val="left" w:pos="340"/>
              </w:tabs>
              <w:ind w:right="-1184" w:firstLine="606"/>
              <w:rPr>
                <w:rFonts w:ascii="Angsana New" w:eastAsia="MS Mincho" w:hAnsi="Angsana New"/>
                <w:sz w:val="23"/>
                <w:szCs w:val="23"/>
              </w:rPr>
            </w:pPr>
            <w:r w:rsidRPr="002E7935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674CD2E4" w14:textId="77777777" w:rsidR="002E7935" w:rsidRPr="002E7935" w:rsidRDefault="002E7935" w:rsidP="002E7935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09437230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(206)</w:t>
            </w:r>
          </w:p>
        </w:tc>
        <w:tc>
          <w:tcPr>
            <w:tcW w:w="253" w:type="dxa"/>
          </w:tcPr>
          <w:p w14:paraId="7B804A7D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277" w:type="dxa"/>
          </w:tcPr>
          <w:p w14:paraId="03B6A050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(528)</w:t>
            </w:r>
          </w:p>
        </w:tc>
        <w:tc>
          <w:tcPr>
            <w:tcW w:w="256" w:type="dxa"/>
          </w:tcPr>
          <w:p w14:paraId="1030DD21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3D9FFA14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5" w:type="dxa"/>
          </w:tcPr>
          <w:p w14:paraId="3D49A8DB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</w:tcPr>
          <w:p w14:paraId="4DDFC05C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1BE36B5B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78" w:type="dxa"/>
          </w:tcPr>
          <w:p w14:paraId="7E9A450A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(734)</w:t>
            </w:r>
          </w:p>
        </w:tc>
      </w:tr>
      <w:tr w:rsidR="002E7935" w:rsidRPr="00E11762" w14:paraId="42E999DB" w14:textId="77777777" w:rsidTr="00E53109">
        <w:trPr>
          <w:cantSplit/>
        </w:trPr>
        <w:tc>
          <w:tcPr>
            <w:tcW w:w="3312" w:type="dxa"/>
          </w:tcPr>
          <w:p w14:paraId="5F9559E1" w14:textId="77777777" w:rsidR="002E7935" w:rsidRPr="00E11762" w:rsidRDefault="002E7935" w:rsidP="002E7935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720" w:type="dxa"/>
          </w:tcPr>
          <w:p w14:paraId="7FA60931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1FBB91B1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79D0F48F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14:paraId="6993B931" w14:textId="3FD5CC06" w:rsidR="002E7935" w:rsidRPr="002E7935" w:rsidRDefault="002E7935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2E7935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63347420" w14:textId="77777777" w:rsidR="002E7935" w:rsidRPr="002E7935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14:paraId="60431A2B" w14:textId="7E038F0C" w:rsidR="002E7935" w:rsidRPr="002E7935" w:rsidRDefault="002E7935" w:rsidP="00757B51">
            <w:pPr>
              <w:tabs>
                <w:tab w:val="clear" w:pos="907"/>
                <w:tab w:val="left" w:pos="340"/>
              </w:tabs>
              <w:ind w:right="-1184" w:firstLine="606"/>
              <w:rPr>
                <w:rFonts w:ascii="Angsana New" w:eastAsia="MS Mincho" w:hAnsi="Angsana New"/>
                <w:sz w:val="23"/>
                <w:szCs w:val="23"/>
              </w:rPr>
            </w:pPr>
            <w:r w:rsidRPr="002E7935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094FC628" w14:textId="77777777" w:rsidR="002E7935" w:rsidRPr="002E7935" w:rsidRDefault="002E7935" w:rsidP="002E7935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54719A89" w14:textId="361FF281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(3,14</w:t>
            </w:r>
            <w:r>
              <w:rPr>
                <w:rFonts w:ascii="Angsana New" w:eastAsia="MS Mincho" w:hAnsi="Angsana New"/>
                <w:sz w:val="23"/>
                <w:szCs w:val="23"/>
              </w:rPr>
              <w:t>8</w:t>
            </w:r>
            <w:r w:rsidRPr="00E11762">
              <w:rPr>
                <w:rFonts w:ascii="Angsana New" w:eastAsia="MS Mincho" w:hAnsi="Angsana New"/>
                <w:sz w:val="23"/>
                <w:szCs w:val="23"/>
              </w:rPr>
              <w:t>)</w:t>
            </w:r>
          </w:p>
        </w:tc>
        <w:tc>
          <w:tcPr>
            <w:tcW w:w="253" w:type="dxa"/>
          </w:tcPr>
          <w:p w14:paraId="254267D7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702"/>
                <w:tab w:val="decimal" w:pos="990"/>
              </w:tabs>
              <w:spacing w:line="200" w:lineRule="atLeast"/>
              <w:ind w:left="-108" w:right="-18"/>
              <w:jc w:val="right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7F96766C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(6,649)</w:t>
            </w:r>
          </w:p>
        </w:tc>
        <w:tc>
          <w:tcPr>
            <w:tcW w:w="256" w:type="dxa"/>
          </w:tcPr>
          <w:p w14:paraId="4A4A0CD6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15DB5479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(1,777)</w:t>
            </w:r>
          </w:p>
        </w:tc>
        <w:tc>
          <w:tcPr>
            <w:tcW w:w="255" w:type="dxa"/>
          </w:tcPr>
          <w:p w14:paraId="1A445A8F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</w:tcPr>
          <w:p w14:paraId="4B52E70E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4676EC63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78" w:type="dxa"/>
          </w:tcPr>
          <w:p w14:paraId="5B5765CF" w14:textId="74BB9321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(11,57</w:t>
            </w:r>
            <w:r>
              <w:rPr>
                <w:rFonts w:ascii="Angsana New" w:eastAsia="MS Mincho" w:hAnsi="Angsana New"/>
                <w:sz w:val="23"/>
                <w:szCs w:val="23"/>
              </w:rPr>
              <w:t>4</w:t>
            </w:r>
            <w:r w:rsidRPr="00E11762">
              <w:rPr>
                <w:rFonts w:ascii="Angsana New" w:eastAsia="MS Mincho" w:hAnsi="Angsana New"/>
                <w:sz w:val="23"/>
                <w:szCs w:val="23"/>
              </w:rPr>
              <w:t>)</w:t>
            </w:r>
          </w:p>
        </w:tc>
      </w:tr>
      <w:tr w:rsidR="002E7935" w:rsidRPr="00E11762" w14:paraId="0731F0A1" w14:textId="77777777" w:rsidTr="00E53109">
        <w:trPr>
          <w:cantSplit/>
        </w:trPr>
        <w:tc>
          <w:tcPr>
            <w:tcW w:w="3312" w:type="dxa"/>
          </w:tcPr>
          <w:p w14:paraId="16C0305E" w14:textId="77777777" w:rsidR="002E7935" w:rsidRPr="00E11762" w:rsidRDefault="002E7935" w:rsidP="002E7935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720" w:type="dxa"/>
          </w:tcPr>
          <w:p w14:paraId="660C3666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7D8FE65B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14852234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14:paraId="3B9EABF6" w14:textId="0800DC52" w:rsidR="002E7935" w:rsidRPr="002E7935" w:rsidRDefault="002E7935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2E7935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5137C160" w14:textId="77777777" w:rsidR="002E7935" w:rsidRPr="002E7935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14:paraId="527DE328" w14:textId="6E57DBF8" w:rsidR="002E7935" w:rsidRPr="002E7935" w:rsidRDefault="002E7935" w:rsidP="00757B51">
            <w:pPr>
              <w:tabs>
                <w:tab w:val="clear" w:pos="907"/>
                <w:tab w:val="left" w:pos="340"/>
              </w:tabs>
              <w:ind w:right="-1184" w:firstLine="606"/>
              <w:rPr>
                <w:rFonts w:ascii="Angsana New" w:eastAsia="MS Mincho" w:hAnsi="Angsana New"/>
                <w:sz w:val="23"/>
                <w:szCs w:val="23"/>
              </w:rPr>
            </w:pPr>
            <w:r w:rsidRPr="002E7935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42804D33" w14:textId="77777777" w:rsidR="002E7935" w:rsidRPr="002E7935" w:rsidRDefault="002E7935" w:rsidP="002E7935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4F1E64EF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(109)</w:t>
            </w:r>
          </w:p>
        </w:tc>
        <w:tc>
          <w:tcPr>
            <w:tcW w:w="253" w:type="dxa"/>
          </w:tcPr>
          <w:p w14:paraId="5C1302A2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6058EA93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(2,983)</w:t>
            </w:r>
          </w:p>
        </w:tc>
        <w:tc>
          <w:tcPr>
            <w:tcW w:w="256" w:type="dxa"/>
          </w:tcPr>
          <w:p w14:paraId="4E2BEE8E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066B9FAC" w14:textId="64D2E41D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5" w:type="dxa"/>
          </w:tcPr>
          <w:p w14:paraId="69D9340B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</w:tcPr>
          <w:p w14:paraId="4CAE6A6E" w14:textId="77777777" w:rsidR="002E7935" w:rsidRPr="0034288F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34288F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5A35CF08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78" w:type="dxa"/>
          </w:tcPr>
          <w:p w14:paraId="5D545446" w14:textId="6C5E8691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(3,</w:t>
            </w:r>
            <w:r>
              <w:rPr>
                <w:rFonts w:ascii="Angsana New" w:eastAsia="MS Mincho" w:hAnsi="Angsana New"/>
                <w:sz w:val="23"/>
                <w:szCs w:val="23"/>
              </w:rPr>
              <w:t>092</w:t>
            </w:r>
            <w:r w:rsidRPr="00E11762">
              <w:rPr>
                <w:rFonts w:ascii="Angsana New" w:eastAsia="MS Mincho" w:hAnsi="Angsana New"/>
                <w:sz w:val="23"/>
                <w:szCs w:val="23"/>
              </w:rPr>
              <w:t>)</w:t>
            </w:r>
          </w:p>
        </w:tc>
      </w:tr>
      <w:tr w:rsidR="002E7935" w:rsidRPr="00E11762" w14:paraId="13186DCF" w14:textId="77777777" w:rsidTr="00E53109">
        <w:trPr>
          <w:cantSplit/>
        </w:trPr>
        <w:tc>
          <w:tcPr>
            <w:tcW w:w="3312" w:type="dxa"/>
          </w:tcPr>
          <w:p w14:paraId="61884E4E" w14:textId="50B18F03" w:rsidR="002E7935" w:rsidRPr="00E11762" w:rsidRDefault="002E7935" w:rsidP="002E7935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</w:rPr>
              <w:t>ยกเลิกสัญญาเช่า</w:t>
            </w:r>
          </w:p>
        </w:tc>
        <w:tc>
          <w:tcPr>
            <w:tcW w:w="720" w:type="dxa"/>
          </w:tcPr>
          <w:p w14:paraId="4530E6C5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011E4A5" w14:textId="4723CFA1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497D2F95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DE4DFE1" w14:textId="2410FCF9" w:rsidR="002E7935" w:rsidRPr="002E7935" w:rsidRDefault="002E7935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2E7935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006DBA45" w14:textId="77777777" w:rsidR="002E7935" w:rsidRPr="002E7935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14:paraId="62975652" w14:textId="630264E0" w:rsidR="002E7935" w:rsidRPr="002E7935" w:rsidRDefault="002E7935" w:rsidP="00757B51">
            <w:pPr>
              <w:tabs>
                <w:tab w:val="clear" w:pos="907"/>
                <w:tab w:val="left" w:pos="340"/>
              </w:tabs>
              <w:ind w:right="-1184" w:firstLine="606"/>
              <w:rPr>
                <w:rFonts w:ascii="Angsana New" w:eastAsia="MS Mincho" w:hAnsi="Angsana New"/>
                <w:sz w:val="23"/>
                <w:szCs w:val="23"/>
              </w:rPr>
            </w:pPr>
            <w:r w:rsidRPr="002E7935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62D7848B" w14:textId="77777777" w:rsidR="002E7935" w:rsidRPr="002E7935" w:rsidRDefault="002E7935" w:rsidP="002E7935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0104B2E6" w14:textId="2E027ECE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</w:tcPr>
          <w:p w14:paraId="2C4FD256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0D44EA3D" w14:textId="57A454CA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F61C7A">
              <w:rPr>
                <w:rFonts w:ascii="Angsana New" w:eastAsia="MS Mincho" w:hAnsi="Angsana New"/>
                <w:sz w:val="23"/>
                <w:szCs w:val="23"/>
              </w:rPr>
              <w:t>(105)</w:t>
            </w:r>
          </w:p>
        </w:tc>
        <w:tc>
          <w:tcPr>
            <w:tcW w:w="256" w:type="dxa"/>
          </w:tcPr>
          <w:p w14:paraId="27DADF98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12C0999C" w14:textId="178416EE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(816)</w:t>
            </w:r>
          </w:p>
        </w:tc>
        <w:tc>
          <w:tcPr>
            <w:tcW w:w="255" w:type="dxa"/>
          </w:tcPr>
          <w:p w14:paraId="01D1A72B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</w:tcPr>
          <w:p w14:paraId="6306BBE7" w14:textId="30C76EDE" w:rsidR="002E7935" w:rsidRPr="0034288F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1463739D" w14:textId="77777777" w:rsidR="002E7935" w:rsidRPr="00E11762" w:rsidRDefault="002E7935" w:rsidP="002E7935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78" w:type="dxa"/>
          </w:tcPr>
          <w:p w14:paraId="465702EF" w14:textId="571E3C8F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A05881">
              <w:rPr>
                <w:rFonts w:ascii="Angsana New" w:eastAsia="MS Mincho" w:hAnsi="Angsana New"/>
                <w:sz w:val="23"/>
                <w:szCs w:val="23"/>
              </w:rPr>
              <w:t>(921)</w:t>
            </w:r>
          </w:p>
        </w:tc>
      </w:tr>
      <w:tr w:rsidR="002E7935" w:rsidRPr="00E11762" w14:paraId="550FD823" w14:textId="77777777" w:rsidTr="00E53109">
        <w:trPr>
          <w:cantSplit/>
        </w:trPr>
        <w:tc>
          <w:tcPr>
            <w:tcW w:w="3312" w:type="dxa"/>
          </w:tcPr>
          <w:p w14:paraId="21E8F2E2" w14:textId="77777777" w:rsidR="002E7935" w:rsidRPr="00E11762" w:rsidRDefault="002E7935" w:rsidP="002E7935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E117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31 </w:t>
            </w:r>
            <w:r w:rsidRPr="00E117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b/>
                <w:bCs/>
                <w:sz w:val="23"/>
                <w:szCs w:val="23"/>
              </w:rPr>
              <w:t>2563</w:t>
            </w:r>
          </w:p>
        </w:tc>
        <w:tc>
          <w:tcPr>
            <w:tcW w:w="720" w:type="dxa"/>
          </w:tcPr>
          <w:p w14:paraId="00BA89E5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F48B5BD" w14:textId="77777777" w:rsidR="002E7935" w:rsidRPr="0034288F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34288F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7370D931" w14:textId="77777777" w:rsidR="002E7935" w:rsidRPr="0034288F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D5B47D2" w14:textId="06C1844E" w:rsidR="002E7935" w:rsidRPr="002E7935" w:rsidRDefault="002E7935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3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2E7935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270,871</w:t>
            </w:r>
          </w:p>
        </w:tc>
        <w:tc>
          <w:tcPr>
            <w:tcW w:w="270" w:type="dxa"/>
          </w:tcPr>
          <w:p w14:paraId="31DF37C4" w14:textId="77777777" w:rsidR="002E7935" w:rsidRPr="002E7935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B4927B8" w14:textId="06A326D4" w:rsidR="002E7935" w:rsidRPr="002E7935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2E7935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1,272</w:t>
            </w:r>
          </w:p>
        </w:tc>
        <w:tc>
          <w:tcPr>
            <w:tcW w:w="240" w:type="dxa"/>
          </w:tcPr>
          <w:p w14:paraId="5085AA44" w14:textId="77777777" w:rsidR="002E7935" w:rsidRPr="002E7935" w:rsidRDefault="002E7935" w:rsidP="002E793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866"/>
              </w:tabs>
              <w:spacing w:line="200" w:lineRule="atLeast"/>
              <w:ind w:left="-108" w:right="-18"/>
              <w:jc w:val="right"/>
              <w:rPr>
                <w:rFonts w:ascii="Angsana New" w:eastAsia="MS Mincho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32E1C62D" w14:textId="5BBCAD7B" w:rsidR="002E7935" w:rsidRPr="0034288F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34288F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5,187,63</w:t>
            </w:r>
            <w:r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253" w:type="dxa"/>
          </w:tcPr>
          <w:p w14:paraId="1A7C6D2A" w14:textId="77777777" w:rsidR="002E7935" w:rsidRPr="0034288F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32749C4E" w14:textId="1FB482B8" w:rsidR="002E7935" w:rsidRPr="0034288F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9C493D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2,329,683</w:t>
            </w:r>
          </w:p>
        </w:tc>
        <w:tc>
          <w:tcPr>
            <w:tcW w:w="256" w:type="dxa"/>
          </w:tcPr>
          <w:p w14:paraId="3E9D3115" w14:textId="77777777" w:rsidR="002E7935" w:rsidRPr="0034288F" w:rsidRDefault="002E7935" w:rsidP="002E793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="Angsana New" w:eastAsia="MS Mincho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</w:tcPr>
          <w:p w14:paraId="2F70B6D1" w14:textId="24BE91E5" w:rsidR="002E7935" w:rsidRPr="0034288F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  <w:cs/>
              </w:rPr>
            </w:pPr>
            <w:r w:rsidRPr="0034288F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48,0</w:t>
            </w:r>
            <w:r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59</w:t>
            </w:r>
          </w:p>
        </w:tc>
        <w:tc>
          <w:tcPr>
            <w:tcW w:w="255" w:type="dxa"/>
          </w:tcPr>
          <w:p w14:paraId="12222EA5" w14:textId="77777777" w:rsidR="002E7935" w:rsidRPr="0034288F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446424B1" w14:textId="77777777" w:rsidR="002E7935" w:rsidRPr="0034288F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34288F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50E06F58" w14:textId="77777777" w:rsidR="002E7935" w:rsidRPr="0034288F" w:rsidRDefault="002E7935" w:rsidP="002E793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D1C6307" w14:textId="77777777" w:rsidR="002E7935" w:rsidRPr="00E11762" w:rsidRDefault="002E7935" w:rsidP="002E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7,837,516</w:t>
            </w:r>
          </w:p>
        </w:tc>
      </w:tr>
    </w:tbl>
    <w:p w14:paraId="21588AE2" w14:textId="7490770A" w:rsidR="0034288F" w:rsidRDefault="0034288F" w:rsidP="006F10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600DC44E" w14:textId="77777777" w:rsidR="00271A41" w:rsidRPr="00E11762" w:rsidRDefault="00C82062" w:rsidP="004C1E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29"/>
        <w:jc w:val="both"/>
        <w:rPr>
          <w:sz w:val="2"/>
          <w:szCs w:val="2"/>
        </w:rPr>
      </w:pPr>
      <w:r w:rsidRPr="00E11762">
        <w:rPr>
          <w:rFonts w:ascii="Angsana New" w:hAnsi="Angsana New"/>
          <w:b/>
          <w:bCs/>
          <w:sz w:val="30"/>
          <w:szCs w:val="30"/>
        </w:rPr>
        <w:t xml:space="preserve"> </w:t>
      </w:r>
    </w:p>
    <w:tbl>
      <w:tblPr>
        <w:tblW w:w="14724" w:type="dxa"/>
        <w:tblInd w:w="990" w:type="dxa"/>
        <w:tblLayout w:type="fixed"/>
        <w:tblLook w:val="0020" w:firstRow="1" w:lastRow="0" w:firstColumn="0" w:lastColumn="0" w:noHBand="0" w:noVBand="0"/>
      </w:tblPr>
      <w:tblGrid>
        <w:gridCol w:w="2772"/>
        <w:gridCol w:w="252"/>
        <w:gridCol w:w="1242"/>
        <w:gridCol w:w="288"/>
        <w:gridCol w:w="1260"/>
        <w:gridCol w:w="270"/>
        <w:gridCol w:w="1260"/>
        <w:gridCol w:w="236"/>
        <w:gridCol w:w="1204"/>
        <w:gridCol w:w="253"/>
        <w:gridCol w:w="1277"/>
        <w:gridCol w:w="256"/>
        <w:gridCol w:w="1184"/>
        <w:gridCol w:w="255"/>
        <w:gridCol w:w="1185"/>
        <w:gridCol w:w="252"/>
        <w:gridCol w:w="1278"/>
      </w:tblGrid>
      <w:tr w:rsidR="00255F1E" w:rsidRPr="00757B51" w14:paraId="23F75643" w14:textId="77777777" w:rsidTr="00C8746F">
        <w:trPr>
          <w:cantSplit/>
        </w:trPr>
        <w:tc>
          <w:tcPr>
            <w:tcW w:w="2772" w:type="dxa"/>
          </w:tcPr>
          <w:p w14:paraId="1AFA6532" w14:textId="7CD0DA2B" w:rsidR="00255F1E" w:rsidRPr="005B064F" w:rsidRDefault="00255F1E" w:rsidP="001A230B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200" w:lineRule="atLeast"/>
              <w:ind w:left="-98" w:right="63" w:firstLine="9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2" w:type="dxa"/>
          </w:tcPr>
          <w:p w14:paraId="520D5338" w14:textId="77777777" w:rsidR="00255F1E" w:rsidRPr="00757B51" w:rsidRDefault="00255F1E" w:rsidP="001A230B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0" w:type="dxa"/>
            <w:gridSpan w:val="15"/>
          </w:tcPr>
          <w:p w14:paraId="1F51E628" w14:textId="22560D77" w:rsidR="00255F1E" w:rsidRPr="00757B51" w:rsidRDefault="00255F1E" w:rsidP="001A230B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11762"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  <w:t>งบการเงินรวม</w:t>
            </w:r>
          </w:p>
        </w:tc>
      </w:tr>
      <w:tr w:rsidR="00255F1E" w:rsidRPr="00757B51" w14:paraId="087254E0" w14:textId="77777777" w:rsidTr="005B064F">
        <w:trPr>
          <w:cantSplit/>
        </w:trPr>
        <w:tc>
          <w:tcPr>
            <w:tcW w:w="2772" w:type="dxa"/>
          </w:tcPr>
          <w:p w14:paraId="74726B3B" w14:textId="77777777" w:rsidR="00255F1E" w:rsidRPr="005B064F" w:rsidRDefault="00255F1E" w:rsidP="00255F1E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200" w:lineRule="atLeast"/>
              <w:ind w:left="-98" w:right="63" w:firstLine="9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2" w:type="dxa"/>
          </w:tcPr>
          <w:p w14:paraId="6488A2EE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42" w:type="dxa"/>
          </w:tcPr>
          <w:p w14:paraId="7C6968D9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72E85726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68DF5EE6" w14:textId="566432A2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5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288" w:type="dxa"/>
          </w:tcPr>
          <w:p w14:paraId="5C48809C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5CF744FF" w14:textId="77777777" w:rsidR="00255F1E" w:rsidRDefault="00255F1E" w:rsidP="00255F1E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151EC3CE" w14:textId="1BEAFB64" w:rsidR="00255F1E" w:rsidRDefault="00255F1E" w:rsidP="00255F1E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  <w:lang w:val="en-US"/>
              </w:rPr>
              <w:t>ที่ดิน</w:t>
            </w:r>
            <w:r w:rsidR="003F305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สินทรัพย์</w:t>
            </w:r>
          </w:p>
          <w:p w14:paraId="647ABF74" w14:textId="584A6F28" w:rsidR="00255F1E" w:rsidRDefault="00255F1E" w:rsidP="00255F1E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สิทธิการใช้</w:t>
            </w:r>
          </w:p>
        </w:tc>
        <w:tc>
          <w:tcPr>
            <w:tcW w:w="270" w:type="dxa"/>
          </w:tcPr>
          <w:p w14:paraId="540FBCBA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AC80183" w14:textId="3A9729A6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5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236" w:type="dxa"/>
            <w:vAlign w:val="bottom"/>
          </w:tcPr>
          <w:p w14:paraId="65EEE58A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54259028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757B51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/>
              </w:rPr>
              <w:t>อาคารและ</w:t>
            </w:r>
          </w:p>
          <w:p w14:paraId="18E8CF27" w14:textId="401839FB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757B51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/>
              </w:rPr>
              <w:t>ส่วนปรับปรุงอาคาร</w:t>
            </w:r>
          </w:p>
        </w:tc>
        <w:tc>
          <w:tcPr>
            <w:tcW w:w="253" w:type="dxa"/>
            <w:vAlign w:val="bottom"/>
          </w:tcPr>
          <w:p w14:paraId="365FD3D9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</w:tabs>
              <w:ind w:left="-108" w:right="6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7" w:type="dxa"/>
            <w:vAlign w:val="bottom"/>
          </w:tcPr>
          <w:p w14:paraId="7C7517CA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5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เครื่องตกแต่ง </w:t>
            </w:r>
          </w:p>
          <w:p w14:paraId="331E96C5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5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ติดตั้งและ</w:t>
            </w:r>
          </w:p>
          <w:p w14:paraId="154F0D04" w14:textId="378ADD1B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5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อุปกรณ์สำนักงาน</w:t>
            </w:r>
          </w:p>
        </w:tc>
        <w:tc>
          <w:tcPr>
            <w:tcW w:w="256" w:type="dxa"/>
            <w:vAlign w:val="bottom"/>
          </w:tcPr>
          <w:p w14:paraId="14B31C7C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</w:tabs>
              <w:ind w:left="-108" w:right="6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4" w:type="dxa"/>
            <w:vAlign w:val="bottom"/>
          </w:tcPr>
          <w:p w14:paraId="36588635" w14:textId="655130F8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5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255" w:type="dxa"/>
            <w:vAlign w:val="bottom"/>
          </w:tcPr>
          <w:p w14:paraId="7D216BD4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vAlign w:val="bottom"/>
          </w:tcPr>
          <w:p w14:paraId="76D083F7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5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</w:t>
            </w:r>
          </w:p>
          <w:p w14:paraId="38638DD2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5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ระหว่างก่อสร้าง</w:t>
            </w:r>
          </w:p>
          <w:p w14:paraId="06329649" w14:textId="5E448B20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5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และติดตั้ง</w:t>
            </w:r>
          </w:p>
        </w:tc>
        <w:tc>
          <w:tcPr>
            <w:tcW w:w="252" w:type="dxa"/>
            <w:vAlign w:val="bottom"/>
          </w:tcPr>
          <w:p w14:paraId="5DBC2225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1576C50E" w14:textId="069A42AA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5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255F1E" w:rsidRPr="00757B51" w14:paraId="752E4AE3" w14:textId="77777777" w:rsidTr="00C8746F">
        <w:trPr>
          <w:cantSplit/>
        </w:trPr>
        <w:tc>
          <w:tcPr>
            <w:tcW w:w="2772" w:type="dxa"/>
          </w:tcPr>
          <w:p w14:paraId="3229ABDF" w14:textId="77777777" w:rsidR="00255F1E" w:rsidRPr="005B064F" w:rsidRDefault="00255F1E" w:rsidP="00255F1E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200" w:lineRule="atLeast"/>
              <w:ind w:left="-98" w:right="63" w:firstLine="9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2" w:type="dxa"/>
          </w:tcPr>
          <w:p w14:paraId="03B34D00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0" w:type="dxa"/>
            <w:gridSpan w:val="15"/>
          </w:tcPr>
          <w:p w14:paraId="5701A546" w14:textId="7A144D4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11762">
              <w:rPr>
                <w:rFonts w:ascii="Angsana New" w:hAnsi="Angsana New"/>
                <w:i/>
                <w:iCs/>
                <w:sz w:val="23"/>
                <w:szCs w:val="23"/>
                <w:cs/>
                <w:lang w:val="en-US"/>
              </w:rPr>
              <w:t>(พันบาท</w:t>
            </w:r>
            <w:r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  <w:t>)</w:t>
            </w:r>
          </w:p>
        </w:tc>
      </w:tr>
      <w:tr w:rsidR="00255F1E" w:rsidRPr="00757B51" w14:paraId="09015B2D" w14:textId="77777777" w:rsidTr="005B064F">
        <w:trPr>
          <w:cantSplit/>
        </w:trPr>
        <w:tc>
          <w:tcPr>
            <w:tcW w:w="2772" w:type="dxa"/>
          </w:tcPr>
          <w:p w14:paraId="3716D651" w14:textId="77777777" w:rsidR="00255F1E" w:rsidRPr="00757B51" w:rsidRDefault="00255F1E" w:rsidP="00255F1E">
            <w:pPr>
              <w:spacing w:line="200" w:lineRule="atLeast"/>
              <w:ind w:right="6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57B51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252" w:type="dxa"/>
          </w:tcPr>
          <w:p w14:paraId="0228A9BC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42" w:type="dxa"/>
          </w:tcPr>
          <w:p w14:paraId="596FFEDA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8" w:type="dxa"/>
          </w:tcPr>
          <w:p w14:paraId="3890CB7C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3D5DE67A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EC75E0A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25DB292B" w14:textId="4B5674B0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63C71748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spacing w:line="200" w:lineRule="atLeas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</w:tcPr>
          <w:p w14:paraId="67D51BFE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53" w:type="dxa"/>
          </w:tcPr>
          <w:p w14:paraId="759FBC42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</w:tcPr>
          <w:p w14:paraId="0C0619C7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</w:tcPr>
          <w:p w14:paraId="6117AD0D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719"/>
                <w:tab w:val="left" w:pos="1136"/>
              </w:tabs>
              <w:spacing w:line="20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6456A9AE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5" w:type="dxa"/>
          </w:tcPr>
          <w:p w14:paraId="6BB86FDE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719"/>
                <w:tab w:val="left" w:pos="1136"/>
              </w:tabs>
              <w:spacing w:line="20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85" w:type="dxa"/>
          </w:tcPr>
          <w:p w14:paraId="1DA89AED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801"/>
              </w:tabs>
              <w:spacing w:line="200" w:lineRule="atLeast"/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2" w:type="dxa"/>
          </w:tcPr>
          <w:p w14:paraId="684C3290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58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8" w:type="dxa"/>
          </w:tcPr>
          <w:p w14:paraId="4E3CAE8E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255F1E" w:rsidRPr="00757B51" w14:paraId="357293CD" w14:textId="77777777" w:rsidTr="005B064F">
        <w:trPr>
          <w:cantSplit/>
        </w:trPr>
        <w:tc>
          <w:tcPr>
            <w:tcW w:w="3024" w:type="dxa"/>
            <w:gridSpan w:val="2"/>
          </w:tcPr>
          <w:p w14:paraId="14137BCE" w14:textId="1679516C" w:rsidR="00255F1E" w:rsidRPr="00757B51" w:rsidRDefault="00255F1E" w:rsidP="00255F1E">
            <w:pPr>
              <w:spacing w:line="200" w:lineRule="atLeast"/>
              <w:ind w:right="63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  <w:r w:rsidRPr="00757B5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757B5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757B5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757B5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มกราคม</w:t>
            </w:r>
            <w:r w:rsidRPr="00757B5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757B5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2562 - </w:t>
            </w:r>
            <w:r w:rsidRPr="00757B5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242" w:type="dxa"/>
          </w:tcPr>
          <w:p w14:paraId="5F3FC2DE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dxa"/>
          </w:tcPr>
          <w:p w14:paraId="2C239A23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D5544D5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D09FBAC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CDD023C" w14:textId="516F7C8D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5ABA99C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</w:tcPr>
          <w:p w14:paraId="5596C294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3" w:type="dxa"/>
          </w:tcPr>
          <w:p w14:paraId="13B379D1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</w:tcPr>
          <w:p w14:paraId="6754F66E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6" w:type="dxa"/>
          </w:tcPr>
          <w:p w14:paraId="417EB9F2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35B0468A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5" w:type="dxa"/>
          </w:tcPr>
          <w:p w14:paraId="468EFCDD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5" w:type="dxa"/>
          </w:tcPr>
          <w:p w14:paraId="7687973A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4AC19052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8" w:type="dxa"/>
          </w:tcPr>
          <w:p w14:paraId="7ECA6430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255F1E" w:rsidRPr="00757B51" w14:paraId="1BEEE421" w14:textId="77777777" w:rsidTr="005B064F">
        <w:trPr>
          <w:cantSplit/>
          <w:trHeight w:val="207"/>
        </w:trPr>
        <w:tc>
          <w:tcPr>
            <w:tcW w:w="3024" w:type="dxa"/>
            <w:gridSpan w:val="2"/>
          </w:tcPr>
          <w:p w14:paraId="079CFDD0" w14:textId="77777777" w:rsidR="00255F1E" w:rsidRPr="00757B51" w:rsidRDefault="00255F1E" w:rsidP="00255F1E">
            <w:pPr>
              <w:spacing w:line="200" w:lineRule="atLeast"/>
              <w:ind w:right="6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57B51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1242" w:type="dxa"/>
          </w:tcPr>
          <w:p w14:paraId="1F552E21" w14:textId="465B59E1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32,881,165</w:t>
            </w:r>
          </w:p>
        </w:tc>
        <w:tc>
          <w:tcPr>
            <w:tcW w:w="288" w:type="dxa"/>
          </w:tcPr>
          <w:p w14:paraId="21D76655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1B564F4" w14:textId="64AA0E03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23C3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50C090E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F7D8326" w14:textId="4308D624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6,471</w:t>
            </w:r>
          </w:p>
        </w:tc>
        <w:tc>
          <w:tcPr>
            <w:tcW w:w="236" w:type="dxa"/>
          </w:tcPr>
          <w:p w14:paraId="6D1D3273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ind w:left="-108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</w:tcPr>
          <w:p w14:paraId="14256A54" w14:textId="4783030E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18,841,294</w:t>
            </w:r>
          </w:p>
        </w:tc>
        <w:tc>
          <w:tcPr>
            <w:tcW w:w="253" w:type="dxa"/>
          </w:tcPr>
          <w:p w14:paraId="7A6CD86D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</w:tcPr>
          <w:p w14:paraId="3CB7CB7A" w14:textId="6ED690B3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2,647,636</w:t>
            </w:r>
          </w:p>
        </w:tc>
        <w:tc>
          <w:tcPr>
            <w:tcW w:w="256" w:type="dxa"/>
          </w:tcPr>
          <w:p w14:paraId="7205E727" w14:textId="77777777" w:rsidR="00255F1E" w:rsidRPr="00757B51" w:rsidRDefault="00255F1E" w:rsidP="00255F1E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84" w:type="dxa"/>
          </w:tcPr>
          <w:p w14:paraId="6781A938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10,324</w:t>
            </w:r>
          </w:p>
        </w:tc>
        <w:tc>
          <w:tcPr>
            <w:tcW w:w="255" w:type="dxa"/>
          </w:tcPr>
          <w:p w14:paraId="7445B277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5" w:type="dxa"/>
          </w:tcPr>
          <w:p w14:paraId="30DC795D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609,189</w:t>
            </w:r>
          </w:p>
        </w:tc>
        <w:tc>
          <w:tcPr>
            <w:tcW w:w="252" w:type="dxa"/>
          </w:tcPr>
          <w:p w14:paraId="1528C1A0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8" w:type="dxa"/>
          </w:tcPr>
          <w:p w14:paraId="5798CC9F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54,996,079</w:t>
            </w:r>
          </w:p>
        </w:tc>
      </w:tr>
      <w:tr w:rsidR="00255F1E" w:rsidRPr="00757B51" w14:paraId="54DC2117" w14:textId="77777777" w:rsidTr="005B064F">
        <w:trPr>
          <w:cantSplit/>
        </w:trPr>
        <w:tc>
          <w:tcPr>
            <w:tcW w:w="3024" w:type="dxa"/>
            <w:gridSpan w:val="2"/>
          </w:tcPr>
          <w:p w14:paraId="36B27CD6" w14:textId="77777777" w:rsidR="00255F1E" w:rsidRPr="00757B51" w:rsidRDefault="00255F1E" w:rsidP="00255F1E">
            <w:pPr>
              <w:spacing w:line="200" w:lineRule="atLeast"/>
              <w:ind w:right="6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57B51">
              <w:rPr>
                <w:rFonts w:ascii="Angsana New" w:hAnsi="Angsana New"/>
                <w:sz w:val="24"/>
                <w:szCs w:val="24"/>
                <w:cs/>
              </w:rPr>
              <w:t>ภายใต้สัญญาเช่าการเงิน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0CC6363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</w:tcPr>
          <w:p w14:paraId="1C0DAC34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B4FEDC" w14:textId="6AE88458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23C3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8DBA2AB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93F532" w14:textId="79C4401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E3262BE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ind w:left="-108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E02FC3A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4,982,253</w:t>
            </w:r>
          </w:p>
        </w:tc>
        <w:tc>
          <w:tcPr>
            <w:tcW w:w="253" w:type="dxa"/>
          </w:tcPr>
          <w:p w14:paraId="7392F171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67457AFA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274,826</w:t>
            </w:r>
          </w:p>
        </w:tc>
        <w:tc>
          <w:tcPr>
            <w:tcW w:w="256" w:type="dxa"/>
          </w:tcPr>
          <w:p w14:paraId="6F8BBDA2" w14:textId="77777777" w:rsidR="00255F1E" w:rsidRPr="00757B51" w:rsidRDefault="00255F1E" w:rsidP="00255F1E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5EF6D082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5" w:type="dxa"/>
          </w:tcPr>
          <w:p w14:paraId="3DA9F15B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3B9CF9A4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1021CA4B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B5A5E2F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5,257,079</w:t>
            </w:r>
          </w:p>
        </w:tc>
      </w:tr>
      <w:tr w:rsidR="00255F1E" w:rsidRPr="00757B51" w14:paraId="13F4E9B2" w14:textId="77777777" w:rsidTr="005B064F">
        <w:trPr>
          <w:cantSplit/>
        </w:trPr>
        <w:tc>
          <w:tcPr>
            <w:tcW w:w="3024" w:type="dxa"/>
            <w:gridSpan w:val="2"/>
          </w:tcPr>
          <w:p w14:paraId="1BEE5E7A" w14:textId="77777777" w:rsidR="00255F1E" w:rsidRPr="00757B51" w:rsidRDefault="00255F1E" w:rsidP="00255F1E">
            <w:pPr>
              <w:spacing w:line="200" w:lineRule="atLeast"/>
              <w:ind w:right="6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C616815" w14:textId="328515DA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32,881,165</w:t>
            </w:r>
          </w:p>
        </w:tc>
        <w:tc>
          <w:tcPr>
            <w:tcW w:w="288" w:type="dxa"/>
          </w:tcPr>
          <w:p w14:paraId="5FE2B329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05237C4" w14:textId="752A1C73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E8B8147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7001B51" w14:textId="1CFC851E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6,471</w:t>
            </w:r>
          </w:p>
        </w:tc>
        <w:tc>
          <w:tcPr>
            <w:tcW w:w="236" w:type="dxa"/>
          </w:tcPr>
          <w:p w14:paraId="7A24A9B8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B8FF9FE" w14:textId="2800F34F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23,823,547</w:t>
            </w:r>
          </w:p>
        </w:tc>
        <w:tc>
          <w:tcPr>
            <w:tcW w:w="253" w:type="dxa"/>
          </w:tcPr>
          <w:p w14:paraId="0D7672BF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141CCB67" w14:textId="67B24569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2,922,462</w:t>
            </w:r>
          </w:p>
        </w:tc>
        <w:tc>
          <w:tcPr>
            <w:tcW w:w="256" w:type="dxa"/>
          </w:tcPr>
          <w:p w14:paraId="2FB3E2DE" w14:textId="77777777" w:rsidR="00255F1E" w:rsidRPr="00757B51" w:rsidRDefault="00255F1E" w:rsidP="00255F1E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23133E2F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10,324</w:t>
            </w:r>
          </w:p>
        </w:tc>
        <w:tc>
          <w:tcPr>
            <w:tcW w:w="255" w:type="dxa"/>
          </w:tcPr>
          <w:p w14:paraId="34455B41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63CA9FB5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757B5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609,189</w:t>
            </w:r>
          </w:p>
        </w:tc>
        <w:tc>
          <w:tcPr>
            <w:tcW w:w="252" w:type="dxa"/>
          </w:tcPr>
          <w:p w14:paraId="6F5DCD73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7C9FA7CA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60,253,158</w:t>
            </w:r>
          </w:p>
        </w:tc>
      </w:tr>
      <w:tr w:rsidR="00255F1E" w:rsidRPr="00757B51" w14:paraId="7FABFE45" w14:textId="77777777" w:rsidTr="005B064F">
        <w:trPr>
          <w:cantSplit/>
        </w:trPr>
        <w:tc>
          <w:tcPr>
            <w:tcW w:w="3024" w:type="dxa"/>
            <w:gridSpan w:val="2"/>
          </w:tcPr>
          <w:p w14:paraId="23630294" w14:textId="275582D5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576" w:right="-126" w:firstLine="576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  <w:r w:rsidRPr="00757B5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757B5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31 </w:t>
            </w:r>
            <w:r w:rsidRPr="00757B5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757B5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2562 - </w:t>
            </w:r>
            <w:r w:rsidRPr="00757B5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242" w:type="dxa"/>
          </w:tcPr>
          <w:p w14:paraId="0757FD6B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dxa"/>
          </w:tcPr>
          <w:p w14:paraId="55A1A3D9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609C974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648FE50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5179B97" w14:textId="68EB4F2A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5B8CEF0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7DE7BA48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3" w:type="dxa"/>
          </w:tcPr>
          <w:p w14:paraId="3DE247FB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2CF02A59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6" w:type="dxa"/>
          </w:tcPr>
          <w:p w14:paraId="14955AB9" w14:textId="77777777" w:rsidR="00255F1E" w:rsidRPr="00757B51" w:rsidRDefault="00255F1E" w:rsidP="00255F1E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</w:tcPr>
          <w:p w14:paraId="40C61C23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" w:type="dxa"/>
          </w:tcPr>
          <w:p w14:paraId="0B3235A6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</w:tcPr>
          <w:p w14:paraId="2040C6FF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701EE61F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6C6F2A05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255F1E" w:rsidRPr="00757B51" w14:paraId="6B07AC21" w14:textId="77777777" w:rsidTr="005B064F">
        <w:trPr>
          <w:cantSplit/>
        </w:trPr>
        <w:tc>
          <w:tcPr>
            <w:tcW w:w="2772" w:type="dxa"/>
          </w:tcPr>
          <w:p w14:paraId="04469209" w14:textId="34147266" w:rsidR="00255F1E" w:rsidRPr="00757B51" w:rsidRDefault="00255F1E" w:rsidP="00255F1E">
            <w:pPr>
              <w:spacing w:line="200" w:lineRule="atLeast"/>
              <w:ind w:right="6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57B51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</w:t>
            </w:r>
            <w:r w:rsidRPr="004C2CDD">
              <w:rPr>
                <w:rFonts w:ascii="Angsana New" w:hAnsi="Angsana New" w:hint="cs"/>
                <w:sz w:val="24"/>
                <w:szCs w:val="24"/>
                <w:cs/>
              </w:rPr>
              <w:t>กลุ่มบริษัท</w:t>
            </w:r>
          </w:p>
        </w:tc>
        <w:tc>
          <w:tcPr>
            <w:tcW w:w="252" w:type="dxa"/>
          </w:tcPr>
          <w:p w14:paraId="225D0537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71DAA16C" w14:textId="7C45CF46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40,468,263</w:t>
            </w:r>
          </w:p>
        </w:tc>
        <w:tc>
          <w:tcPr>
            <w:tcW w:w="288" w:type="dxa"/>
          </w:tcPr>
          <w:p w14:paraId="6B6F95E2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C82D735" w14:textId="5904E185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23C3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7EA1BE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2D5DD70" w14:textId="595106CC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6,097</w:t>
            </w:r>
          </w:p>
        </w:tc>
        <w:tc>
          <w:tcPr>
            <w:tcW w:w="236" w:type="dxa"/>
          </w:tcPr>
          <w:p w14:paraId="519CDF8A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spacing w:line="200" w:lineRule="atLeast"/>
              <w:ind w:left="-108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</w:tcPr>
          <w:p w14:paraId="0A388069" w14:textId="04655192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18,338,876</w:t>
            </w:r>
          </w:p>
        </w:tc>
        <w:tc>
          <w:tcPr>
            <w:tcW w:w="253" w:type="dxa"/>
          </w:tcPr>
          <w:p w14:paraId="34A2F65D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</w:tcPr>
          <w:p w14:paraId="6AD22CCB" w14:textId="389B60B1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2,386,184</w:t>
            </w:r>
          </w:p>
        </w:tc>
        <w:tc>
          <w:tcPr>
            <w:tcW w:w="256" w:type="dxa"/>
          </w:tcPr>
          <w:p w14:paraId="1C0D4DE0" w14:textId="77777777" w:rsidR="00255F1E" w:rsidRPr="00757B51" w:rsidRDefault="00255F1E" w:rsidP="00255F1E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84" w:type="dxa"/>
          </w:tcPr>
          <w:p w14:paraId="45715408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rtl/>
                <w:cs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8,033</w:t>
            </w:r>
          </w:p>
        </w:tc>
        <w:tc>
          <w:tcPr>
            <w:tcW w:w="255" w:type="dxa"/>
          </w:tcPr>
          <w:p w14:paraId="27B17F97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5" w:type="dxa"/>
          </w:tcPr>
          <w:p w14:paraId="5F787EAC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1,825,731</w:t>
            </w:r>
          </w:p>
        </w:tc>
        <w:tc>
          <w:tcPr>
            <w:tcW w:w="252" w:type="dxa"/>
          </w:tcPr>
          <w:p w14:paraId="2CA07CE1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58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8" w:type="dxa"/>
          </w:tcPr>
          <w:p w14:paraId="23E388E6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63,033,184</w:t>
            </w:r>
          </w:p>
        </w:tc>
      </w:tr>
      <w:tr w:rsidR="00255F1E" w:rsidRPr="00757B51" w14:paraId="52EC6CDA" w14:textId="77777777" w:rsidTr="005B064F">
        <w:trPr>
          <w:cantSplit/>
        </w:trPr>
        <w:tc>
          <w:tcPr>
            <w:tcW w:w="2772" w:type="dxa"/>
          </w:tcPr>
          <w:p w14:paraId="20636042" w14:textId="77777777" w:rsidR="00255F1E" w:rsidRPr="00757B51" w:rsidRDefault="00255F1E" w:rsidP="00255F1E">
            <w:pPr>
              <w:spacing w:line="200" w:lineRule="atLeast"/>
              <w:ind w:right="6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57B51">
              <w:rPr>
                <w:rFonts w:ascii="Angsana New" w:hAnsi="Angsana New"/>
                <w:sz w:val="24"/>
                <w:szCs w:val="24"/>
                <w:cs/>
              </w:rPr>
              <w:t>ภายใต้สัญญาเช่าการเงิน</w:t>
            </w:r>
          </w:p>
        </w:tc>
        <w:tc>
          <w:tcPr>
            <w:tcW w:w="252" w:type="dxa"/>
          </w:tcPr>
          <w:p w14:paraId="1F70779B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D6BCEBC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</w:tcPr>
          <w:p w14:paraId="3BE6D146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5BD93D" w14:textId="2B4C9CD6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23C3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CBD84C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F72F24" w14:textId="590FC380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5D84135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ind w:left="-108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44A72E3" w14:textId="4766BD9C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4,793,879</w:t>
            </w:r>
          </w:p>
        </w:tc>
        <w:tc>
          <w:tcPr>
            <w:tcW w:w="253" w:type="dxa"/>
          </w:tcPr>
          <w:p w14:paraId="07261FC5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C9D8FF9" w14:textId="148204AA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240,578</w:t>
            </w:r>
          </w:p>
        </w:tc>
        <w:tc>
          <w:tcPr>
            <w:tcW w:w="256" w:type="dxa"/>
          </w:tcPr>
          <w:p w14:paraId="23A92145" w14:textId="77777777" w:rsidR="00255F1E" w:rsidRPr="00757B51" w:rsidRDefault="00255F1E" w:rsidP="00255F1E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2A6E176E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rtl/>
                <w:cs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5" w:type="dxa"/>
          </w:tcPr>
          <w:p w14:paraId="5C8595C0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0BCEC8D6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16FB644E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543BE68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5,034,457</w:t>
            </w:r>
          </w:p>
        </w:tc>
      </w:tr>
      <w:tr w:rsidR="00255F1E" w:rsidRPr="00757B51" w14:paraId="43298477" w14:textId="77777777" w:rsidTr="005B064F">
        <w:trPr>
          <w:cantSplit/>
        </w:trPr>
        <w:tc>
          <w:tcPr>
            <w:tcW w:w="2772" w:type="dxa"/>
          </w:tcPr>
          <w:p w14:paraId="5318D590" w14:textId="77777777" w:rsidR="00255F1E" w:rsidRPr="00757B51" w:rsidRDefault="00255F1E" w:rsidP="00255F1E">
            <w:pPr>
              <w:spacing w:line="200" w:lineRule="atLeast"/>
              <w:ind w:right="6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7AC5E481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5A90E068" w14:textId="118C0012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223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40,468,263</w:t>
            </w:r>
          </w:p>
        </w:tc>
        <w:tc>
          <w:tcPr>
            <w:tcW w:w="288" w:type="dxa"/>
          </w:tcPr>
          <w:p w14:paraId="02FDE906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6A2E692" w14:textId="35297856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CD84175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1E14C97" w14:textId="4335AA6F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6,097</w:t>
            </w:r>
          </w:p>
        </w:tc>
        <w:tc>
          <w:tcPr>
            <w:tcW w:w="236" w:type="dxa"/>
          </w:tcPr>
          <w:p w14:paraId="1B442CA7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171CD73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23,132,755</w:t>
            </w:r>
          </w:p>
        </w:tc>
        <w:tc>
          <w:tcPr>
            <w:tcW w:w="253" w:type="dxa"/>
          </w:tcPr>
          <w:p w14:paraId="25E372E5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21BB84EC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2,626,762</w:t>
            </w:r>
          </w:p>
        </w:tc>
        <w:tc>
          <w:tcPr>
            <w:tcW w:w="256" w:type="dxa"/>
          </w:tcPr>
          <w:p w14:paraId="31E72162" w14:textId="77777777" w:rsidR="00255F1E" w:rsidRPr="00757B51" w:rsidRDefault="00255F1E" w:rsidP="00255F1E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0AF889AB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757B5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8,033</w:t>
            </w:r>
          </w:p>
        </w:tc>
        <w:tc>
          <w:tcPr>
            <w:tcW w:w="255" w:type="dxa"/>
          </w:tcPr>
          <w:p w14:paraId="7BC60929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</w:tcPr>
          <w:p w14:paraId="775A51E4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1,825,731</w:t>
            </w:r>
          </w:p>
        </w:tc>
        <w:tc>
          <w:tcPr>
            <w:tcW w:w="252" w:type="dxa"/>
          </w:tcPr>
          <w:p w14:paraId="5F049C86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4EF5B4E5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68,067,641</w:t>
            </w:r>
          </w:p>
        </w:tc>
      </w:tr>
      <w:tr w:rsidR="00255F1E" w:rsidRPr="00757B51" w14:paraId="7CDE2A1A" w14:textId="77777777" w:rsidTr="005B064F">
        <w:trPr>
          <w:cantSplit/>
        </w:trPr>
        <w:tc>
          <w:tcPr>
            <w:tcW w:w="3024" w:type="dxa"/>
            <w:gridSpan w:val="2"/>
          </w:tcPr>
          <w:p w14:paraId="623E6F92" w14:textId="758AEAF8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right="-126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  <w:r w:rsidRPr="00757B5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757B5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1 </w:t>
            </w:r>
            <w:r w:rsidRPr="00757B5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มกราคม</w:t>
            </w:r>
            <w:r w:rsidRPr="00757B5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757B5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2563 - </w:t>
            </w:r>
            <w:r w:rsidRPr="00757B5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242" w:type="dxa"/>
            <w:tcBorders>
              <w:top w:val="double" w:sz="4" w:space="0" w:color="auto"/>
            </w:tcBorders>
          </w:tcPr>
          <w:p w14:paraId="2C37AD34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88" w:type="dxa"/>
          </w:tcPr>
          <w:p w14:paraId="6EFC659A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C1236FD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F29131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3D2AA3F" w14:textId="0F541D3E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3DA22E8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ind w:left="-108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0279E6F7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199E4C8D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68EB8741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6" w:type="dxa"/>
          </w:tcPr>
          <w:p w14:paraId="2EB0A4C7" w14:textId="77777777" w:rsidR="00255F1E" w:rsidRPr="00757B51" w:rsidRDefault="00255F1E" w:rsidP="00255F1E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</w:tcPr>
          <w:p w14:paraId="49AE29CE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55" w:type="dxa"/>
          </w:tcPr>
          <w:p w14:paraId="39869090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</w:tcPr>
          <w:p w14:paraId="7A64BE26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05DFAFD8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7169A4A4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255F1E" w:rsidRPr="00757B51" w14:paraId="37AE480B" w14:textId="77777777" w:rsidTr="005B064F">
        <w:trPr>
          <w:cantSplit/>
          <w:trHeight w:val="77"/>
        </w:trPr>
        <w:tc>
          <w:tcPr>
            <w:tcW w:w="2772" w:type="dxa"/>
          </w:tcPr>
          <w:p w14:paraId="72021177" w14:textId="1BC233A5" w:rsidR="00255F1E" w:rsidRPr="00757B51" w:rsidRDefault="00255F1E" w:rsidP="00255F1E">
            <w:pPr>
              <w:spacing w:line="200" w:lineRule="atLeast"/>
              <w:ind w:right="63"/>
              <w:rPr>
                <w:rFonts w:ascii="Angsana New" w:hAnsi="Angsana New"/>
                <w:sz w:val="24"/>
                <w:szCs w:val="24"/>
                <w:cs/>
              </w:rPr>
            </w:pPr>
            <w:r w:rsidRPr="00757B51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</w:t>
            </w:r>
            <w:r w:rsidRPr="004C2CDD">
              <w:rPr>
                <w:rFonts w:ascii="Angsana New" w:hAnsi="Angsana New" w:hint="cs"/>
                <w:sz w:val="24"/>
                <w:szCs w:val="24"/>
                <w:cs/>
              </w:rPr>
              <w:t>กลุ่มบริษัท</w:t>
            </w:r>
          </w:p>
        </w:tc>
        <w:tc>
          <w:tcPr>
            <w:tcW w:w="252" w:type="dxa"/>
          </w:tcPr>
          <w:p w14:paraId="54650355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53103F95" w14:textId="3E88B3D0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40,468,263</w:t>
            </w:r>
          </w:p>
        </w:tc>
        <w:tc>
          <w:tcPr>
            <w:tcW w:w="288" w:type="dxa"/>
          </w:tcPr>
          <w:p w14:paraId="31642C18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A74F9E8" w14:textId="1075B933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23C3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853CD01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AFC5CF3" w14:textId="7CB8CB15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6,097</w:t>
            </w:r>
          </w:p>
        </w:tc>
        <w:tc>
          <w:tcPr>
            <w:tcW w:w="236" w:type="dxa"/>
          </w:tcPr>
          <w:p w14:paraId="6E86B403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ind w:left="-108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</w:tcPr>
          <w:p w14:paraId="40B4B9EC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18,338,876</w:t>
            </w:r>
          </w:p>
        </w:tc>
        <w:tc>
          <w:tcPr>
            <w:tcW w:w="253" w:type="dxa"/>
          </w:tcPr>
          <w:p w14:paraId="704D5CB0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</w:tcPr>
          <w:p w14:paraId="62E9B07D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2,386,184</w:t>
            </w:r>
          </w:p>
        </w:tc>
        <w:tc>
          <w:tcPr>
            <w:tcW w:w="256" w:type="dxa"/>
          </w:tcPr>
          <w:p w14:paraId="3A24A29F" w14:textId="77777777" w:rsidR="00255F1E" w:rsidRPr="00757B51" w:rsidRDefault="00255F1E" w:rsidP="00255F1E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84" w:type="dxa"/>
          </w:tcPr>
          <w:p w14:paraId="2A7F873A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rtl/>
                <w:cs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8,033</w:t>
            </w:r>
          </w:p>
        </w:tc>
        <w:tc>
          <w:tcPr>
            <w:tcW w:w="255" w:type="dxa"/>
          </w:tcPr>
          <w:p w14:paraId="79739143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5" w:type="dxa"/>
          </w:tcPr>
          <w:p w14:paraId="6198A555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1,825,731</w:t>
            </w:r>
          </w:p>
        </w:tc>
        <w:tc>
          <w:tcPr>
            <w:tcW w:w="252" w:type="dxa"/>
          </w:tcPr>
          <w:p w14:paraId="380BA098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8" w:type="dxa"/>
          </w:tcPr>
          <w:p w14:paraId="311CC495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63,033,184</w:t>
            </w:r>
          </w:p>
        </w:tc>
      </w:tr>
      <w:tr w:rsidR="00255F1E" w:rsidRPr="00757B51" w14:paraId="20794CCE" w14:textId="77777777" w:rsidTr="005B064F">
        <w:trPr>
          <w:cantSplit/>
        </w:trPr>
        <w:tc>
          <w:tcPr>
            <w:tcW w:w="2772" w:type="dxa"/>
          </w:tcPr>
          <w:p w14:paraId="340EA583" w14:textId="77777777" w:rsidR="00255F1E" w:rsidRPr="00757B51" w:rsidRDefault="00255F1E" w:rsidP="00255F1E">
            <w:pPr>
              <w:spacing w:line="200" w:lineRule="atLeast"/>
              <w:ind w:right="6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57B51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252" w:type="dxa"/>
          </w:tcPr>
          <w:p w14:paraId="30F0726D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4B9FC7E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</w:tcPr>
          <w:p w14:paraId="2E1859F9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9FF0A13" w14:textId="69589ECD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1,865,311</w:t>
            </w:r>
          </w:p>
        </w:tc>
        <w:tc>
          <w:tcPr>
            <w:tcW w:w="270" w:type="dxa"/>
          </w:tcPr>
          <w:p w14:paraId="081ACFC1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7406405" w14:textId="0F26F679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" w:right="-1907" w:firstLine="810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</w:t>
            </w: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C4A075A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spacing w:line="200" w:lineRule="atLeast"/>
              <w:ind w:left="-108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F090B7F" w14:textId="42E2783B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4,795,627</w:t>
            </w:r>
          </w:p>
        </w:tc>
        <w:tc>
          <w:tcPr>
            <w:tcW w:w="253" w:type="dxa"/>
          </w:tcPr>
          <w:p w14:paraId="590ACE18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0E914916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243,708</w:t>
            </w:r>
          </w:p>
        </w:tc>
        <w:tc>
          <w:tcPr>
            <w:tcW w:w="256" w:type="dxa"/>
          </w:tcPr>
          <w:p w14:paraId="76AD86B6" w14:textId="77777777" w:rsidR="00255F1E" w:rsidRPr="00757B51" w:rsidRDefault="00255F1E" w:rsidP="00255F1E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7A15FD62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29,333</w:t>
            </w:r>
          </w:p>
        </w:tc>
        <w:tc>
          <w:tcPr>
            <w:tcW w:w="255" w:type="dxa"/>
          </w:tcPr>
          <w:p w14:paraId="38A68FD0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68E7F81A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2625D99C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58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519F92F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6,933,979</w:t>
            </w:r>
          </w:p>
        </w:tc>
      </w:tr>
      <w:tr w:rsidR="00255F1E" w:rsidRPr="00757B51" w14:paraId="68FAB2D5" w14:textId="77777777" w:rsidTr="005B064F">
        <w:trPr>
          <w:cantSplit/>
        </w:trPr>
        <w:tc>
          <w:tcPr>
            <w:tcW w:w="2772" w:type="dxa"/>
          </w:tcPr>
          <w:p w14:paraId="68842E4F" w14:textId="77777777" w:rsidR="00255F1E" w:rsidRPr="00757B51" w:rsidRDefault="00255F1E" w:rsidP="00255F1E">
            <w:pPr>
              <w:spacing w:line="200" w:lineRule="atLeast"/>
              <w:ind w:right="6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31F184BC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0E0A32A" w14:textId="753B5B19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40,468,263</w:t>
            </w:r>
          </w:p>
        </w:tc>
        <w:tc>
          <w:tcPr>
            <w:tcW w:w="288" w:type="dxa"/>
          </w:tcPr>
          <w:p w14:paraId="14E04E03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D687484" w14:textId="26C2A53C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1,865,311</w:t>
            </w:r>
          </w:p>
        </w:tc>
        <w:tc>
          <w:tcPr>
            <w:tcW w:w="270" w:type="dxa"/>
          </w:tcPr>
          <w:p w14:paraId="42849C74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C1D9510" w14:textId="29E1D0EE" w:rsidR="00255F1E" w:rsidRPr="005B064F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5B064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6,097</w:t>
            </w:r>
          </w:p>
        </w:tc>
        <w:tc>
          <w:tcPr>
            <w:tcW w:w="236" w:type="dxa"/>
          </w:tcPr>
          <w:p w14:paraId="15EC8E10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spacing w:line="200" w:lineRule="atLeas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F12AA0B" w14:textId="664B2F42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23,134,503</w:t>
            </w:r>
          </w:p>
        </w:tc>
        <w:tc>
          <w:tcPr>
            <w:tcW w:w="253" w:type="dxa"/>
          </w:tcPr>
          <w:p w14:paraId="7A12449B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29DEDBA1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757B5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2,629,892</w:t>
            </w:r>
          </w:p>
        </w:tc>
        <w:tc>
          <w:tcPr>
            <w:tcW w:w="256" w:type="dxa"/>
          </w:tcPr>
          <w:p w14:paraId="659C89ED" w14:textId="77777777" w:rsidR="00255F1E" w:rsidRPr="00757B51" w:rsidRDefault="00255F1E" w:rsidP="00255F1E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41642C27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37,366</w:t>
            </w:r>
          </w:p>
        </w:tc>
        <w:tc>
          <w:tcPr>
            <w:tcW w:w="255" w:type="dxa"/>
          </w:tcPr>
          <w:p w14:paraId="3AFEB2F4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58240BDD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757B5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1,825,731</w:t>
            </w:r>
          </w:p>
        </w:tc>
        <w:tc>
          <w:tcPr>
            <w:tcW w:w="252" w:type="dxa"/>
          </w:tcPr>
          <w:p w14:paraId="79E7F33A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58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526ADF05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69,967,163</w:t>
            </w:r>
          </w:p>
        </w:tc>
      </w:tr>
      <w:tr w:rsidR="00255F1E" w:rsidRPr="00757B51" w14:paraId="670C0F45" w14:textId="77777777" w:rsidTr="005B064F">
        <w:trPr>
          <w:cantSplit/>
        </w:trPr>
        <w:tc>
          <w:tcPr>
            <w:tcW w:w="2772" w:type="dxa"/>
          </w:tcPr>
          <w:p w14:paraId="74AB846B" w14:textId="77777777" w:rsidR="00255F1E" w:rsidRPr="00757B51" w:rsidRDefault="00255F1E" w:rsidP="00255F1E">
            <w:pPr>
              <w:spacing w:line="200" w:lineRule="atLeast"/>
              <w:ind w:right="6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7B5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757B5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757B5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757B5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757B51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252" w:type="dxa"/>
          </w:tcPr>
          <w:p w14:paraId="7304046A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7CF1B105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dxa"/>
          </w:tcPr>
          <w:p w14:paraId="5F2102AD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D8D3A31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93A02D5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0709C6A" w14:textId="7472F550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B2D41C2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</w:tcPr>
          <w:p w14:paraId="2240929C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3" w:type="dxa"/>
          </w:tcPr>
          <w:p w14:paraId="22452A10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</w:tcPr>
          <w:p w14:paraId="526B74EA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6" w:type="dxa"/>
          </w:tcPr>
          <w:p w14:paraId="7F710B52" w14:textId="77777777" w:rsidR="00255F1E" w:rsidRPr="00757B51" w:rsidRDefault="00255F1E" w:rsidP="00255F1E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84" w:type="dxa"/>
          </w:tcPr>
          <w:p w14:paraId="2ECC5295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55" w:type="dxa"/>
          </w:tcPr>
          <w:p w14:paraId="6F88F977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5" w:type="dxa"/>
          </w:tcPr>
          <w:p w14:paraId="74D7342D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7EF99C8D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8" w:type="dxa"/>
          </w:tcPr>
          <w:p w14:paraId="48F7D751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255F1E" w:rsidRPr="00757B51" w14:paraId="13DE3482" w14:textId="77777777" w:rsidTr="005B064F">
        <w:trPr>
          <w:cantSplit/>
        </w:trPr>
        <w:tc>
          <w:tcPr>
            <w:tcW w:w="2772" w:type="dxa"/>
          </w:tcPr>
          <w:p w14:paraId="54B2C9E5" w14:textId="0A57928E" w:rsidR="00255F1E" w:rsidRPr="00757B51" w:rsidRDefault="00255F1E" w:rsidP="00255F1E">
            <w:pPr>
              <w:spacing w:line="200" w:lineRule="atLeast"/>
              <w:ind w:right="6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57B51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</w:t>
            </w:r>
            <w:r w:rsidRPr="004C2CDD">
              <w:rPr>
                <w:rFonts w:ascii="Angsana New" w:hAnsi="Angsana New" w:hint="cs"/>
                <w:sz w:val="24"/>
                <w:szCs w:val="24"/>
                <w:cs/>
              </w:rPr>
              <w:t>กลุ่มบริษัท</w:t>
            </w:r>
          </w:p>
        </w:tc>
        <w:tc>
          <w:tcPr>
            <w:tcW w:w="252" w:type="dxa"/>
          </w:tcPr>
          <w:p w14:paraId="69F82B62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0E1285F0" w14:textId="59FF5DAE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40,470,795</w:t>
            </w:r>
          </w:p>
        </w:tc>
        <w:tc>
          <w:tcPr>
            <w:tcW w:w="288" w:type="dxa"/>
          </w:tcPr>
          <w:p w14:paraId="77A8FF42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75A2E1E" w14:textId="201E45E5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23C3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989FAC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9557439" w14:textId="418BA07C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5,723</w:t>
            </w:r>
          </w:p>
        </w:tc>
        <w:tc>
          <w:tcPr>
            <w:tcW w:w="236" w:type="dxa"/>
          </w:tcPr>
          <w:p w14:paraId="4E588240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spacing w:line="200" w:lineRule="atLeast"/>
              <w:ind w:left="-108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</w:tcPr>
          <w:p w14:paraId="3489BF65" w14:textId="4D52B356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19,843,531</w:t>
            </w:r>
          </w:p>
        </w:tc>
        <w:tc>
          <w:tcPr>
            <w:tcW w:w="253" w:type="dxa"/>
          </w:tcPr>
          <w:p w14:paraId="23805FFB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</w:tcPr>
          <w:p w14:paraId="0EEEF54E" w14:textId="53588D7E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2,520,555 </w:t>
            </w:r>
          </w:p>
        </w:tc>
        <w:tc>
          <w:tcPr>
            <w:tcW w:w="256" w:type="dxa"/>
          </w:tcPr>
          <w:p w14:paraId="00457201" w14:textId="77777777" w:rsidR="00255F1E" w:rsidRPr="00757B51" w:rsidRDefault="00255F1E" w:rsidP="00255F1E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84" w:type="dxa"/>
          </w:tcPr>
          <w:p w14:paraId="03333A7A" w14:textId="0335E694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rtl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24,512</w:t>
            </w:r>
          </w:p>
        </w:tc>
        <w:tc>
          <w:tcPr>
            <w:tcW w:w="255" w:type="dxa"/>
          </w:tcPr>
          <w:p w14:paraId="5F5710F1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5" w:type="dxa"/>
          </w:tcPr>
          <w:p w14:paraId="2A31E5BA" w14:textId="6A370B39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1,183,981</w:t>
            </w:r>
          </w:p>
        </w:tc>
        <w:tc>
          <w:tcPr>
            <w:tcW w:w="252" w:type="dxa"/>
          </w:tcPr>
          <w:p w14:paraId="5746D19B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58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8" w:type="dxa"/>
          </w:tcPr>
          <w:p w14:paraId="52E41A9F" w14:textId="70034706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64,049,097</w:t>
            </w:r>
          </w:p>
        </w:tc>
      </w:tr>
      <w:tr w:rsidR="00255F1E" w:rsidRPr="00757B51" w14:paraId="7045D554" w14:textId="77777777" w:rsidTr="005B064F">
        <w:trPr>
          <w:cantSplit/>
        </w:trPr>
        <w:tc>
          <w:tcPr>
            <w:tcW w:w="2772" w:type="dxa"/>
          </w:tcPr>
          <w:p w14:paraId="4E912489" w14:textId="77777777" w:rsidR="00255F1E" w:rsidRPr="00757B51" w:rsidRDefault="00255F1E" w:rsidP="00255F1E">
            <w:pPr>
              <w:spacing w:line="200" w:lineRule="atLeast"/>
              <w:ind w:right="63"/>
              <w:rPr>
                <w:rFonts w:ascii="Angsana New" w:hAnsi="Angsana New"/>
                <w:sz w:val="24"/>
                <w:szCs w:val="24"/>
                <w:cs/>
              </w:rPr>
            </w:pPr>
            <w:r w:rsidRPr="00757B51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252" w:type="dxa"/>
          </w:tcPr>
          <w:p w14:paraId="31337649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0EDC960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</w:tcPr>
          <w:p w14:paraId="5D533978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793D53" w14:textId="59874380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1,796,721</w:t>
            </w:r>
          </w:p>
        </w:tc>
        <w:tc>
          <w:tcPr>
            <w:tcW w:w="270" w:type="dxa"/>
          </w:tcPr>
          <w:p w14:paraId="3B13FB9D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D0A960" w14:textId="353571B3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BFEC096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ind w:left="-108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72F05E0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4,606,838</w:t>
            </w:r>
          </w:p>
        </w:tc>
        <w:tc>
          <w:tcPr>
            <w:tcW w:w="253" w:type="dxa"/>
          </w:tcPr>
          <w:p w14:paraId="32010B83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6D236FB6" w14:textId="2DBF8BB6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208,016 </w:t>
            </w:r>
          </w:p>
        </w:tc>
        <w:tc>
          <w:tcPr>
            <w:tcW w:w="256" w:type="dxa"/>
          </w:tcPr>
          <w:p w14:paraId="03819221" w14:textId="77777777" w:rsidR="00255F1E" w:rsidRPr="00757B51" w:rsidRDefault="00255F1E" w:rsidP="00255F1E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1CCFBCF4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rtl/>
                <w:cs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20,133</w:t>
            </w:r>
          </w:p>
        </w:tc>
        <w:tc>
          <w:tcPr>
            <w:tcW w:w="255" w:type="dxa"/>
          </w:tcPr>
          <w:p w14:paraId="6890A29F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0FBBA0A1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2C0E056D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0F2DE45" w14:textId="70836478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sz w:val="24"/>
                <w:szCs w:val="24"/>
              </w:rPr>
              <w:t>6,631,708</w:t>
            </w:r>
          </w:p>
        </w:tc>
      </w:tr>
      <w:tr w:rsidR="00255F1E" w:rsidRPr="00757B51" w14:paraId="0982787E" w14:textId="77777777" w:rsidTr="005B064F">
        <w:trPr>
          <w:cantSplit/>
        </w:trPr>
        <w:tc>
          <w:tcPr>
            <w:tcW w:w="2772" w:type="dxa"/>
          </w:tcPr>
          <w:p w14:paraId="4215F6AB" w14:textId="77777777" w:rsidR="00255F1E" w:rsidRPr="00757B51" w:rsidRDefault="00255F1E" w:rsidP="00255F1E">
            <w:pPr>
              <w:spacing w:line="200" w:lineRule="atLeast"/>
              <w:ind w:right="6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5FA4E166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6E4D93F" w14:textId="4E6ECEDE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40,470,795</w:t>
            </w:r>
          </w:p>
        </w:tc>
        <w:tc>
          <w:tcPr>
            <w:tcW w:w="288" w:type="dxa"/>
          </w:tcPr>
          <w:p w14:paraId="246F1CF5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55E442" w14:textId="51464FAF" w:rsidR="00255F1E" w:rsidRPr="00CB7E83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CB7E8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1,796,721</w:t>
            </w:r>
          </w:p>
        </w:tc>
        <w:tc>
          <w:tcPr>
            <w:tcW w:w="270" w:type="dxa"/>
          </w:tcPr>
          <w:p w14:paraId="44FABDAD" w14:textId="7777777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5B69907" w14:textId="00AE0E6B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5,723</w:t>
            </w:r>
          </w:p>
        </w:tc>
        <w:tc>
          <w:tcPr>
            <w:tcW w:w="236" w:type="dxa"/>
          </w:tcPr>
          <w:p w14:paraId="591979F5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spacing w:line="200" w:lineRule="atLeas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16892BB" w14:textId="5226AB17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24,450,369</w:t>
            </w:r>
          </w:p>
        </w:tc>
        <w:tc>
          <w:tcPr>
            <w:tcW w:w="253" w:type="dxa"/>
          </w:tcPr>
          <w:p w14:paraId="63D1EAE5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072D40AA" w14:textId="423756DD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757B5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2,728,571</w:t>
            </w:r>
          </w:p>
        </w:tc>
        <w:tc>
          <w:tcPr>
            <w:tcW w:w="256" w:type="dxa"/>
          </w:tcPr>
          <w:p w14:paraId="6E167BB1" w14:textId="77777777" w:rsidR="00255F1E" w:rsidRPr="00757B51" w:rsidRDefault="00255F1E" w:rsidP="00255F1E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6F942F82" w14:textId="0D1F5C86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44,645</w:t>
            </w:r>
          </w:p>
        </w:tc>
        <w:tc>
          <w:tcPr>
            <w:tcW w:w="255" w:type="dxa"/>
          </w:tcPr>
          <w:p w14:paraId="22EF71F5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56F394DA" w14:textId="5CB6BC4A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757B5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1,183,981</w:t>
            </w:r>
          </w:p>
        </w:tc>
        <w:tc>
          <w:tcPr>
            <w:tcW w:w="252" w:type="dxa"/>
          </w:tcPr>
          <w:p w14:paraId="59A248A9" w14:textId="77777777" w:rsidR="00255F1E" w:rsidRPr="00757B51" w:rsidRDefault="00255F1E" w:rsidP="00255F1E">
            <w:pPr>
              <w:pStyle w:val="30"/>
              <w:tabs>
                <w:tab w:val="clear" w:pos="360"/>
                <w:tab w:val="clear" w:pos="720"/>
                <w:tab w:val="decimal" w:pos="58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41CA5097" w14:textId="70E5FA05" w:rsidR="00255F1E" w:rsidRPr="00757B51" w:rsidRDefault="00255F1E" w:rsidP="00255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757B5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70,680,805</w:t>
            </w:r>
          </w:p>
        </w:tc>
      </w:tr>
    </w:tbl>
    <w:p w14:paraId="019C9ECB" w14:textId="471D2253" w:rsidR="00286960" w:rsidRPr="00E11762" w:rsidRDefault="00286960"/>
    <w:p w14:paraId="7C655F63" w14:textId="69C062C6" w:rsidR="00DD253E" w:rsidRPr="00E11762" w:rsidRDefault="00DD253E" w:rsidP="00774E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jc w:val="thaiDistribute"/>
        <w:rPr>
          <w:rFonts w:ascii="Angsana New" w:hAnsi="Angsana New"/>
          <w:sz w:val="30"/>
          <w:szCs w:val="30"/>
          <w:cs/>
        </w:rPr>
        <w:sectPr w:rsidR="00DD253E" w:rsidRPr="00E11762" w:rsidSect="00EB2AE7">
          <w:headerReference w:type="default" r:id="rId17"/>
          <w:footerReference w:type="default" r:id="rId18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4044DE05" w14:textId="3672B617" w:rsidR="001C6165" w:rsidRPr="00E11762" w:rsidRDefault="00DD253E" w:rsidP="003D4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  <w:cs/>
        </w:rPr>
        <w:sectPr w:rsidR="001C6165" w:rsidRPr="00E11762" w:rsidSect="00EB2AE7">
          <w:headerReference w:type="default" r:id="rId19"/>
          <w:footerReference w:type="default" r:id="rId20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E11762">
        <w:rPr>
          <w:rFonts w:ascii="Angsana New" w:hAnsi="Angsana New" w:hint="cs"/>
          <w:sz w:val="30"/>
          <w:szCs w:val="30"/>
          <w:cs/>
        </w:rPr>
        <w:lastRenderedPageBreak/>
        <w:t>กลุ่มบริษัทมีสัญญาเช่าที่ดิน สัญญาเช่าส่วนปรับปรุงอาคาร เครื่องตกแต่ง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 xml:space="preserve">ติดตั้งและอุปกรณ์สำนักงาน และ </w:t>
      </w:r>
      <w:r w:rsidRPr="00E11762">
        <w:rPr>
          <w:rFonts w:ascii="Angsana New" w:hAnsi="Angsana New"/>
          <w:sz w:val="30"/>
          <w:szCs w:val="30"/>
          <w:cs/>
          <w:lang w:val="en-GB"/>
        </w:rPr>
        <w:t>ยานพาหนะ</w:t>
      </w:r>
      <w:r w:rsidRPr="00E11762">
        <w:rPr>
          <w:rFonts w:ascii="Angsana New" w:hAnsi="Angsana New" w:hint="cs"/>
          <w:sz w:val="30"/>
          <w:szCs w:val="30"/>
          <w:cs/>
        </w:rPr>
        <w:t>กับกิจการที่เกี่ยวข้องและกิจการอื่นหลายแห่ง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กลุ่มบริษัทรับรู้สินทรัพย์สิทธิการใช้ตามสัญญาเช่าที่เดิมจัดประเภทเป็นสัญญาเช่าดำเนินงาน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รวมถึงเงินจ่ายล่วงหน้าค่าเช่าที่ดินหลายแห่งที่เดิมรับรู้เป็นสิทธิการเช่า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เป็นส่วนหนึ่งของสินทรัพย์สิทธิการใช้ภายใต้ที่ดิน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อาคารและอุปกรณ์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ณ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วันที่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</w:rPr>
        <w:t xml:space="preserve">1 </w:t>
      </w:r>
      <w:r w:rsidRPr="00E11762">
        <w:rPr>
          <w:rFonts w:ascii="Angsana New" w:hAnsi="Angsana New" w:hint="cs"/>
          <w:sz w:val="30"/>
          <w:szCs w:val="30"/>
          <w:cs/>
        </w:rPr>
        <w:t>มกราคม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</w:rPr>
        <w:t xml:space="preserve">2563 </w:t>
      </w:r>
      <w:r w:rsidRPr="00E11762">
        <w:rPr>
          <w:rFonts w:ascii="Angsana New" w:hAnsi="Angsana New" w:hint="cs"/>
          <w:sz w:val="30"/>
          <w:szCs w:val="30"/>
          <w:cs/>
        </w:rPr>
        <w:t>จำนวนเงิน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</w:rPr>
        <w:t xml:space="preserve">1,172.15 </w:t>
      </w:r>
      <w:r w:rsidRPr="00E11762">
        <w:rPr>
          <w:rFonts w:ascii="Angsana New" w:hAnsi="Angsana New" w:hint="cs"/>
          <w:sz w:val="30"/>
          <w:szCs w:val="30"/>
          <w:cs/>
        </w:rPr>
        <w:t xml:space="preserve">ล้านบาท </w:t>
      </w:r>
    </w:p>
    <w:tbl>
      <w:tblPr>
        <w:tblW w:w="13218" w:type="dxa"/>
        <w:tblInd w:w="1458" w:type="dxa"/>
        <w:tblLayout w:type="fixed"/>
        <w:tblLook w:val="0020" w:firstRow="1" w:lastRow="0" w:firstColumn="0" w:lastColumn="0" w:noHBand="0" w:noVBand="0"/>
      </w:tblPr>
      <w:tblGrid>
        <w:gridCol w:w="3672"/>
        <w:gridCol w:w="1258"/>
        <w:gridCol w:w="238"/>
        <w:gridCol w:w="1474"/>
        <w:gridCol w:w="236"/>
        <w:gridCol w:w="1654"/>
        <w:gridCol w:w="256"/>
        <w:gridCol w:w="1184"/>
        <w:gridCol w:w="255"/>
        <w:gridCol w:w="1455"/>
        <w:gridCol w:w="252"/>
        <w:gridCol w:w="1284"/>
      </w:tblGrid>
      <w:tr w:rsidR="001C6165" w:rsidRPr="00E11762" w14:paraId="5B4C89BE" w14:textId="77777777" w:rsidTr="006602C6">
        <w:trPr>
          <w:cantSplit/>
        </w:trPr>
        <w:tc>
          <w:tcPr>
            <w:tcW w:w="3672" w:type="dxa"/>
          </w:tcPr>
          <w:p w14:paraId="6CDF469C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left" w:pos="372"/>
              </w:tabs>
              <w:ind w:left="-98" w:right="63" w:firstLine="9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58" w:type="dxa"/>
          </w:tcPr>
          <w:p w14:paraId="4CA4CF79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288" w:type="dxa"/>
            <w:gridSpan w:val="10"/>
          </w:tcPr>
          <w:p w14:paraId="69B83816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  <w:r w:rsidRPr="00E11762">
              <w:rPr>
                <w:rFonts w:ascii="Angsana New" w:eastAsia="MS Mincho" w:hAnsi="Angsana New" w:hint="cs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1C6165" w:rsidRPr="00E11762" w14:paraId="78B5C256" w14:textId="77777777" w:rsidTr="006602C6">
        <w:trPr>
          <w:cantSplit/>
        </w:trPr>
        <w:tc>
          <w:tcPr>
            <w:tcW w:w="3672" w:type="dxa"/>
          </w:tcPr>
          <w:p w14:paraId="224D317D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left" w:pos="372"/>
              </w:tabs>
              <w:ind w:left="-98" w:right="63" w:firstLine="9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58" w:type="dxa"/>
          </w:tcPr>
          <w:p w14:paraId="06705EBB" w14:textId="269696E1" w:rsidR="001C6165" w:rsidRDefault="001C6165" w:rsidP="00A258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1FEEE901" w14:textId="237194EA" w:rsidR="001C6165" w:rsidRPr="00E11762" w:rsidRDefault="00E7005C" w:rsidP="00A258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5"/>
                <w:szCs w:val="25"/>
                <w:cs/>
                <w:lang w:val="en-US"/>
              </w:rPr>
              <w:t>หมายเหตุ</w:t>
            </w:r>
          </w:p>
        </w:tc>
        <w:tc>
          <w:tcPr>
            <w:tcW w:w="238" w:type="dxa"/>
            <w:vAlign w:val="bottom"/>
          </w:tcPr>
          <w:p w14:paraId="2B6D8044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  <w:vAlign w:val="bottom"/>
          </w:tcPr>
          <w:p w14:paraId="22DE6D52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  <w:lang w:val="en-US"/>
              </w:rPr>
            </w:pPr>
            <w:r w:rsidRPr="00E11762">
              <w:rPr>
                <w:rFonts w:asciiTheme="majorBidi" w:hAnsiTheme="majorBidi" w:cstheme="majorBidi"/>
                <w:spacing w:val="-6"/>
                <w:sz w:val="25"/>
                <w:szCs w:val="25"/>
                <w:cs/>
                <w:lang w:val="en-US"/>
              </w:rPr>
              <w:t>อาคารและ</w:t>
            </w:r>
          </w:p>
          <w:p w14:paraId="4A14BA9B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E11762">
              <w:rPr>
                <w:rFonts w:asciiTheme="majorBidi" w:hAnsiTheme="majorBidi" w:cstheme="majorBidi"/>
                <w:spacing w:val="-6"/>
                <w:sz w:val="25"/>
                <w:szCs w:val="25"/>
                <w:cs/>
                <w:lang w:val="en-US"/>
              </w:rPr>
              <w:t>ส่วนปรับปรุงอาคาร</w:t>
            </w:r>
          </w:p>
        </w:tc>
        <w:tc>
          <w:tcPr>
            <w:tcW w:w="236" w:type="dxa"/>
            <w:vAlign w:val="bottom"/>
          </w:tcPr>
          <w:p w14:paraId="1847A1A8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</w:tabs>
              <w:ind w:left="-108" w:right="6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654" w:type="dxa"/>
            <w:vAlign w:val="bottom"/>
          </w:tcPr>
          <w:p w14:paraId="0F11593D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11762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เครื่องตกแต่ง ติดตั้ง</w:t>
            </w:r>
          </w:p>
          <w:p w14:paraId="27993D46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E11762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และอุปกรณ์สำนักงาน</w:t>
            </w:r>
          </w:p>
        </w:tc>
        <w:tc>
          <w:tcPr>
            <w:tcW w:w="256" w:type="dxa"/>
            <w:vAlign w:val="bottom"/>
          </w:tcPr>
          <w:p w14:paraId="3CD05E2D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</w:tabs>
              <w:ind w:left="-108" w:right="6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84" w:type="dxa"/>
            <w:vAlign w:val="bottom"/>
          </w:tcPr>
          <w:p w14:paraId="20B9C395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11762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ยานพาหนะ</w:t>
            </w:r>
          </w:p>
        </w:tc>
        <w:tc>
          <w:tcPr>
            <w:tcW w:w="255" w:type="dxa"/>
            <w:vAlign w:val="bottom"/>
          </w:tcPr>
          <w:p w14:paraId="1190FFCD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455" w:type="dxa"/>
            <w:vAlign w:val="bottom"/>
          </w:tcPr>
          <w:p w14:paraId="02B218B1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11762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สินทรัพย์ระหว่าง</w:t>
            </w:r>
          </w:p>
          <w:p w14:paraId="056A0124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E11762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ก่อสร้างและติดตั้ง</w:t>
            </w:r>
          </w:p>
        </w:tc>
        <w:tc>
          <w:tcPr>
            <w:tcW w:w="252" w:type="dxa"/>
            <w:vAlign w:val="bottom"/>
          </w:tcPr>
          <w:p w14:paraId="4EBA7674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284" w:type="dxa"/>
            <w:vAlign w:val="bottom"/>
          </w:tcPr>
          <w:p w14:paraId="625F2FB3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E11762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รวม</w:t>
            </w:r>
          </w:p>
        </w:tc>
      </w:tr>
      <w:tr w:rsidR="001C6165" w:rsidRPr="00E11762" w14:paraId="50AD51F4" w14:textId="77777777" w:rsidTr="006602C6">
        <w:trPr>
          <w:cantSplit/>
        </w:trPr>
        <w:tc>
          <w:tcPr>
            <w:tcW w:w="3672" w:type="dxa"/>
          </w:tcPr>
          <w:p w14:paraId="6FED550D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left" w:pos="372"/>
              </w:tabs>
              <w:ind w:left="-98" w:right="63" w:firstLine="9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58" w:type="dxa"/>
          </w:tcPr>
          <w:p w14:paraId="7EE4BEA4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288" w:type="dxa"/>
            <w:gridSpan w:val="10"/>
          </w:tcPr>
          <w:p w14:paraId="2872A193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val="en-US"/>
              </w:rPr>
            </w:pPr>
            <w:r w:rsidRPr="00E11762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val="en-US"/>
              </w:rPr>
              <w:t>(พันบาท)</w:t>
            </w:r>
          </w:p>
        </w:tc>
      </w:tr>
      <w:tr w:rsidR="001C6165" w:rsidRPr="00E11762" w14:paraId="7E89E69C" w14:textId="77777777" w:rsidTr="006602C6">
        <w:trPr>
          <w:cantSplit/>
          <w:trHeight w:val="162"/>
        </w:trPr>
        <w:tc>
          <w:tcPr>
            <w:tcW w:w="3672" w:type="dxa"/>
          </w:tcPr>
          <w:p w14:paraId="242DD768" w14:textId="77777777" w:rsidR="001C6165" w:rsidRPr="00E11762" w:rsidRDefault="001C6165" w:rsidP="00A258B6">
            <w:pPr>
              <w:tabs>
                <w:tab w:val="left" w:pos="372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  <w:r w:rsidRPr="00E11762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ราคาทุน </w:t>
            </w:r>
          </w:p>
        </w:tc>
        <w:tc>
          <w:tcPr>
            <w:tcW w:w="1258" w:type="dxa"/>
          </w:tcPr>
          <w:p w14:paraId="0DAD7B7D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-18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238" w:type="dxa"/>
          </w:tcPr>
          <w:p w14:paraId="5367218E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474" w:type="dxa"/>
          </w:tcPr>
          <w:p w14:paraId="367F38CD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49B2DFBF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654" w:type="dxa"/>
          </w:tcPr>
          <w:p w14:paraId="6E3E82F7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56" w:type="dxa"/>
          </w:tcPr>
          <w:p w14:paraId="6F33431A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71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184" w:type="dxa"/>
          </w:tcPr>
          <w:p w14:paraId="1CA22293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color w:val="FF0000"/>
                <w:sz w:val="25"/>
                <w:szCs w:val="25"/>
              </w:rPr>
            </w:pPr>
          </w:p>
        </w:tc>
        <w:tc>
          <w:tcPr>
            <w:tcW w:w="255" w:type="dxa"/>
          </w:tcPr>
          <w:p w14:paraId="13152B0F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351"/>
              </w:tabs>
              <w:ind w:right="152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455" w:type="dxa"/>
          </w:tcPr>
          <w:p w14:paraId="2E21A722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52" w:type="dxa"/>
          </w:tcPr>
          <w:p w14:paraId="5C157E2B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284" w:type="dxa"/>
          </w:tcPr>
          <w:p w14:paraId="3F962804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1C6165" w:rsidRPr="00E11762" w14:paraId="6B8A1216" w14:textId="77777777" w:rsidTr="006602C6">
        <w:trPr>
          <w:cantSplit/>
        </w:trPr>
        <w:tc>
          <w:tcPr>
            <w:tcW w:w="3672" w:type="dxa"/>
          </w:tcPr>
          <w:p w14:paraId="0B60E19E" w14:textId="77777777" w:rsidR="001C6165" w:rsidRPr="00E11762" w:rsidRDefault="001C6165" w:rsidP="00A258B6">
            <w:pPr>
              <w:tabs>
                <w:tab w:val="left" w:pos="37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E11762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E11762">
              <w:rPr>
                <w:rFonts w:asciiTheme="majorBidi" w:hAnsiTheme="majorBidi" w:cstheme="majorBidi"/>
                <w:sz w:val="25"/>
                <w:szCs w:val="25"/>
                <w:cs/>
              </w:rPr>
              <w:t>มกราคม</w:t>
            </w:r>
            <w:r w:rsidRPr="00E11762">
              <w:rPr>
                <w:rFonts w:asciiTheme="majorBidi" w:hAnsiTheme="majorBidi" w:cstheme="majorBidi"/>
                <w:sz w:val="25"/>
                <w:szCs w:val="25"/>
              </w:rPr>
              <w:t xml:space="preserve"> 2562</w:t>
            </w:r>
            <w:r w:rsidRPr="00E1176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258" w:type="dxa"/>
          </w:tcPr>
          <w:p w14:paraId="1EBC1017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38" w:type="dxa"/>
            <w:vAlign w:val="bottom"/>
          </w:tcPr>
          <w:p w14:paraId="2FC203D8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ind w:right="-18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</w:tcPr>
          <w:p w14:paraId="411A45DE" w14:textId="77777777" w:rsidR="001C6165" w:rsidRPr="00E11762" w:rsidRDefault="001C6165" w:rsidP="00774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6" w:type="dxa"/>
            <w:vAlign w:val="bottom"/>
          </w:tcPr>
          <w:p w14:paraId="27F72BAB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ind w:right="-18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654" w:type="dxa"/>
          </w:tcPr>
          <w:p w14:paraId="505306AD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1,167</w:t>
            </w:r>
          </w:p>
        </w:tc>
        <w:tc>
          <w:tcPr>
            <w:tcW w:w="256" w:type="dxa"/>
            <w:vAlign w:val="bottom"/>
          </w:tcPr>
          <w:p w14:paraId="1C340699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ind w:right="-1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184" w:type="dxa"/>
          </w:tcPr>
          <w:p w14:paraId="12EDD6B4" w14:textId="77777777" w:rsidR="001C6165" w:rsidRPr="00E11762" w:rsidRDefault="001C6165" w:rsidP="00774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5" w:type="dxa"/>
            <w:vAlign w:val="bottom"/>
          </w:tcPr>
          <w:p w14:paraId="495276EE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98"/>
              </w:tabs>
              <w:ind w:left="-108"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455" w:type="dxa"/>
          </w:tcPr>
          <w:p w14:paraId="7BA9637F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2" w:type="dxa"/>
            <w:vAlign w:val="bottom"/>
          </w:tcPr>
          <w:p w14:paraId="2C5AF394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right="-18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284" w:type="dxa"/>
          </w:tcPr>
          <w:p w14:paraId="383F32BB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1,167</w:t>
            </w:r>
          </w:p>
        </w:tc>
      </w:tr>
      <w:tr w:rsidR="001C6165" w:rsidRPr="00E11762" w14:paraId="0EA3C89D" w14:textId="77777777" w:rsidTr="006602C6">
        <w:trPr>
          <w:cantSplit/>
        </w:trPr>
        <w:tc>
          <w:tcPr>
            <w:tcW w:w="3672" w:type="dxa"/>
          </w:tcPr>
          <w:p w14:paraId="2AE4D43F" w14:textId="77777777" w:rsidR="001C6165" w:rsidRPr="00E11762" w:rsidRDefault="001C6165" w:rsidP="00A258B6">
            <w:pPr>
              <w:tabs>
                <w:tab w:val="left" w:pos="37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11762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258" w:type="dxa"/>
          </w:tcPr>
          <w:p w14:paraId="27AF5146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38" w:type="dxa"/>
          </w:tcPr>
          <w:p w14:paraId="0BCDC2D9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ind w:left="-108" w:right="162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474" w:type="dxa"/>
          </w:tcPr>
          <w:p w14:paraId="6FB8BF31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506</w:t>
            </w:r>
          </w:p>
        </w:tc>
        <w:tc>
          <w:tcPr>
            <w:tcW w:w="236" w:type="dxa"/>
          </w:tcPr>
          <w:p w14:paraId="1D8BBC21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8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654" w:type="dxa"/>
          </w:tcPr>
          <w:p w14:paraId="14BD0540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2,700</w:t>
            </w:r>
          </w:p>
        </w:tc>
        <w:tc>
          <w:tcPr>
            <w:tcW w:w="256" w:type="dxa"/>
          </w:tcPr>
          <w:p w14:paraId="327F11C3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184" w:type="dxa"/>
          </w:tcPr>
          <w:p w14:paraId="4FD93171" w14:textId="77777777" w:rsidR="001C6165" w:rsidRPr="00E11762" w:rsidRDefault="001C6165" w:rsidP="00774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5" w:type="dxa"/>
            <w:vAlign w:val="bottom"/>
          </w:tcPr>
          <w:p w14:paraId="5A4AA074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351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455" w:type="dxa"/>
          </w:tcPr>
          <w:p w14:paraId="7BFA6B43" w14:textId="77777777" w:rsidR="001C6165" w:rsidRPr="00E11762" w:rsidRDefault="001C6165" w:rsidP="00774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325</w:t>
            </w:r>
          </w:p>
        </w:tc>
        <w:tc>
          <w:tcPr>
            <w:tcW w:w="252" w:type="dxa"/>
          </w:tcPr>
          <w:p w14:paraId="50F1E379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284" w:type="dxa"/>
          </w:tcPr>
          <w:p w14:paraId="6AB075CA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3,531</w:t>
            </w:r>
          </w:p>
        </w:tc>
      </w:tr>
      <w:tr w:rsidR="001C6165" w:rsidRPr="00E11762" w14:paraId="7E9C025B" w14:textId="77777777" w:rsidTr="006602C6">
        <w:trPr>
          <w:cantSplit/>
        </w:trPr>
        <w:tc>
          <w:tcPr>
            <w:tcW w:w="3672" w:type="dxa"/>
          </w:tcPr>
          <w:p w14:paraId="3C53D6AC" w14:textId="77777777" w:rsidR="001C6165" w:rsidRPr="00E11762" w:rsidRDefault="001C6165" w:rsidP="00A258B6">
            <w:pPr>
              <w:tabs>
                <w:tab w:val="left" w:pos="372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hAnsiTheme="majorBidi" w:cstheme="majorBidi"/>
                <w:sz w:val="25"/>
                <w:szCs w:val="25"/>
                <w:cs/>
              </w:rPr>
              <w:t>โอน</w:t>
            </w:r>
          </w:p>
        </w:tc>
        <w:tc>
          <w:tcPr>
            <w:tcW w:w="1258" w:type="dxa"/>
          </w:tcPr>
          <w:p w14:paraId="775F61B1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38" w:type="dxa"/>
          </w:tcPr>
          <w:p w14:paraId="2133C202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474" w:type="dxa"/>
          </w:tcPr>
          <w:p w14:paraId="59A68032" w14:textId="77777777" w:rsidR="001C6165" w:rsidRPr="00E11762" w:rsidRDefault="001C6165" w:rsidP="00774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 w:hint="cs"/>
                <w:sz w:val="25"/>
                <w:szCs w:val="25"/>
                <w:cs/>
                <w:lang w:val="en-GB"/>
              </w:rPr>
              <w:t>-</w:t>
            </w:r>
          </w:p>
        </w:tc>
        <w:tc>
          <w:tcPr>
            <w:tcW w:w="236" w:type="dxa"/>
          </w:tcPr>
          <w:p w14:paraId="6390E437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654" w:type="dxa"/>
          </w:tcPr>
          <w:p w14:paraId="488FFAF4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325</w:t>
            </w:r>
          </w:p>
        </w:tc>
        <w:tc>
          <w:tcPr>
            <w:tcW w:w="256" w:type="dxa"/>
          </w:tcPr>
          <w:p w14:paraId="569B4ED6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184" w:type="dxa"/>
          </w:tcPr>
          <w:p w14:paraId="1F2C4CAC" w14:textId="77777777" w:rsidR="001C6165" w:rsidRPr="00E11762" w:rsidRDefault="001C6165" w:rsidP="00774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5" w:type="dxa"/>
            <w:vAlign w:val="bottom"/>
          </w:tcPr>
          <w:p w14:paraId="01862FAA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455" w:type="dxa"/>
          </w:tcPr>
          <w:p w14:paraId="13DF43AF" w14:textId="77777777" w:rsidR="001C6165" w:rsidRPr="00E11762" w:rsidRDefault="001C6165" w:rsidP="00774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(325)</w:t>
            </w:r>
          </w:p>
        </w:tc>
        <w:tc>
          <w:tcPr>
            <w:tcW w:w="252" w:type="dxa"/>
          </w:tcPr>
          <w:p w14:paraId="77344985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284" w:type="dxa"/>
          </w:tcPr>
          <w:p w14:paraId="2BF55A75" w14:textId="77777777" w:rsidR="001C6165" w:rsidRPr="00E11762" w:rsidRDefault="001C6165" w:rsidP="005C0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</w:tr>
      <w:tr w:rsidR="001C6165" w:rsidRPr="00E11762" w14:paraId="3B5B8B45" w14:textId="77777777" w:rsidTr="006602C6">
        <w:trPr>
          <w:cantSplit/>
        </w:trPr>
        <w:tc>
          <w:tcPr>
            <w:tcW w:w="3672" w:type="dxa"/>
          </w:tcPr>
          <w:p w14:paraId="421364AE" w14:textId="77777777" w:rsidR="001C6165" w:rsidRPr="00E11762" w:rsidRDefault="001C6165" w:rsidP="00A258B6">
            <w:pPr>
              <w:tabs>
                <w:tab w:val="left" w:pos="37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E1176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E1176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E1176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2562</w:t>
            </w:r>
            <w:r w:rsidRPr="00E1176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258" w:type="dxa"/>
          </w:tcPr>
          <w:p w14:paraId="7D0A385B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38" w:type="dxa"/>
          </w:tcPr>
          <w:p w14:paraId="0C20F066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66B33DE9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506</w:t>
            </w:r>
          </w:p>
        </w:tc>
        <w:tc>
          <w:tcPr>
            <w:tcW w:w="236" w:type="dxa"/>
          </w:tcPr>
          <w:p w14:paraId="055B1114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</w:tcPr>
          <w:p w14:paraId="11AAE24B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4,192</w:t>
            </w:r>
          </w:p>
        </w:tc>
        <w:tc>
          <w:tcPr>
            <w:tcW w:w="256" w:type="dxa"/>
          </w:tcPr>
          <w:p w14:paraId="63B8094C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26498F57" w14:textId="77777777" w:rsidR="001C6165" w:rsidRPr="00EF3EFF" w:rsidRDefault="001C6165" w:rsidP="00774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EF3EFF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55" w:type="dxa"/>
            <w:vAlign w:val="bottom"/>
          </w:tcPr>
          <w:p w14:paraId="6F0CB134" w14:textId="77777777" w:rsidR="001C6165" w:rsidRPr="00EF3EFF" w:rsidRDefault="001C6165" w:rsidP="00A258B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</w:tcPr>
          <w:p w14:paraId="54F7055C" w14:textId="77777777" w:rsidR="001C6165" w:rsidRPr="00EF3EFF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EF3EFF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52" w:type="dxa"/>
          </w:tcPr>
          <w:p w14:paraId="239582CD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39C7A6EC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4,698</w:t>
            </w:r>
          </w:p>
        </w:tc>
      </w:tr>
      <w:tr w:rsidR="001C6165" w:rsidRPr="00E11762" w14:paraId="49EA0769" w14:textId="77777777" w:rsidTr="00843BFA">
        <w:trPr>
          <w:cantSplit/>
        </w:trPr>
        <w:tc>
          <w:tcPr>
            <w:tcW w:w="3672" w:type="dxa"/>
          </w:tcPr>
          <w:p w14:paraId="41FAA03F" w14:textId="77777777" w:rsidR="001C6165" w:rsidRPr="00E11762" w:rsidRDefault="001C6165" w:rsidP="00A258B6">
            <w:pPr>
              <w:tabs>
                <w:tab w:val="left" w:pos="372"/>
              </w:tabs>
              <w:spacing w:line="240" w:lineRule="auto"/>
              <w:ind w:left="142" w:right="-108" w:hanging="142"/>
              <w:jc w:val="both"/>
              <w:rPr>
                <w:rFonts w:asciiTheme="majorBidi" w:hAnsiTheme="majorBidi"/>
                <w:sz w:val="25"/>
                <w:szCs w:val="25"/>
              </w:rPr>
            </w:pPr>
            <w:r w:rsidRPr="00E11762">
              <w:rPr>
                <w:rFonts w:asciiTheme="majorBidi" w:hAnsiTheme="majorBidi" w:hint="cs"/>
                <w:sz w:val="25"/>
                <w:szCs w:val="25"/>
                <w:cs/>
              </w:rPr>
              <w:t>การรับรู้สินทรัพย์สิทธิการใช้จากการถือปฏิบัติตาม</w:t>
            </w:r>
          </w:p>
          <w:p w14:paraId="46E263FB" w14:textId="2DD9BA21" w:rsidR="001C6165" w:rsidRPr="00E11762" w:rsidRDefault="001C6165" w:rsidP="00A258B6">
            <w:pPr>
              <w:tabs>
                <w:tab w:val="left" w:pos="372"/>
              </w:tabs>
              <w:spacing w:line="240" w:lineRule="auto"/>
              <w:ind w:left="232" w:right="-108" w:hanging="142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1176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E11762">
              <w:rPr>
                <w:rFonts w:asciiTheme="majorBidi" w:hAnsiTheme="majorBidi" w:cstheme="majorBidi"/>
                <w:sz w:val="25"/>
                <w:szCs w:val="25"/>
              </w:rPr>
              <w:t xml:space="preserve">TFRS 16 </w:t>
            </w:r>
            <w:r w:rsidRPr="00E11762">
              <w:rPr>
                <w:rFonts w:asciiTheme="majorBidi" w:hAnsiTheme="majorBidi" w:hint="cs"/>
                <w:sz w:val="25"/>
                <w:szCs w:val="25"/>
                <w:cs/>
              </w:rPr>
              <w:t>เป็นครั้งแรก</w:t>
            </w:r>
          </w:p>
        </w:tc>
        <w:tc>
          <w:tcPr>
            <w:tcW w:w="1258" w:type="dxa"/>
          </w:tcPr>
          <w:p w14:paraId="745C13CF" w14:textId="77777777" w:rsidR="001C6165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  <w:p w14:paraId="76227EE1" w14:textId="01F01C41" w:rsidR="00E7005C" w:rsidRPr="00E7005C" w:rsidRDefault="00E7005C" w:rsidP="00E70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i/>
                <w:iCs/>
                <w:sz w:val="25"/>
                <w:szCs w:val="25"/>
              </w:rPr>
            </w:pPr>
            <w:r w:rsidRPr="00E7005C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3(</w:t>
            </w:r>
            <w:r w:rsidRPr="00E7005C">
              <w:rPr>
                <w:rFonts w:asciiTheme="majorBidi" w:hAnsiTheme="majorBidi" w:hint="cs"/>
                <w:i/>
                <w:iCs/>
                <w:sz w:val="25"/>
                <w:szCs w:val="25"/>
                <w:cs/>
              </w:rPr>
              <w:t>ข</w:t>
            </w:r>
            <w:r w:rsidRPr="00E7005C">
              <w:rPr>
                <w:rFonts w:asciiTheme="majorBidi" w:hAnsiTheme="majorBidi"/>
                <w:i/>
                <w:iCs/>
                <w:sz w:val="25"/>
                <w:szCs w:val="25"/>
                <w:cs/>
              </w:rPr>
              <w:t>)</w:t>
            </w:r>
          </w:p>
        </w:tc>
        <w:tc>
          <w:tcPr>
            <w:tcW w:w="238" w:type="dxa"/>
          </w:tcPr>
          <w:p w14:paraId="246A70C1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</w:tcPr>
          <w:p w14:paraId="22746F10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  <w:p w14:paraId="67D56F35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206,563</w:t>
            </w:r>
          </w:p>
        </w:tc>
        <w:tc>
          <w:tcPr>
            <w:tcW w:w="236" w:type="dxa"/>
          </w:tcPr>
          <w:p w14:paraId="02183F84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654" w:type="dxa"/>
          </w:tcPr>
          <w:p w14:paraId="774956B5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  <w:p w14:paraId="539060F4" w14:textId="77777777" w:rsidR="001C6165" w:rsidRPr="00E11762" w:rsidRDefault="001C6165" w:rsidP="005C0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6" w:type="dxa"/>
          </w:tcPr>
          <w:p w14:paraId="64E46381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184" w:type="dxa"/>
          </w:tcPr>
          <w:p w14:paraId="28CA372A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  <w:p w14:paraId="70B2FDED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22,176</w:t>
            </w:r>
          </w:p>
        </w:tc>
        <w:tc>
          <w:tcPr>
            <w:tcW w:w="255" w:type="dxa"/>
          </w:tcPr>
          <w:p w14:paraId="1DC46BBB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455" w:type="dxa"/>
          </w:tcPr>
          <w:p w14:paraId="13659783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  <w:p w14:paraId="3B72475E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2" w:type="dxa"/>
          </w:tcPr>
          <w:p w14:paraId="2A28C5A1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284" w:type="dxa"/>
          </w:tcPr>
          <w:p w14:paraId="79327B37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  <w:p w14:paraId="20ADE2FF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228,739</w:t>
            </w:r>
          </w:p>
        </w:tc>
      </w:tr>
      <w:tr w:rsidR="001C6165" w:rsidRPr="00E11762" w14:paraId="03A44438" w14:textId="77777777" w:rsidTr="006602C6">
        <w:trPr>
          <w:cantSplit/>
        </w:trPr>
        <w:tc>
          <w:tcPr>
            <w:tcW w:w="3672" w:type="dxa"/>
          </w:tcPr>
          <w:p w14:paraId="322B1885" w14:textId="77777777" w:rsidR="001C6165" w:rsidRPr="00E11762" w:rsidRDefault="001C6165" w:rsidP="00A258B6">
            <w:pPr>
              <w:tabs>
                <w:tab w:val="left" w:pos="372"/>
              </w:tabs>
              <w:spacing w:line="240" w:lineRule="auto"/>
              <w:ind w:left="142" w:right="-108" w:hanging="142"/>
              <w:jc w:val="both"/>
              <w:rPr>
                <w:rFonts w:asciiTheme="majorBidi" w:hAnsiTheme="majorBidi"/>
                <w:b/>
                <w:bCs/>
                <w:sz w:val="25"/>
                <w:szCs w:val="25"/>
                <w:cs/>
              </w:rPr>
            </w:pPr>
            <w:r w:rsidRPr="00E11762">
              <w:rPr>
                <w:rFonts w:asciiTheme="majorBidi" w:hAnsiTheme="majorBidi" w:hint="cs"/>
                <w:b/>
                <w:bCs/>
                <w:sz w:val="25"/>
                <w:szCs w:val="25"/>
                <w:cs/>
              </w:rPr>
              <w:t>ณ</w:t>
            </w:r>
            <w:r w:rsidRPr="00E11762">
              <w:rPr>
                <w:rFonts w:asciiTheme="majorBidi" w:hAnsiTheme="majorBidi"/>
                <w:b/>
                <w:bCs/>
                <w:sz w:val="25"/>
                <w:szCs w:val="25"/>
                <w:cs/>
              </w:rPr>
              <w:t xml:space="preserve"> </w:t>
            </w:r>
            <w:r w:rsidRPr="00E11762">
              <w:rPr>
                <w:rFonts w:asciiTheme="majorBidi" w:hAnsiTheme="majorBidi" w:hint="cs"/>
                <w:b/>
                <w:bCs/>
                <w:sz w:val="25"/>
                <w:szCs w:val="25"/>
                <w:cs/>
              </w:rPr>
              <w:t>วันที่</w:t>
            </w:r>
            <w:r w:rsidRPr="00E11762">
              <w:rPr>
                <w:rFonts w:asciiTheme="majorBidi" w:hAnsiTheme="majorBidi"/>
                <w:b/>
                <w:bCs/>
                <w:sz w:val="25"/>
                <w:szCs w:val="25"/>
                <w:cs/>
              </w:rPr>
              <w:t xml:space="preserve"> </w:t>
            </w:r>
            <w:r w:rsidRPr="00E11762">
              <w:rPr>
                <w:rFonts w:asciiTheme="majorBidi" w:hAnsiTheme="majorBidi"/>
                <w:b/>
                <w:bCs/>
                <w:sz w:val="25"/>
                <w:szCs w:val="25"/>
              </w:rPr>
              <w:t xml:space="preserve">1 </w:t>
            </w:r>
            <w:r w:rsidRPr="00E11762">
              <w:rPr>
                <w:rFonts w:asciiTheme="majorBidi" w:hAnsiTheme="majorBidi" w:hint="cs"/>
                <w:b/>
                <w:bCs/>
                <w:sz w:val="25"/>
                <w:szCs w:val="25"/>
                <w:cs/>
              </w:rPr>
              <w:t>มกราคม</w:t>
            </w:r>
            <w:r w:rsidRPr="00E11762">
              <w:rPr>
                <w:rFonts w:asciiTheme="majorBidi" w:hAnsiTheme="majorBidi"/>
                <w:b/>
                <w:bCs/>
                <w:sz w:val="25"/>
                <w:szCs w:val="25"/>
                <w:cs/>
              </w:rPr>
              <w:t xml:space="preserve"> </w:t>
            </w:r>
            <w:r w:rsidRPr="00E11762">
              <w:rPr>
                <w:rFonts w:asciiTheme="majorBidi" w:hAnsiTheme="majorBidi"/>
                <w:b/>
                <w:bCs/>
                <w:sz w:val="25"/>
                <w:szCs w:val="25"/>
              </w:rPr>
              <w:t xml:space="preserve">2563 - </w:t>
            </w:r>
            <w:r w:rsidRPr="00E11762">
              <w:rPr>
                <w:rFonts w:asciiTheme="majorBidi" w:hAnsiTheme="majorBidi" w:hint="cs"/>
                <w:b/>
                <w:bCs/>
                <w:sz w:val="25"/>
                <w:szCs w:val="25"/>
                <w:cs/>
              </w:rPr>
              <w:t>ปรับปรุงใหม่</w:t>
            </w:r>
          </w:p>
        </w:tc>
        <w:tc>
          <w:tcPr>
            <w:tcW w:w="1258" w:type="dxa"/>
          </w:tcPr>
          <w:p w14:paraId="3A5863D5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38" w:type="dxa"/>
          </w:tcPr>
          <w:p w14:paraId="6BFAC116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0DCE599D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207,069</w:t>
            </w:r>
          </w:p>
        </w:tc>
        <w:tc>
          <w:tcPr>
            <w:tcW w:w="236" w:type="dxa"/>
          </w:tcPr>
          <w:p w14:paraId="40508FD0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</w:tcPr>
          <w:p w14:paraId="6DA9E5BE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4,192</w:t>
            </w:r>
          </w:p>
        </w:tc>
        <w:tc>
          <w:tcPr>
            <w:tcW w:w="256" w:type="dxa"/>
          </w:tcPr>
          <w:p w14:paraId="29DF994B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0208A20D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22,176</w:t>
            </w:r>
          </w:p>
        </w:tc>
        <w:tc>
          <w:tcPr>
            <w:tcW w:w="255" w:type="dxa"/>
          </w:tcPr>
          <w:p w14:paraId="203D6AFF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</w:tcPr>
          <w:p w14:paraId="6F3E7ACC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52" w:type="dxa"/>
          </w:tcPr>
          <w:p w14:paraId="4AF9E3DD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6FA76395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b/>
                <w:sz w:val="25"/>
                <w:szCs w:val="25"/>
              </w:rPr>
              <w:t>233,437</w:t>
            </w:r>
          </w:p>
        </w:tc>
      </w:tr>
      <w:tr w:rsidR="001C6165" w:rsidRPr="00E11762" w14:paraId="450D46C5" w14:textId="77777777" w:rsidTr="006602C6">
        <w:trPr>
          <w:cantSplit/>
        </w:trPr>
        <w:tc>
          <w:tcPr>
            <w:tcW w:w="3672" w:type="dxa"/>
            <w:shd w:val="clear" w:color="auto" w:fill="auto"/>
          </w:tcPr>
          <w:p w14:paraId="4FD9B9D6" w14:textId="77777777" w:rsidR="001C6165" w:rsidRPr="00E11762" w:rsidRDefault="001C6165" w:rsidP="00A258B6">
            <w:pPr>
              <w:tabs>
                <w:tab w:val="left" w:pos="37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258" w:type="dxa"/>
            <w:shd w:val="clear" w:color="auto" w:fill="auto"/>
          </w:tcPr>
          <w:p w14:paraId="6EBB27FF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38" w:type="dxa"/>
            <w:shd w:val="clear" w:color="auto" w:fill="auto"/>
          </w:tcPr>
          <w:p w14:paraId="1CFA5900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ind w:left="-108" w:right="162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4B35161D" w14:textId="55896FCD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57,310</w:t>
            </w:r>
          </w:p>
        </w:tc>
        <w:tc>
          <w:tcPr>
            <w:tcW w:w="236" w:type="dxa"/>
            <w:shd w:val="clear" w:color="auto" w:fill="auto"/>
          </w:tcPr>
          <w:p w14:paraId="4E9E2A74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8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654" w:type="dxa"/>
            <w:shd w:val="clear" w:color="auto" w:fill="auto"/>
          </w:tcPr>
          <w:p w14:paraId="24CF8EC4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1,508</w:t>
            </w:r>
          </w:p>
        </w:tc>
        <w:tc>
          <w:tcPr>
            <w:tcW w:w="256" w:type="dxa"/>
            <w:shd w:val="clear" w:color="auto" w:fill="auto"/>
          </w:tcPr>
          <w:p w14:paraId="49A4BAE3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4FA26D75" w14:textId="77777777" w:rsidR="001C6165" w:rsidRPr="00E11762" w:rsidRDefault="001C6165" w:rsidP="00774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840</w:t>
            </w:r>
          </w:p>
        </w:tc>
        <w:tc>
          <w:tcPr>
            <w:tcW w:w="255" w:type="dxa"/>
            <w:shd w:val="clear" w:color="auto" w:fill="auto"/>
          </w:tcPr>
          <w:p w14:paraId="254DF6ED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351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455" w:type="dxa"/>
            <w:shd w:val="clear" w:color="auto" w:fill="auto"/>
          </w:tcPr>
          <w:p w14:paraId="3B069845" w14:textId="77777777" w:rsidR="001C6165" w:rsidRPr="00E11762" w:rsidRDefault="001C6165" w:rsidP="00774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2,460</w:t>
            </w:r>
          </w:p>
        </w:tc>
        <w:tc>
          <w:tcPr>
            <w:tcW w:w="252" w:type="dxa"/>
            <w:shd w:val="clear" w:color="auto" w:fill="auto"/>
          </w:tcPr>
          <w:p w14:paraId="070C756C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284" w:type="dxa"/>
            <w:shd w:val="clear" w:color="auto" w:fill="auto"/>
          </w:tcPr>
          <w:p w14:paraId="0401685C" w14:textId="4328DA3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62,118</w:t>
            </w:r>
          </w:p>
        </w:tc>
      </w:tr>
      <w:tr w:rsidR="001C6165" w:rsidRPr="00E11762" w14:paraId="75FAA596" w14:textId="77777777" w:rsidTr="006602C6">
        <w:trPr>
          <w:cantSplit/>
          <w:trHeight w:val="87"/>
        </w:trPr>
        <w:tc>
          <w:tcPr>
            <w:tcW w:w="3672" w:type="dxa"/>
          </w:tcPr>
          <w:p w14:paraId="2960D9FF" w14:textId="77777777" w:rsidR="001C6165" w:rsidRPr="00E11762" w:rsidRDefault="001C6165" w:rsidP="00A258B6">
            <w:pPr>
              <w:tabs>
                <w:tab w:val="left" w:pos="372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11762">
              <w:rPr>
                <w:rFonts w:asciiTheme="majorBidi" w:hAnsiTheme="majorBidi" w:cstheme="majorBidi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258" w:type="dxa"/>
          </w:tcPr>
          <w:p w14:paraId="0397CABB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38" w:type="dxa"/>
          </w:tcPr>
          <w:p w14:paraId="71491929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474" w:type="dxa"/>
          </w:tcPr>
          <w:p w14:paraId="1C5720B3" w14:textId="77777777" w:rsidR="001C6165" w:rsidRPr="00E11762" w:rsidRDefault="001C6165" w:rsidP="00774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right="-126"/>
              <w:rPr>
                <w:rFonts w:asciiTheme="majorBidi" w:hAnsiTheme="majorBidi" w:cstheme="majorBidi"/>
                <w:sz w:val="25"/>
                <w:szCs w:val="25"/>
                <w:lang w:eastAsia="zh-CN"/>
              </w:rPr>
            </w:pPr>
            <w:r w:rsidRPr="00E11762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(743)</w:t>
            </w:r>
          </w:p>
        </w:tc>
        <w:tc>
          <w:tcPr>
            <w:tcW w:w="236" w:type="dxa"/>
          </w:tcPr>
          <w:p w14:paraId="558E2E98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654" w:type="dxa"/>
          </w:tcPr>
          <w:p w14:paraId="4A9E6691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(179)</w:t>
            </w:r>
          </w:p>
        </w:tc>
        <w:tc>
          <w:tcPr>
            <w:tcW w:w="256" w:type="dxa"/>
          </w:tcPr>
          <w:p w14:paraId="39D1B15A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184" w:type="dxa"/>
          </w:tcPr>
          <w:p w14:paraId="3C8D9A05" w14:textId="77777777" w:rsidR="001C6165" w:rsidRPr="00E11762" w:rsidRDefault="001C6165" w:rsidP="00774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5" w:type="dxa"/>
          </w:tcPr>
          <w:p w14:paraId="1F5A80DE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455" w:type="dxa"/>
          </w:tcPr>
          <w:p w14:paraId="6E0E9053" w14:textId="77777777" w:rsidR="001C6165" w:rsidRPr="00E11762" w:rsidRDefault="001C6165" w:rsidP="00774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2" w:type="dxa"/>
          </w:tcPr>
          <w:p w14:paraId="3FC3AB86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284" w:type="dxa"/>
          </w:tcPr>
          <w:p w14:paraId="509818C2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(922)</w:t>
            </w:r>
          </w:p>
        </w:tc>
      </w:tr>
      <w:tr w:rsidR="001C6165" w:rsidRPr="00E11762" w14:paraId="306F4145" w14:textId="77777777" w:rsidTr="006602C6">
        <w:trPr>
          <w:cantSplit/>
          <w:trHeight w:val="87"/>
        </w:trPr>
        <w:tc>
          <w:tcPr>
            <w:tcW w:w="3672" w:type="dxa"/>
          </w:tcPr>
          <w:p w14:paraId="2BAF66E7" w14:textId="77777777" w:rsidR="001C6165" w:rsidRPr="00E11762" w:rsidRDefault="001C6165" w:rsidP="00A258B6">
            <w:pPr>
              <w:tabs>
                <w:tab w:val="left" w:pos="372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11762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เปลี่ยนแปลงสัญญาเช่า</w:t>
            </w:r>
          </w:p>
        </w:tc>
        <w:tc>
          <w:tcPr>
            <w:tcW w:w="1258" w:type="dxa"/>
          </w:tcPr>
          <w:p w14:paraId="030B65B1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38" w:type="dxa"/>
          </w:tcPr>
          <w:p w14:paraId="6748EC7F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474" w:type="dxa"/>
          </w:tcPr>
          <w:p w14:paraId="73A5C2FD" w14:textId="524564FC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(137,</w:t>
            </w:r>
            <w:r w:rsidR="009C408F"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857</w:t>
            </w: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36" w:type="dxa"/>
          </w:tcPr>
          <w:p w14:paraId="3936689C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654" w:type="dxa"/>
          </w:tcPr>
          <w:p w14:paraId="7757F685" w14:textId="77777777" w:rsidR="001C6165" w:rsidRPr="00E11762" w:rsidRDefault="001C6165" w:rsidP="005C0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6" w:type="dxa"/>
          </w:tcPr>
          <w:p w14:paraId="049941F5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184" w:type="dxa"/>
          </w:tcPr>
          <w:p w14:paraId="06840E60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5" w:type="dxa"/>
          </w:tcPr>
          <w:p w14:paraId="13283F76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455" w:type="dxa"/>
          </w:tcPr>
          <w:p w14:paraId="0A174965" w14:textId="77777777" w:rsidR="001C6165" w:rsidRPr="00E11762" w:rsidRDefault="001C6165" w:rsidP="00774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2" w:type="dxa"/>
          </w:tcPr>
          <w:p w14:paraId="3A674BA8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284" w:type="dxa"/>
          </w:tcPr>
          <w:p w14:paraId="27CE4D11" w14:textId="627B87DB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(137,</w:t>
            </w:r>
            <w:r w:rsidR="00774EF3"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857</w:t>
            </w: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)</w:t>
            </w:r>
          </w:p>
        </w:tc>
      </w:tr>
      <w:tr w:rsidR="001C6165" w:rsidRPr="00E11762" w14:paraId="0726683B" w14:textId="77777777" w:rsidTr="006602C6">
        <w:trPr>
          <w:cantSplit/>
          <w:trHeight w:val="87"/>
        </w:trPr>
        <w:tc>
          <w:tcPr>
            <w:tcW w:w="3672" w:type="dxa"/>
          </w:tcPr>
          <w:p w14:paraId="3727C178" w14:textId="77777777" w:rsidR="001C6165" w:rsidRPr="00E11762" w:rsidRDefault="001C6165" w:rsidP="00A258B6">
            <w:pPr>
              <w:tabs>
                <w:tab w:val="left" w:pos="372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hAnsiTheme="majorBidi" w:cstheme="majorBidi" w:hint="cs"/>
                <w:sz w:val="25"/>
                <w:szCs w:val="25"/>
                <w:cs/>
              </w:rPr>
              <w:t>ยกเลิกสัญญาเช่า</w:t>
            </w:r>
          </w:p>
        </w:tc>
        <w:tc>
          <w:tcPr>
            <w:tcW w:w="1258" w:type="dxa"/>
          </w:tcPr>
          <w:p w14:paraId="0B35E46D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38" w:type="dxa"/>
          </w:tcPr>
          <w:p w14:paraId="2D88D62E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1474" w:type="dxa"/>
          </w:tcPr>
          <w:p w14:paraId="758D7F78" w14:textId="77777777" w:rsidR="001C6165" w:rsidRPr="00E11762" w:rsidRDefault="001C6165" w:rsidP="00774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14:paraId="506019DA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ind w:left="-108" w:right="-1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654" w:type="dxa"/>
          </w:tcPr>
          <w:p w14:paraId="11CC9265" w14:textId="77777777" w:rsidR="001C6165" w:rsidRPr="00E11762" w:rsidRDefault="001C6165" w:rsidP="005C0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6" w:type="dxa"/>
          </w:tcPr>
          <w:p w14:paraId="7018EA21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184" w:type="dxa"/>
          </w:tcPr>
          <w:p w14:paraId="06DAF219" w14:textId="77777777" w:rsidR="001C6165" w:rsidRPr="00E11762" w:rsidRDefault="001C6165" w:rsidP="00774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(4,650)</w:t>
            </w:r>
          </w:p>
        </w:tc>
        <w:tc>
          <w:tcPr>
            <w:tcW w:w="255" w:type="dxa"/>
          </w:tcPr>
          <w:p w14:paraId="1886512C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455" w:type="dxa"/>
          </w:tcPr>
          <w:p w14:paraId="73E4BF47" w14:textId="77777777" w:rsidR="001C6165" w:rsidRPr="00E11762" w:rsidRDefault="001C6165" w:rsidP="00774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2" w:type="dxa"/>
          </w:tcPr>
          <w:p w14:paraId="298AECC6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284" w:type="dxa"/>
          </w:tcPr>
          <w:p w14:paraId="51AA23A6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(4,650)</w:t>
            </w:r>
          </w:p>
        </w:tc>
      </w:tr>
      <w:tr w:rsidR="001C6165" w:rsidRPr="00E11762" w14:paraId="54748E3F" w14:textId="77777777" w:rsidTr="006602C6">
        <w:trPr>
          <w:cantSplit/>
          <w:trHeight w:val="224"/>
        </w:trPr>
        <w:tc>
          <w:tcPr>
            <w:tcW w:w="3672" w:type="dxa"/>
            <w:vAlign w:val="bottom"/>
          </w:tcPr>
          <w:p w14:paraId="67795980" w14:textId="77777777" w:rsidR="001C6165" w:rsidRPr="00E11762" w:rsidRDefault="001C6165" w:rsidP="00A258B6">
            <w:pPr>
              <w:tabs>
                <w:tab w:val="left" w:pos="372"/>
              </w:tabs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E1176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E1176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E1176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2563</w:t>
            </w:r>
          </w:p>
        </w:tc>
        <w:tc>
          <w:tcPr>
            <w:tcW w:w="1258" w:type="dxa"/>
          </w:tcPr>
          <w:p w14:paraId="356B7AF0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8" w:type="dxa"/>
          </w:tcPr>
          <w:p w14:paraId="77581131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08987400" w14:textId="4DC4F42E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125,</w:t>
            </w:r>
            <w:r w:rsidR="009C408F" w:rsidRPr="00E11762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779</w:t>
            </w:r>
          </w:p>
        </w:tc>
        <w:tc>
          <w:tcPr>
            <w:tcW w:w="236" w:type="dxa"/>
          </w:tcPr>
          <w:p w14:paraId="5BA6C664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</w:tcPr>
          <w:p w14:paraId="2815D27B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5,521</w:t>
            </w:r>
          </w:p>
        </w:tc>
        <w:tc>
          <w:tcPr>
            <w:tcW w:w="256" w:type="dxa"/>
          </w:tcPr>
          <w:p w14:paraId="68387E97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5A5D52C0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18,366</w:t>
            </w:r>
          </w:p>
        </w:tc>
        <w:tc>
          <w:tcPr>
            <w:tcW w:w="255" w:type="dxa"/>
          </w:tcPr>
          <w:p w14:paraId="493C7F2B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</w:tcPr>
          <w:p w14:paraId="30E77248" w14:textId="77777777" w:rsidR="001C6165" w:rsidRPr="00E11762" w:rsidRDefault="001C6165" w:rsidP="00774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2,460</w:t>
            </w:r>
          </w:p>
        </w:tc>
        <w:tc>
          <w:tcPr>
            <w:tcW w:w="252" w:type="dxa"/>
          </w:tcPr>
          <w:p w14:paraId="3A180FF2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48287DF2" w14:textId="1C11E2E6" w:rsidR="001C6165" w:rsidRPr="00E11762" w:rsidRDefault="009C408F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152,126</w:t>
            </w:r>
          </w:p>
        </w:tc>
      </w:tr>
      <w:tr w:rsidR="001C6165" w:rsidRPr="00E11762" w14:paraId="76786D41" w14:textId="77777777" w:rsidTr="006602C6">
        <w:trPr>
          <w:cantSplit/>
          <w:trHeight w:val="224"/>
        </w:trPr>
        <w:tc>
          <w:tcPr>
            <w:tcW w:w="3672" w:type="dxa"/>
            <w:vAlign w:val="bottom"/>
          </w:tcPr>
          <w:p w14:paraId="1681DEDB" w14:textId="77777777" w:rsidR="001C6165" w:rsidRPr="00E11762" w:rsidRDefault="001C6165" w:rsidP="00A258B6">
            <w:pPr>
              <w:tabs>
                <w:tab w:val="left" w:pos="372"/>
              </w:tabs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58" w:type="dxa"/>
          </w:tcPr>
          <w:p w14:paraId="0F4F347B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8" w:type="dxa"/>
          </w:tcPr>
          <w:p w14:paraId="6C9CF9A5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5D221A2A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00529467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</w:tcPr>
          <w:p w14:paraId="7B13F068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56" w:type="dxa"/>
          </w:tcPr>
          <w:p w14:paraId="46FAC071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1CB57E41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55" w:type="dxa"/>
          </w:tcPr>
          <w:p w14:paraId="79B936DC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</w:tcPr>
          <w:p w14:paraId="517A9F6A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52" w:type="dxa"/>
          </w:tcPr>
          <w:p w14:paraId="68428B55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5BE8364F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</w:rPr>
            </w:pPr>
          </w:p>
        </w:tc>
      </w:tr>
      <w:tr w:rsidR="001C6165" w:rsidRPr="00E11762" w14:paraId="76E337D2" w14:textId="77777777" w:rsidTr="006602C6">
        <w:trPr>
          <w:cantSplit/>
          <w:trHeight w:val="224"/>
        </w:trPr>
        <w:tc>
          <w:tcPr>
            <w:tcW w:w="3672" w:type="dxa"/>
          </w:tcPr>
          <w:p w14:paraId="050460C9" w14:textId="77777777" w:rsidR="001C6165" w:rsidRPr="00E11762" w:rsidRDefault="001C6165" w:rsidP="00A258B6">
            <w:pPr>
              <w:tabs>
                <w:tab w:val="left" w:pos="372"/>
              </w:tabs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E11762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258" w:type="dxa"/>
          </w:tcPr>
          <w:p w14:paraId="1401B066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8" w:type="dxa"/>
            <w:vAlign w:val="bottom"/>
          </w:tcPr>
          <w:p w14:paraId="1FD9076F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</w:tcPr>
          <w:p w14:paraId="63FEE0A6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  <w:vAlign w:val="bottom"/>
          </w:tcPr>
          <w:p w14:paraId="43FD2A67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654" w:type="dxa"/>
          </w:tcPr>
          <w:p w14:paraId="6250930C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56" w:type="dxa"/>
            <w:vAlign w:val="bottom"/>
          </w:tcPr>
          <w:p w14:paraId="48262733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184" w:type="dxa"/>
          </w:tcPr>
          <w:p w14:paraId="7ABAA252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55" w:type="dxa"/>
            <w:vAlign w:val="bottom"/>
          </w:tcPr>
          <w:p w14:paraId="64F218FA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455" w:type="dxa"/>
          </w:tcPr>
          <w:p w14:paraId="36B50BF5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52" w:type="dxa"/>
            <w:vAlign w:val="bottom"/>
          </w:tcPr>
          <w:p w14:paraId="5A988760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284" w:type="dxa"/>
          </w:tcPr>
          <w:p w14:paraId="288E51C2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</w:rPr>
            </w:pPr>
          </w:p>
        </w:tc>
      </w:tr>
      <w:tr w:rsidR="001C6165" w:rsidRPr="00E11762" w14:paraId="7DCA95E5" w14:textId="77777777" w:rsidTr="006602C6">
        <w:trPr>
          <w:cantSplit/>
          <w:trHeight w:val="224"/>
        </w:trPr>
        <w:tc>
          <w:tcPr>
            <w:tcW w:w="3672" w:type="dxa"/>
          </w:tcPr>
          <w:p w14:paraId="05E163E9" w14:textId="77777777" w:rsidR="001C6165" w:rsidRPr="00E11762" w:rsidRDefault="001C6165" w:rsidP="00A258B6">
            <w:pPr>
              <w:tabs>
                <w:tab w:val="left" w:pos="372"/>
              </w:tabs>
              <w:spacing w:line="240" w:lineRule="auto"/>
              <w:ind w:right="6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11762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sz w:val="25"/>
                <w:szCs w:val="25"/>
              </w:rPr>
              <w:t xml:space="preserve">1 </w:t>
            </w:r>
            <w:r w:rsidRPr="00E11762">
              <w:rPr>
                <w:rFonts w:ascii="Angsana New" w:hAnsi="Angsana New"/>
                <w:sz w:val="25"/>
                <w:szCs w:val="25"/>
                <w:cs/>
              </w:rPr>
              <w:t xml:space="preserve">มกราคม </w:t>
            </w:r>
            <w:r w:rsidRPr="00E11762">
              <w:rPr>
                <w:rFonts w:ascii="Angsana New" w:hAnsi="Angsana New"/>
                <w:sz w:val="25"/>
                <w:szCs w:val="25"/>
              </w:rPr>
              <w:t>2562</w:t>
            </w:r>
          </w:p>
        </w:tc>
        <w:tc>
          <w:tcPr>
            <w:tcW w:w="1258" w:type="dxa"/>
          </w:tcPr>
          <w:p w14:paraId="32C2956C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8" w:type="dxa"/>
          </w:tcPr>
          <w:p w14:paraId="6DEB176A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</w:tcPr>
          <w:p w14:paraId="6EEE2CC6" w14:textId="77777777" w:rsidR="001C6165" w:rsidRPr="00E11762" w:rsidRDefault="001C6165" w:rsidP="00403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14:paraId="42389E18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654" w:type="dxa"/>
          </w:tcPr>
          <w:p w14:paraId="1115C36E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hAnsiTheme="majorBidi" w:cstheme="majorBidi"/>
                <w:sz w:val="25"/>
                <w:szCs w:val="25"/>
              </w:rPr>
              <w:t>84</w:t>
            </w:r>
          </w:p>
        </w:tc>
        <w:tc>
          <w:tcPr>
            <w:tcW w:w="256" w:type="dxa"/>
          </w:tcPr>
          <w:p w14:paraId="0AF71C18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184" w:type="dxa"/>
          </w:tcPr>
          <w:p w14:paraId="44FD82FC" w14:textId="77777777" w:rsidR="001C6165" w:rsidRPr="00E11762" w:rsidRDefault="001C6165" w:rsidP="00403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5" w:type="dxa"/>
            <w:vAlign w:val="bottom"/>
          </w:tcPr>
          <w:p w14:paraId="4C96D536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455" w:type="dxa"/>
          </w:tcPr>
          <w:p w14:paraId="517E6663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2" w:type="dxa"/>
          </w:tcPr>
          <w:p w14:paraId="792AC1C6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284" w:type="dxa"/>
          </w:tcPr>
          <w:p w14:paraId="7858B2A7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hAnsiTheme="majorBidi" w:cstheme="majorBidi"/>
                <w:sz w:val="25"/>
                <w:szCs w:val="25"/>
              </w:rPr>
              <w:t>84</w:t>
            </w:r>
          </w:p>
        </w:tc>
      </w:tr>
      <w:tr w:rsidR="001C6165" w:rsidRPr="00E11762" w14:paraId="4CC3EE98" w14:textId="77777777" w:rsidTr="006602C6">
        <w:trPr>
          <w:cantSplit/>
          <w:trHeight w:val="224"/>
        </w:trPr>
        <w:tc>
          <w:tcPr>
            <w:tcW w:w="3672" w:type="dxa"/>
          </w:tcPr>
          <w:p w14:paraId="5FE55B50" w14:textId="77777777" w:rsidR="001C6165" w:rsidRPr="00E11762" w:rsidRDefault="001C6165" w:rsidP="00A258B6">
            <w:pPr>
              <w:tabs>
                <w:tab w:val="left" w:pos="372"/>
              </w:tabs>
              <w:spacing w:line="240" w:lineRule="auto"/>
              <w:ind w:right="6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11762">
              <w:rPr>
                <w:rFonts w:ascii="Angsana New" w:hAnsi="Angsana New" w:hint="cs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1258" w:type="dxa"/>
          </w:tcPr>
          <w:p w14:paraId="7CED0644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8" w:type="dxa"/>
          </w:tcPr>
          <w:p w14:paraId="2C1668B9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2BC4B29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hAnsiTheme="majorBidi" w:cstheme="majorBidi"/>
                <w:sz w:val="25"/>
                <w:szCs w:val="25"/>
              </w:rPr>
              <w:t>16</w:t>
            </w:r>
          </w:p>
        </w:tc>
        <w:tc>
          <w:tcPr>
            <w:tcW w:w="236" w:type="dxa"/>
          </w:tcPr>
          <w:p w14:paraId="3C9C4873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529434A0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714</w:t>
            </w:r>
          </w:p>
        </w:tc>
        <w:tc>
          <w:tcPr>
            <w:tcW w:w="256" w:type="dxa"/>
          </w:tcPr>
          <w:p w14:paraId="1AB3B798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7B96F10C" w14:textId="77777777" w:rsidR="001C6165" w:rsidRPr="00E11762" w:rsidRDefault="001C6165" w:rsidP="00403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5" w:type="dxa"/>
            <w:vAlign w:val="bottom"/>
          </w:tcPr>
          <w:p w14:paraId="68AA475A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67803A69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2" w:type="dxa"/>
          </w:tcPr>
          <w:p w14:paraId="3D4DAB81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67B95A23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hAnsiTheme="majorBidi" w:cstheme="majorBidi"/>
                <w:sz w:val="25"/>
                <w:szCs w:val="25"/>
              </w:rPr>
              <w:t>730</w:t>
            </w:r>
          </w:p>
        </w:tc>
      </w:tr>
      <w:tr w:rsidR="001C6165" w:rsidRPr="00E11762" w14:paraId="1A97D4F5" w14:textId="77777777" w:rsidTr="006602C6">
        <w:trPr>
          <w:cantSplit/>
          <w:trHeight w:val="224"/>
        </w:trPr>
        <w:tc>
          <w:tcPr>
            <w:tcW w:w="3672" w:type="dxa"/>
          </w:tcPr>
          <w:p w14:paraId="13A51D0E" w14:textId="77777777" w:rsidR="001C6165" w:rsidRPr="00E11762" w:rsidRDefault="001C6165" w:rsidP="00A258B6">
            <w:pPr>
              <w:tabs>
                <w:tab w:val="left" w:pos="372"/>
              </w:tabs>
              <w:spacing w:line="240" w:lineRule="auto"/>
              <w:ind w:right="6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31 </w:t>
            </w:r>
            <w:r w:rsidRPr="00E1176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ธันวาคม</w:t>
            </w:r>
            <w:r w:rsidRPr="00E11762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2562 </w:t>
            </w:r>
            <w:r w:rsidRPr="00E11762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และ </w:t>
            </w:r>
            <w:r w:rsidRPr="00E11762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1 </w:t>
            </w:r>
            <w:r w:rsidRPr="00E11762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มกราคม </w:t>
            </w:r>
            <w:r w:rsidRPr="00E11762">
              <w:rPr>
                <w:rFonts w:ascii="Angsana New" w:hAnsi="Angsana New"/>
                <w:b/>
                <w:bCs/>
                <w:sz w:val="25"/>
                <w:szCs w:val="25"/>
              </w:rPr>
              <w:t>2563</w:t>
            </w:r>
          </w:p>
        </w:tc>
        <w:tc>
          <w:tcPr>
            <w:tcW w:w="1258" w:type="dxa"/>
          </w:tcPr>
          <w:p w14:paraId="405861C6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8" w:type="dxa"/>
          </w:tcPr>
          <w:p w14:paraId="19ABD1E8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6FA0771D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GB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16</w:t>
            </w:r>
          </w:p>
        </w:tc>
        <w:tc>
          <w:tcPr>
            <w:tcW w:w="236" w:type="dxa"/>
          </w:tcPr>
          <w:p w14:paraId="7A067876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65483A7B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798</w:t>
            </w:r>
          </w:p>
        </w:tc>
        <w:tc>
          <w:tcPr>
            <w:tcW w:w="256" w:type="dxa"/>
          </w:tcPr>
          <w:p w14:paraId="1EF86504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3A48063F" w14:textId="77777777" w:rsidR="001C6165" w:rsidRPr="00EF3EFF" w:rsidRDefault="001C6165" w:rsidP="00403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EF3EFF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55" w:type="dxa"/>
            <w:vAlign w:val="bottom"/>
          </w:tcPr>
          <w:p w14:paraId="782476C6" w14:textId="77777777" w:rsidR="001C6165" w:rsidRPr="00EF3EFF" w:rsidRDefault="001C6165" w:rsidP="00A258B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</w:tcPr>
          <w:p w14:paraId="29ED8C9B" w14:textId="77777777" w:rsidR="001C6165" w:rsidRPr="00EF3EFF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EF3EFF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52" w:type="dxa"/>
          </w:tcPr>
          <w:p w14:paraId="1937E7C2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10C2C1F7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814</w:t>
            </w:r>
          </w:p>
        </w:tc>
      </w:tr>
      <w:tr w:rsidR="001C6165" w:rsidRPr="00E11762" w14:paraId="65159639" w14:textId="77777777" w:rsidTr="006602C6">
        <w:trPr>
          <w:cantSplit/>
          <w:trHeight w:val="224"/>
        </w:trPr>
        <w:tc>
          <w:tcPr>
            <w:tcW w:w="3672" w:type="dxa"/>
          </w:tcPr>
          <w:p w14:paraId="4DD185A2" w14:textId="77777777" w:rsidR="001C6165" w:rsidRPr="00E11762" w:rsidRDefault="001C6165" w:rsidP="00A258B6">
            <w:pPr>
              <w:tabs>
                <w:tab w:val="left" w:pos="372"/>
              </w:tabs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58" w:type="dxa"/>
          </w:tcPr>
          <w:p w14:paraId="7A006E64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8" w:type="dxa"/>
          </w:tcPr>
          <w:p w14:paraId="7D97EAA9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48124ACF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00CCB2F5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b/>
                <w:cs/>
                <w:lang w:val="en-US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</w:tcPr>
          <w:p w14:paraId="47FA069E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6" w:type="dxa"/>
          </w:tcPr>
          <w:p w14:paraId="5DDCBC48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ind w:right="-126"/>
              <w:rPr>
                <w:rFonts w:asciiTheme="majorBidi" w:eastAsia="MS Mincho" w:hAnsiTheme="majorBidi" w:cstheme="majorBidi"/>
                <w:b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782FF623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255" w:type="dxa"/>
          </w:tcPr>
          <w:p w14:paraId="630290B4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b/>
                <w:cs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</w:tcPr>
          <w:p w14:paraId="74762A1F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2" w:type="dxa"/>
          </w:tcPr>
          <w:p w14:paraId="743AD434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right="-126"/>
              <w:rPr>
                <w:rFonts w:asciiTheme="majorBidi" w:eastAsia="MS Mincho" w:hAnsiTheme="majorBidi" w:cstheme="majorBidi"/>
                <w:b/>
                <w:cs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0FEBD34B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E7005C" w:rsidRPr="00E11762" w14:paraId="575C496B" w14:textId="77777777" w:rsidTr="006602C6">
        <w:trPr>
          <w:cantSplit/>
          <w:trHeight w:val="224"/>
        </w:trPr>
        <w:tc>
          <w:tcPr>
            <w:tcW w:w="3672" w:type="dxa"/>
          </w:tcPr>
          <w:p w14:paraId="540662ED" w14:textId="77777777" w:rsidR="00E7005C" w:rsidRPr="00E11762" w:rsidRDefault="00E7005C" w:rsidP="00A258B6">
            <w:pPr>
              <w:tabs>
                <w:tab w:val="left" w:pos="372"/>
              </w:tabs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58" w:type="dxa"/>
          </w:tcPr>
          <w:p w14:paraId="140DF6B4" w14:textId="77777777" w:rsidR="00E7005C" w:rsidRPr="00E11762" w:rsidRDefault="00E7005C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8" w:type="dxa"/>
          </w:tcPr>
          <w:p w14:paraId="76BE1607" w14:textId="77777777" w:rsidR="00E7005C" w:rsidRPr="00E11762" w:rsidRDefault="00E7005C" w:rsidP="00A258B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74" w:type="dxa"/>
          </w:tcPr>
          <w:p w14:paraId="7560050C" w14:textId="77777777" w:rsidR="00E7005C" w:rsidRPr="00E11762" w:rsidRDefault="00E7005C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FAE9CF5" w14:textId="77777777" w:rsidR="00E7005C" w:rsidRPr="00E11762" w:rsidRDefault="00E7005C" w:rsidP="00A258B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b/>
                <w:cs/>
                <w:lang w:val="en-US"/>
              </w:rPr>
            </w:pPr>
          </w:p>
        </w:tc>
        <w:tc>
          <w:tcPr>
            <w:tcW w:w="1654" w:type="dxa"/>
          </w:tcPr>
          <w:p w14:paraId="68C87017" w14:textId="77777777" w:rsidR="00E7005C" w:rsidRPr="00E11762" w:rsidRDefault="00E7005C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6" w:type="dxa"/>
          </w:tcPr>
          <w:p w14:paraId="6C8123C1" w14:textId="77777777" w:rsidR="00E7005C" w:rsidRPr="00E11762" w:rsidRDefault="00E7005C" w:rsidP="00A258B6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ind w:right="-126"/>
              <w:rPr>
                <w:rFonts w:asciiTheme="majorBidi" w:eastAsia="MS Mincho" w:hAnsiTheme="majorBidi" w:cstheme="majorBidi"/>
                <w:b/>
                <w:lang w:val="en-US"/>
              </w:rPr>
            </w:pPr>
          </w:p>
        </w:tc>
        <w:tc>
          <w:tcPr>
            <w:tcW w:w="1184" w:type="dxa"/>
          </w:tcPr>
          <w:p w14:paraId="3145978E" w14:textId="77777777" w:rsidR="00E7005C" w:rsidRPr="00E11762" w:rsidRDefault="00E7005C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255" w:type="dxa"/>
          </w:tcPr>
          <w:p w14:paraId="55D3E08D" w14:textId="77777777" w:rsidR="00E7005C" w:rsidRPr="00E11762" w:rsidRDefault="00E7005C" w:rsidP="00A258B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b/>
                <w:cs/>
                <w:lang w:val="en-US"/>
              </w:rPr>
            </w:pPr>
          </w:p>
        </w:tc>
        <w:tc>
          <w:tcPr>
            <w:tcW w:w="1455" w:type="dxa"/>
          </w:tcPr>
          <w:p w14:paraId="3C5A6361" w14:textId="77777777" w:rsidR="00E7005C" w:rsidRPr="00E11762" w:rsidRDefault="00E7005C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2" w:type="dxa"/>
          </w:tcPr>
          <w:p w14:paraId="72A35820" w14:textId="77777777" w:rsidR="00E7005C" w:rsidRPr="00E11762" w:rsidRDefault="00E7005C" w:rsidP="00A258B6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right="-126"/>
              <w:rPr>
                <w:rFonts w:asciiTheme="majorBidi" w:eastAsia="MS Mincho" w:hAnsiTheme="majorBidi" w:cstheme="majorBidi"/>
                <w:b/>
                <w:cs/>
                <w:lang w:val="en-US"/>
              </w:rPr>
            </w:pPr>
          </w:p>
        </w:tc>
        <w:tc>
          <w:tcPr>
            <w:tcW w:w="1284" w:type="dxa"/>
          </w:tcPr>
          <w:p w14:paraId="7F78C64C" w14:textId="77777777" w:rsidR="00E7005C" w:rsidRPr="00E11762" w:rsidRDefault="00E7005C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6602C6" w:rsidRPr="00E11762" w14:paraId="7E0D108C" w14:textId="77777777" w:rsidTr="001E70BF">
        <w:trPr>
          <w:cantSplit/>
          <w:trHeight w:val="224"/>
        </w:trPr>
        <w:tc>
          <w:tcPr>
            <w:tcW w:w="3672" w:type="dxa"/>
          </w:tcPr>
          <w:p w14:paraId="42236078" w14:textId="77777777" w:rsidR="006602C6" w:rsidRPr="00E11762" w:rsidRDefault="006602C6" w:rsidP="006602C6">
            <w:pPr>
              <w:tabs>
                <w:tab w:val="left" w:pos="372"/>
              </w:tabs>
              <w:spacing w:line="192" w:lineRule="auto"/>
              <w:ind w:left="142" w:right="-108" w:hanging="142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58" w:type="dxa"/>
          </w:tcPr>
          <w:p w14:paraId="6238ADA3" w14:textId="77777777" w:rsidR="006602C6" w:rsidRPr="00E11762" w:rsidRDefault="006602C6" w:rsidP="0066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192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8" w:type="dxa"/>
          </w:tcPr>
          <w:p w14:paraId="336A4272" w14:textId="77777777" w:rsidR="006602C6" w:rsidRPr="00E11762" w:rsidRDefault="006602C6" w:rsidP="006602C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192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8050" w:type="dxa"/>
            <w:gridSpan w:val="9"/>
          </w:tcPr>
          <w:p w14:paraId="68902CA1" w14:textId="10483ED6" w:rsidR="006602C6" w:rsidRPr="00E11762" w:rsidRDefault="006602C6" w:rsidP="0066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192" w:lineRule="auto"/>
              <w:ind w:right="-126"/>
              <w:jc w:val="center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="Angsana New" w:eastAsia="MS Mincho" w:hAnsi="Angsana New" w:hint="cs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6602C6" w:rsidRPr="00E11762" w14:paraId="2959CBE3" w14:textId="77777777" w:rsidTr="001E70BF">
        <w:trPr>
          <w:cantSplit/>
          <w:trHeight w:val="224"/>
        </w:trPr>
        <w:tc>
          <w:tcPr>
            <w:tcW w:w="3672" w:type="dxa"/>
          </w:tcPr>
          <w:p w14:paraId="666FC116" w14:textId="77777777" w:rsidR="006602C6" w:rsidRPr="00E11762" w:rsidRDefault="006602C6" w:rsidP="006602C6">
            <w:pPr>
              <w:tabs>
                <w:tab w:val="left" w:pos="372"/>
              </w:tabs>
              <w:spacing w:line="221" w:lineRule="auto"/>
              <w:ind w:left="142" w:right="-108" w:hanging="142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58" w:type="dxa"/>
          </w:tcPr>
          <w:p w14:paraId="684F666C" w14:textId="77777777" w:rsidR="006602C6" w:rsidRPr="00E11762" w:rsidRDefault="006602C6" w:rsidP="0066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21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8" w:type="dxa"/>
          </w:tcPr>
          <w:p w14:paraId="4919199F" w14:textId="77777777" w:rsidR="006602C6" w:rsidRPr="00E11762" w:rsidRDefault="006602C6" w:rsidP="006602C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21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  <w:vAlign w:val="bottom"/>
          </w:tcPr>
          <w:p w14:paraId="23668040" w14:textId="77777777" w:rsidR="006602C6" w:rsidRPr="00E11762" w:rsidRDefault="006602C6" w:rsidP="006602C6">
            <w:pPr>
              <w:pStyle w:val="30"/>
              <w:tabs>
                <w:tab w:val="clear" w:pos="360"/>
                <w:tab w:val="clear" w:pos="720"/>
              </w:tabs>
              <w:spacing w:line="221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  <w:lang w:val="en-US"/>
              </w:rPr>
            </w:pPr>
            <w:r w:rsidRPr="00E11762">
              <w:rPr>
                <w:rFonts w:asciiTheme="majorBidi" w:hAnsiTheme="majorBidi" w:cstheme="majorBidi"/>
                <w:spacing w:val="-6"/>
                <w:sz w:val="25"/>
                <w:szCs w:val="25"/>
                <w:cs/>
                <w:lang w:val="en-US"/>
              </w:rPr>
              <w:t>อาคารและ</w:t>
            </w:r>
          </w:p>
          <w:p w14:paraId="62F8C12D" w14:textId="2E52D8E3" w:rsidR="006602C6" w:rsidRPr="00E11762" w:rsidRDefault="006602C6" w:rsidP="0066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1" w:lineRule="auto"/>
              <w:ind w:right="-126"/>
              <w:rPr>
                <w:rFonts w:asciiTheme="majorBidi" w:hAnsiTheme="majorBidi" w:cstheme="majorBidi"/>
                <w:sz w:val="25"/>
                <w:szCs w:val="25"/>
                <w:lang w:eastAsia="zh-CN"/>
              </w:rPr>
            </w:pPr>
            <w:r w:rsidRPr="00E11762"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  <w:t>ส่วนปรับปรุงอาคาร</w:t>
            </w:r>
          </w:p>
        </w:tc>
        <w:tc>
          <w:tcPr>
            <w:tcW w:w="236" w:type="dxa"/>
            <w:vAlign w:val="bottom"/>
          </w:tcPr>
          <w:p w14:paraId="7C17C212" w14:textId="77777777" w:rsidR="006602C6" w:rsidRPr="00E11762" w:rsidRDefault="006602C6" w:rsidP="006602C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1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654" w:type="dxa"/>
            <w:vAlign w:val="bottom"/>
          </w:tcPr>
          <w:p w14:paraId="3B575ACD" w14:textId="77777777" w:rsidR="006602C6" w:rsidRPr="00E11762" w:rsidRDefault="006602C6" w:rsidP="006602C6">
            <w:pPr>
              <w:pStyle w:val="30"/>
              <w:tabs>
                <w:tab w:val="clear" w:pos="360"/>
                <w:tab w:val="clear" w:pos="720"/>
              </w:tabs>
              <w:spacing w:line="221" w:lineRule="auto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11762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เครื่องตกแต่ง ติดตั้ง</w:t>
            </w:r>
          </w:p>
          <w:p w14:paraId="367D2DDE" w14:textId="21433840" w:rsidR="006602C6" w:rsidRPr="00E11762" w:rsidRDefault="006602C6" w:rsidP="0066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1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hAnsiTheme="majorBidi" w:cstheme="majorBidi"/>
                <w:sz w:val="25"/>
                <w:szCs w:val="25"/>
                <w:cs/>
              </w:rPr>
              <w:t>และอุปกรณ์สำนักงาน</w:t>
            </w:r>
          </w:p>
        </w:tc>
        <w:tc>
          <w:tcPr>
            <w:tcW w:w="256" w:type="dxa"/>
            <w:vAlign w:val="bottom"/>
          </w:tcPr>
          <w:p w14:paraId="7B5564E7" w14:textId="77777777" w:rsidR="006602C6" w:rsidRPr="00E11762" w:rsidRDefault="006602C6" w:rsidP="006602C6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21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184" w:type="dxa"/>
            <w:vAlign w:val="bottom"/>
          </w:tcPr>
          <w:p w14:paraId="160CE828" w14:textId="2AD1B78F" w:rsidR="006602C6" w:rsidRPr="00E11762" w:rsidRDefault="006602C6" w:rsidP="0066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1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hAnsiTheme="majorBidi" w:cstheme="majorBidi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255" w:type="dxa"/>
            <w:vAlign w:val="bottom"/>
          </w:tcPr>
          <w:p w14:paraId="0833124A" w14:textId="77777777" w:rsidR="006602C6" w:rsidRPr="00E11762" w:rsidRDefault="006602C6" w:rsidP="006602C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1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455" w:type="dxa"/>
            <w:vAlign w:val="bottom"/>
          </w:tcPr>
          <w:p w14:paraId="4A7BA74A" w14:textId="77777777" w:rsidR="006602C6" w:rsidRPr="00E11762" w:rsidRDefault="006602C6" w:rsidP="006602C6">
            <w:pPr>
              <w:pStyle w:val="30"/>
              <w:tabs>
                <w:tab w:val="clear" w:pos="360"/>
                <w:tab w:val="clear" w:pos="720"/>
              </w:tabs>
              <w:spacing w:line="221" w:lineRule="auto"/>
              <w:ind w:left="-108" w:right="-90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11762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สินทรัพย์ระหว่าง</w:t>
            </w:r>
          </w:p>
          <w:p w14:paraId="2A514680" w14:textId="04CDA085" w:rsidR="006602C6" w:rsidRPr="00E11762" w:rsidRDefault="006602C6" w:rsidP="0066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1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hAnsiTheme="majorBidi" w:cstheme="majorBidi"/>
                <w:sz w:val="25"/>
                <w:szCs w:val="25"/>
                <w:cs/>
              </w:rPr>
              <w:t>ก่อสร้างและติดตั้ง</w:t>
            </w:r>
          </w:p>
        </w:tc>
        <w:tc>
          <w:tcPr>
            <w:tcW w:w="252" w:type="dxa"/>
            <w:vAlign w:val="bottom"/>
          </w:tcPr>
          <w:p w14:paraId="0B0A5706" w14:textId="77777777" w:rsidR="006602C6" w:rsidRPr="00E11762" w:rsidRDefault="006602C6" w:rsidP="006602C6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21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284" w:type="dxa"/>
            <w:vAlign w:val="bottom"/>
          </w:tcPr>
          <w:p w14:paraId="26B92F56" w14:textId="5F93D19A" w:rsidR="006602C6" w:rsidRPr="00E11762" w:rsidRDefault="006602C6" w:rsidP="0066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1" w:lineRule="auto"/>
              <w:ind w:right="-1692" w:firstLine="447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6602C6" w:rsidRPr="00E11762" w14:paraId="7D58E47C" w14:textId="77777777" w:rsidTr="001E70BF">
        <w:trPr>
          <w:cantSplit/>
          <w:trHeight w:val="224"/>
        </w:trPr>
        <w:tc>
          <w:tcPr>
            <w:tcW w:w="3672" w:type="dxa"/>
          </w:tcPr>
          <w:p w14:paraId="10D54C82" w14:textId="77777777" w:rsidR="006602C6" w:rsidRPr="00E11762" w:rsidRDefault="006602C6" w:rsidP="006602C6">
            <w:pPr>
              <w:tabs>
                <w:tab w:val="left" w:pos="372"/>
              </w:tabs>
              <w:spacing w:line="192" w:lineRule="auto"/>
              <w:ind w:left="142" w:right="-108" w:hanging="142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58" w:type="dxa"/>
          </w:tcPr>
          <w:p w14:paraId="61E4DBEF" w14:textId="77777777" w:rsidR="006602C6" w:rsidRPr="00E11762" w:rsidRDefault="006602C6" w:rsidP="0066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192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8" w:type="dxa"/>
          </w:tcPr>
          <w:p w14:paraId="23D64F52" w14:textId="77777777" w:rsidR="006602C6" w:rsidRPr="00E11762" w:rsidRDefault="006602C6" w:rsidP="006602C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192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8050" w:type="dxa"/>
            <w:gridSpan w:val="9"/>
          </w:tcPr>
          <w:p w14:paraId="2D75054B" w14:textId="0D6B527E" w:rsidR="006602C6" w:rsidRPr="00E11762" w:rsidRDefault="006602C6" w:rsidP="0066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192" w:lineRule="auto"/>
              <w:ind w:right="-126"/>
              <w:jc w:val="center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1C6165" w:rsidRPr="00E11762" w14:paraId="0F37AC61" w14:textId="77777777" w:rsidTr="006602C6">
        <w:trPr>
          <w:cantSplit/>
          <w:trHeight w:val="224"/>
        </w:trPr>
        <w:tc>
          <w:tcPr>
            <w:tcW w:w="3672" w:type="dxa"/>
          </w:tcPr>
          <w:p w14:paraId="0830E878" w14:textId="77777777" w:rsidR="001C6165" w:rsidRPr="00E11762" w:rsidRDefault="001C6165" w:rsidP="00A258B6">
            <w:pPr>
              <w:tabs>
                <w:tab w:val="left" w:pos="372"/>
              </w:tabs>
              <w:spacing w:line="240" w:lineRule="auto"/>
              <w:ind w:left="142" w:right="-108" w:hanging="142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11762">
              <w:rPr>
                <w:rFonts w:ascii="Angsana New" w:hAnsi="Angsana New" w:hint="cs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1258" w:type="dxa"/>
          </w:tcPr>
          <w:p w14:paraId="5752FC50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8" w:type="dxa"/>
          </w:tcPr>
          <w:p w14:paraId="25A67629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</w:tcPr>
          <w:p w14:paraId="7E0FC859" w14:textId="212A4512" w:rsidR="001C6165" w:rsidRPr="00E11762" w:rsidRDefault="009C408F" w:rsidP="0066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hAnsiTheme="majorBidi" w:cstheme="majorBidi"/>
                <w:sz w:val="25"/>
                <w:szCs w:val="25"/>
                <w:lang w:eastAsia="zh-CN"/>
              </w:rPr>
            </w:pPr>
            <w:r w:rsidRPr="00E11762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36,09</w:t>
            </w:r>
            <w:r w:rsidR="009D68BD" w:rsidRPr="00E11762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8</w:t>
            </w:r>
          </w:p>
        </w:tc>
        <w:tc>
          <w:tcPr>
            <w:tcW w:w="236" w:type="dxa"/>
          </w:tcPr>
          <w:p w14:paraId="3E860D25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654" w:type="dxa"/>
          </w:tcPr>
          <w:p w14:paraId="37B32660" w14:textId="0EC9F983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1,11</w:t>
            </w:r>
            <w:r w:rsidR="009C408F"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256" w:type="dxa"/>
          </w:tcPr>
          <w:p w14:paraId="6ED3F3DC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184" w:type="dxa"/>
          </w:tcPr>
          <w:p w14:paraId="543F2799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7,632</w:t>
            </w:r>
          </w:p>
        </w:tc>
        <w:tc>
          <w:tcPr>
            <w:tcW w:w="255" w:type="dxa"/>
          </w:tcPr>
          <w:p w14:paraId="15DEE8FC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455" w:type="dxa"/>
          </w:tcPr>
          <w:p w14:paraId="239CBB34" w14:textId="77777777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2" w:type="dxa"/>
          </w:tcPr>
          <w:p w14:paraId="4EC68172" w14:textId="77777777" w:rsidR="001C6165" w:rsidRPr="00E11762" w:rsidRDefault="001C6165" w:rsidP="00A258B6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284" w:type="dxa"/>
          </w:tcPr>
          <w:p w14:paraId="3060DE2A" w14:textId="73B3DD12" w:rsidR="001C6165" w:rsidRPr="00E11762" w:rsidRDefault="001C6165" w:rsidP="00A2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44,</w:t>
            </w:r>
            <w:r w:rsidR="009C408F"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84</w:t>
            </w:r>
            <w:r w:rsidR="009D68BD"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3</w:t>
            </w:r>
          </w:p>
        </w:tc>
      </w:tr>
      <w:tr w:rsidR="001C6165" w:rsidRPr="00E11762" w14:paraId="2FBA62F0" w14:textId="77777777" w:rsidTr="006602C6">
        <w:trPr>
          <w:cantSplit/>
          <w:trHeight w:val="224"/>
        </w:trPr>
        <w:tc>
          <w:tcPr>
            <w:tcW w:w="3672" w:type="dxa"/>
          </w:tcPr>
          <w:p w14:paraId="65DCC4C7" w14:textId="77777777" w:rsidR="001C6165" w:rsidRPr="00E11762" w:rsidRDefault="001C6165" w:rsidP="000E29D5">
            <w:pPr>
              <w:tabs>
                <w:tab w:val="left" w:pos="372"/>
              </w:tabs>
              <w:spacing w:line="228" w:lineRule="auto"/>
              <w:ind w:left="142" w:right="-108" w:hanging="142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11762">
              <w:rPr>
                <w:rFonts w:ascii="Angsana New" w:hAnsi="Angsana New" w:hint="cs"/>
                <w:sz w:val="25"/>
                <w:szCs w:val="25"/>
                <w:cs/>
              </w:rPr>
              <w:t>ขาดทุนจากการด้อยค่า</w:t>
            </w:r>
          </w:p>
        </w:tc>
        <w:tc>
          <w:tcPr>
            <w:tcW w:w="1258" w:type="dxa"/>
          </w:tcPr>
          <w:p w14:paraId="6175E154" w14:textId="77777777" w:rsidR="001C6165" w:rsidRPr="00E11762" w:rsidRDefault="001C616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28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8" w:type="dxa"/>
          </w:tcPr>
          <w:p w14:paraId="025247F5" w14:textId="77777777" w:rsidR="001C6165" w:rsidRPr="00E11762" w:rsidRDefault="001C616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28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</w:tcPr>
          <w:p w14:paraId="299F3FD2" w14:textId="77777777" w:rsidR="001C6165" w:rsidRPr="00E11762" w:rsidRDefault="001C616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388</w:t>
            </w:r>
          </w:p>
        </w:tc>
        <w:tc>
          <w:tcPr>
            <w:tcW w:w="236" w:type="dxa"/>
          </w:tcPr>
          <w:p w14:paraId="5D602F82" w14:textId="77777777" w:rsidR="001C6165" w:rsidRPr="00E11762" w:rsidRDefault="001C616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654" w:type="dxa"/>
          </w:tcPr>
          <w:p w14:paraId="4E0B855D" w14:textId="77777777" w:rsidR="001C6165" w:rsidRPr="00E11762" w:rsidRDefault="001C616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6" w:type="dxa"/>
          </w:tcPr>
          <w:p w14:paraId="2B081348" w14:textId="77777777" w:rsidR="001C6165" w:rsidRPr="00E11762" w:rsidRDefault="001C6165" w:rsidP="000E29D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184" w:type="dxa"/>
          </w:tcPr>
          <w:p w14:paraId="6FD88A78" w14:textId="77777777" w:rsidR="001C6165" w:rsidRPr="00E11762" w:rsidRDefault="001C616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5" w:type="dxa"/>
            <w:vAlign w:val="bottom"/>
          </w:tcPr>
          <w:p w14:paraId="61450B36" w14:textId="77777777" w:rsidR="001C6165" w:rsidRPr="00E11762" w:rsidRDefault="001C616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455" w:type="dxa"/>
          </w:tcPr>
          <w:p w14:paraId="30CC0CEE" w14:textId="77777777" w:rsidR="001C6165" w:rsidRPr="00E11762" w:rsidRDefault="001C616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2" w:type="dxa"/>
          </w:tcPr>
          <w:p w14:paraId="1F18D909" w14:textId="77777777" w:rsidR="001C6165" w:rsidRPr="00E11762" w:rsidRDefault="001C6165" w:rsidP="000E29D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284" w:type="dxa"/>
          </w:tcPr>
          <w:p w14:paraId="174AE831" w14:textId="77777777" w:rsidR="001C6165" w:rsidRPr="00E11762" w:rsidRDefault="001C616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388</w:t>
            </w:r>
          </w:p>
        </w:tc>
      </w:tr>
      <w:tr w:rsidR="001C6165" w:rsidRPr="00E11762" w14:paraId="7387FB37" w14:textId="77777777" w:rsidTr="006602C6">
        <w:trPr>
          <w:cantSplit/>
          <w:trHeight w:val="224"/>
        </w:trPr>
        <w:tc>
          <w:tcPr>
            <w:tcW w:w="3672" w:type="dxa"/>
          </w:tcPr>
          <w:p w14:paraId="1C726170" w14:textId="77777777" w:rsidR="001C6165" w:rsidRPr="00E11762" w:rsidRDefault="001C6165" w:rsidP="000E29D5">
            <w:pPr>
              <w:tabs>
                <w:tab w:val="left" w:pos="372"/>
              </w:tabs>
              <w:spacing w:line="228" w:lineRule="auto"/>
              <w:ind w:left="142" w:right="-108" w:hanging="14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hAnsiTheme="majorBidi" w:cstheme="majorBidi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258" w:type="dxa"/>
          </w:tcPr>
          <w:p w14:paraId="6B10CDC4" w14:textId="77777777" w:rsidR="001C6165" w:rsidRPr="00E11762" w:rsidRDefault="001C616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28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8" w:type="dxa"/>
          </w:tcPr>
          <w:p w14:paraId="7EB2CE5D" w14:textId="77777777" w:rsidR="001C6165" w:rsidRPr="00E11762" w:rsidRDefault="001C616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28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</w:tcPr>
          <w:p w14:paraId="2CA3B0DC" w14:textId="77777777" w:rsidR="001C6165" w:rsidRPr="00E11762" w:rsidRDefault="001C616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(76)</w:t>
            </w:r>
          </w:p>
        </w:tc>
        <w:tc>
          <w:tcPr>
            <w:tcW w:w="236" w:type="dxa"/>
          </w:tcPr>
          <w:p w14:paraId="1EC4B121" w14:textId="77777777" w:rsidR="001C6165" w:rsidRPr="00E11762" w:rsidRDefault="001C616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654" w:type="dxa"/>
          </w:tcPr>
          <w:p w14:paraId="7ACC0438" w14:textId="77777777" w:rsidR="001C6165" w:rsidRPr="00E11762" w:rsidRDefault="001C616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(51)</w:t>
            </w:r>
          </w:p>
        </w:tc>
        <w:tc>
          <w:tcPr>
            <w:tcW w:w="256" w:type="dxa"/>
          </w:tcPr>
          <w:p w14:paraId="7FCAD240" w14:textId="77777777" w:rsidR="001C6165" w:rsidRPr="00E11762" w:rsidRDefault="001C6165" w:rsidP="000E29D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184" w:type="dxa"/>
          </w:tcPr>
          <w:p w14:paraId="22F0CF79" w14:textId="77777777" w:rsidR="001C6165" w:rsidRPr="00E11762" w:rsidRDefault="001C616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5" w:type="dxa"/>
            <w:vAlign w:val="bottom"/>
          </w:tcPr>
          <w:p w14:paraId="0B540FEE" w14:textId="77777777" w:rsidR="001C6165" w:rsidRPr="00E11762" w:rsidRDefault="001C616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455" w:type="dxa"/>
          </w:tcPr>
          <w:p w14:paraId="32F3CF11" w14:textId="77777777" w:rsidR="001C6165" w:rsidRPr="00E11762" w:rsidRDefault="001C616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2" w:type="dxa"/>
          </w:tcPr>
          <w:p w14:paraId="4E5B7C18" w14:textId="77777777" w:rsidR="001C6165" w:rsidRPr="00E11762" w:rsidRDefault="001C6165" w:rsidP="000E29D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284" w:type="dxa"/>
          </w:tcPr>
          <w:p w14:paraId="26B4720C" w14:textId="77777777" w:rsidR="001C6165" w:rsidRPr="00E11762" w:rsidRDefault="001C616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(127)</w:t>
            </w:r>
          </w:p>
        </w:tc>
      </w:tr>
      <w:tr w:rsidR="001C6165" w:rsidRPr="00E11762" w14:paraId="3298BF71" w14:textId="77777777" w:rsidTr="006602C6">
        <w:trPr>
          <w:cantSplit/>
          <w:trHeight w:val="224"/>
        </w:trPr>
        <w:tc>
          <w:tcPr>
            <w:tcW w:w="3672" w:type="dxa"/>
          </w:tcPr>
          <w:p w14:paraId="42BD6A69" w14:textId="77777777" w:rsidR="001C6165" w:rsidRPr="00E11762" w:rsidRDefault="001C6165" w:rsidP="000E29D5">
            <w:pPr>
              <w:tabs>
                <w:tab w:val="left" w:pos="372"/>
              </w:tabs>
              <w:spacing w:line="228" w:lineRule="auto"/>
              <w:ind w:left="142" w:right="-108" w:hanging="142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11762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เปลี่ยนแปลงสัญญาเช่า</w:t>
            </w:r>
          </w:p>
        </w:tc>
        <w:tc>
          <w:tcPr>
            <w:tcW w:w="1258" w:type="dxa"/>
          </w:tcPr>
          <w:p w14:paraId="77A81AAE" w14:textId="77777777" w:rsidR="001C6165" w:rsidRPr="00E11762" w:rsidRDefault="001C616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28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8" w:type="dxa"/>
          </w:tcPr>
          <w:p w14:paraId="07146B91" w14:textId="77777777" w:rsidR="001C6165" w:rsidRPr="00E11762" w:rsidRDefault="001C616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28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</w:tcPr>
          <w:p w14:paraId="356F51F3" w14:textId="469C9CF2" w:rsidR="001C6165" w:rsidRPr="00E11762" w:rsidRDefault="001C616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(5,92</w:t>
            </w:r>
            <w:r w:rsidR="009D68BD"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6</w:t>
            </w: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36" w:type="dxa"/>
          </w:tcPr>
          <w:p w14:paraId="0AA79A91" w14:textId="77777777" w:rsidR="001C6165" w:rsidRPr="00E11762" w:rsidRDefault="001C616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654" w:type="dxa"/>
          </w:tcPr>
          <w:p w14:paraId="5AE1647F" w14:textId="77777777" w:rsidR="001C6165" w:rsidRPr="00E11762" w:rsidRDefault="001C616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6" w:type="dxa"/>
          </w:tcPr>
          <w:p w14:paraId="13D94258" w14:textId="77777777" w:rsidR="001C6165" w:rsidRPr="00E11762" w:rsidRDefault="001C6165" w:rsidP="000E29D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184" w:type="dxa"/>
          </w:tcPr>
          <w:p w14:paraId="10D2D428" w14:textId="77777777" w:rsidR="001C6165" w:rsidRPr="00E11762" w:rsidRDefault="001C616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5" w:type="dxa"/>
            <w:vAlign w:val="bottom"/>
          </w:tcPr>
          <w:p w14:paraId="0321C020" w14:textId="77777777" w:rsidR="001C6165" w:rsidRPr="00E11762" w:rsidRDefault="001C616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455" w:type="dxa"/>
          </w:tcPr>
          <w:p w14:paraId="40D44AF1" w14:textId="77777777" w:rsidR="001C6165" w:rsidRPr="00E11762" w:rsidRDefault="001C616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2" w:type="dxa"/>
          </w:tcPr>
          <w:p w14:paraId="2B4BC5B0" w14:textId="77777777" w:rsidR="001C6165" w:rsidRPr="00E11762" w:rsidRDefault="001C6165" w:rsidP="000E29D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284" w:type="dxa"/>
          </w:tcPr>
          <w:p w14:paraId="14EBBC05" w14:textId="3CADC90D" w:rsidR="001C6165" w:rsidRPr="00E11762" w:rsidRDefault="001C616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(5,92</w:t>
            </w:r>
            <w:r w:rsidR="009D68BD"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6</w:t>
            </w: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)</w:t>
            </w:r>
          </w:p>
        </w:tc>
      </w:tr>
      <w:tr w:rsidR="001C6165" w:rsidRPr="00E11762" w14:paraId="37B8157F" w14:textId="77777777" w:rsidTr="006602C6">
        <w:trPr>
          <w:cantSplit/>
          <w:trHeight w:val="224"/>
        </w:trPr>
        <w:tc>
          <w:tcPr>
            <w:tcW w:w="3672" w:type="dxa"/>
          </w:tcPr>
          <w:p w14:paraId="28F531A9" w14:textId="77777777" w:rsidR="001C6165" w:rsidRPr="00E11762" w:rsidRDefault="001C6165" w:rsidP="000E29D5">
            <w:pPr>
              <w:tabs>
                <w:tab w:val="left" w:pos="372"/>
              </w:tabs>
              <w:spacing w:line="228" w:lineRule="auto"/>
              <w:ind w:left="142" w:right="-108" w:hanging="142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E11762">
              <w:rPr>
                <w:rFonts w:asciiTheme="majorBidi" w:hAnsiTheme="majorBidi" w:cstheme="majorBidi" w:hint="cs"/>
                <w:sz w:val="25"/>
                <w:szCs w:val="25"/>
                <w:cs/>
              </w:rPr>
              <w:t>ยกเลิกสัญญาเช่า</w:t>
            </w:r>
          </w:p>
        </w:tc>
        <w:tc>
          <w:tcPr>
            <w:tcW w:w="1258" w:type="dxa"/>
          </w:tcPr>
          <w:p w14:paraId="617EF18A" w14:textId="77777777" w:rsidR="001C6165" w:rsidRPr="00E11762" w:rsidRDefault="001C616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28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8" w:type="dxa"/>
          </w:tcPr>
          <w:p w14:paraId="5E053078" w14:textId="77777777" w:rsidR="001C6165" w:rsidRPr="00E11762" w:rsidRDefault="001C616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28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82156AC" w14:textId="77777777" w:rsidR="001C6165" w:rsidRPr="00E11762" w:rsidRDefault="001C616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14:paraId="0206A741" w14:textId="77777777" w:rsidR="001C6165" w:rsidRPr="00E11762" w:rsidRDefault="001C616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544B26E1" w14:textId="77777777" w:rsidR="001C6165" w:rsidRPr="00E11762" w:rsidRDefault="001C616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6" w:type="dxa"/>
          </w:tcPr>
          <w:p w14:paraId="621F5D68" w14:textId="77777777" w:rsidR="001C6165" w:rsidRPr="00E11762" w:rsidRDefault="001C6165" w:rsidP="000E29D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684F3D30" w14:textId="77777777" w:rsidR="001C6165" w:rsidRPr="00E11762" w:rsidRDefault="001C616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(816)</w:t>
            </w:r>
          </w:p>
        </w:tc>
        <w:tc>
          <w:tcPr>
            <w:tcW w:w="255" w:type="dxa"/>
          </w:tcPr>
          <w:p w14:paraId="42EB558B" w14:textId="77777777" w:rsidR="001C6165" w:rsidRPr="00E11762" w:rsidRDefault="001C616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593DA00B" w14:textId="77777777" w:rsidR="001C6165" w:rsidRPr="00E11762" w:rsidRDefault="001C616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2" w:type="dxa"/>
          </w:tcPr>
          <w:p w14:paraId="2C31AB13" w14:textId="77777777" w:rsidR="001C6165" w:rsidRPr="00E11762" w:rsidRDefault="001C6165" w:rsidP="000E29D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087CD305" w14:textId="77777777" w:rsidR="001C6165" w:rsidRPr="00E11762" w:rsidRDefault="001C616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(816)</w:t>
            </w:r>
          </w:p>
        </w:tc>
      </w:tr>
      <w:tr w:rsidR="001C6165" w:rsidRPr="00E11762" w14:paraId="45824528" w14:textId="77777777" w:rsidTr="006602C6">
        <w:trPr>
          <w:cantSplit/>
          <w:trHeight w:val="224"/>
        </w:trPr>
        <w:tc>
          <w:tcPr>
            <w:tcW w:w="3672" w:type="dxa"/>
          </w:tcPr>
          <w:p w14:paraId="2C1D8932" w14:textId="77777777" w:rsidR="001C6165" w:rsidRPr="00E11762" w:rsidRDefault="001C6165" w:rsidP="000E29D5">
            <w:pPr>
              <w:tabs>
                <w:tab w:val="left" w:pos="372"/>
              </w:tabs>
              <w:spacing w:line="228" w:lineRule="auto"/>
              <w:ind w:left="142" w:right="-108" w:hanging="142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11762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31 </w:t>
            </w:r>
            <w:r w:rsidRPr="00E11762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b/>
                <w:bCs/>
                <w:sz w:val="25"/>
                <w:szCs w:val="25"/>
              </w:rPr>
              <w:t>2563</w:t>
            </w:r>
          </w:p>
        </w:tc>
        <w:tc>
          <w:tcPr>
            <w:tcW w:w="1258" w:type="dxa"/>
          </w:tcPr>
          <w:p w14:paraId="042517C3" w14:textId="77777777" w:rsidR="001C6165" w:rsidRPr="00E11762" w:rsidRDefault="001C616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28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8" w:type="dxa"/>
          </w:tcPr>
          <w:p w14:paraId="1E0D4A17" w14:textId="77777777" w:rsidR="001C6165" w:rsidRPr="00E11762" w:rsidRDefault="001C616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28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7EE01B4F" w14:textId="15509D69" w:rsidR="001C6165" w:rsidRPr="00E11762" w:rsidRDefault="009C408F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30</w:t>
            </w:r>
            <w:r w:rsidR="001C6165" w:rsidRPr="00E11762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,</w:t>
            </w:r>
            <w:r w:rsidRPr="00E11762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500</w:t>
            </w:r>
          </w:p>
        </w:tc>
        <w:tc>
          <w:tcPr>
            <w:tcW w:w="236" w:type="dxa"/>
          </w:tcPr>
          <w:p w14:paraId="7684A66C" w14:textId="77777777" w:rsidR="001C6165" w:rsidRPr="00E11762" w:rsidRDefault="001C616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59F17FD5" w14:textId="69ED7DAC" w:rsidR="001C6165" w:rsidRPr="00E11762" w:rsidRDefault="001C616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1,8</w:t>
            </w:r>
            <w:r w:rsidR="009C408F" w:rsidRPr="00E11762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60</w:t>
            </w:r>
          </w:p>
        </w:tc>
        <w:tc>
          <w:tcPr>
            <w:tcW w:w="256" w:type="dxa"/>
          </w:tcPr>
          <w:p w14:paraId="20C1FF4C" w14:textId="77777777" w:rsidR="001C6165" w:rsidRPr="00E11762" w:rsidRDefault="001C6165" w:rsidP="000E29D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4D6BD62F" w14:textId="77777777" w:rsidR="001C6165" w:rsidRPr="00E11762" w:rsidRDefault="001C616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6,816</w:t>
            </w:r>
          </w:p>
        </w:tc>
        <w:tc>
          <w:tcPr>
            <w:tcW w:w="255" w:type="dxa"/>
          </w:tcPr>
          <w:p w14:paraId="3D049F2B" w14:textId="77777777" w:rsidR="001C6165" w:rsidRPr="00E11762" w:rsidRDefault="001C616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</w:tcPr>
          <w:p w14:paraId="755B0325" w14:textId="77777777" w:rsidR="001C6165" w:rsidRPr="00E11762" w:rsidRDefault="001C616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52" w:type="dxa"/>
          </w:tcPr>
          <w:p w14:paraId="3F948A11" w14:textId="77777777" w:rsidR="001C6165" w:rsidRPr="00E11762" w:rsidRDefault="001C6165" w:rsidP="000E29D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4081901B" w14:textId="0C782F39" w:rsidR="001C6165" w:rsidRPr="00E11762" w:rsidRDefault="001C616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b/>
                <w:sz w:val="25"/>
                <w:szCs w:val="25"/>
              </w:rPr>
              <w:t>3</w:t>
            </w:r>
            <w:r w:rsidR="009C408F" w:rsidRPr="00E11762">
              <w:rPr>
                <w:rFonts w:asciiTheme="majorBidi" w:eastAsia="MS Mincho" w:hAnsiTheme="majorBidi" w:cstheme="majorBidi"/>
                <w:b/>
                <w:sz w:val="25"/>
                <w:szCs w:val="25"/>
              </w:rPr>
              <w:t>9</w:t>
            </w:r>
            <w:r w:rsidRPr="00E11762">
              <w:rPr>
                <w:rFonts w:asciiTheme="majorBidi" w:eastAsia="MS Mincho" w:hAnsiTheme="majorBidi" w:cstheme="majorBidi"/>
                <w:b/>
                <w:sz w:val="25"/>
                <w:szCs w:val="25"/>
              </w:rPr>
              <w:t>,</w:t>
            </w:r>
            <w:r w:rsidR="009C408F" w:rsidRPr="00E11762">
              <w:rPr>
                <w:rFonts w:asciiTheme="majorBidi" w:eastAsia="MS Mincho" w:hAnsiTheme="majorBidi" w:cstheme="majorBidi"/>
                <w:b/>
                <w:sz w:val="25"/>
                <w:szCs w:val="25"/>
              </w:rPr>
              <w:t>176</w:t>
            </w:r>
          </w:p>
        </w:tc>
      </w:tr>
      <w:tr w:rsidR="001C6165" w:rsidRPr="00E11762" w14:paraId="1B2FB370" w14:textId="77777777" w:rsidTr="006602C6">
        <w:trPr>
          <w:cantSplit/>
          <w:trHeight w:val="224"/>
        </w:trPr>
        <w:tc>
          <w:tcPr>
            <w:tcW w:w="3672" w:type="dxa"/>
          </w:tcPr>
          <w:p w14:paraId="31A3F835" w14:textId="77777777" w:rsidR="001C6165" w:rsidRPr="00E11762" w:rsidRDefault="001C6165" w:rsidP="000E29D5">
            <w:pPr>
              <w:tabs>
                <w:tab w:val="left" w:pos="372"/>
              </w:tabs>
              <w:spacing w:line="228" w:lineRule="auto"/>
              <w:ind w:left="142" w:right="-108" w:hanging="142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8" w:type="dxa"/>
          </w:tcPr>
          <w:p w14:paraId="7A75D993" w14:textId="77777777" w:rsidR="001C6165" w:rsidRPr="00E11762" w:rsidRDefault="001C616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28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8" w:type="dxa"/>
          </w:tcPr>
          <w:p w14:paraId="1628D1D1" w14:textId="77777777" w:rsidR="001C6165" w:rsidRPr="00E11762" w:rsidRDefault="001C616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28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37060AAE" w14:textId="77777777" w:rsidR="001C6165" w:rsidRPr="00E11762" w:rsidRDefault="001C616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DD4812F" w14:textId="77777777" w:rsidR="001C6165" w:rsidRPr="00E11762" w:rsidRDefault="001C616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sz w:val="16"/>
                <w:szCs w:val="16"/>
                <w:cs/>
                <w:lang w:val="en-US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</w:tcPr>
          <w:p w14:paraId="5C6CEF52" w14:textId="77777777" w:rsidR="001C6165" w:rsidRPr="00E11762" w:rsidRDefault="001C616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6" w:type="dxa"/>
          </w:tcPr>
          <w:p w14:paraId="5A25F162" w14:textId="77777777" w:rsidR="001C6165" w:rsidRPr="00E11762" w:rsidRDefault="001C6165" w:rsidP="000E29D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sz w:val="16"/>
                <w:szCs w:val="16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7CAA1936" w14:textId="77777777" w:rsidR="001C6165" w:rsidRPr="00E11762" w:rsidRDefault="001C616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5" w:type="dxa"/>
          </w:tcPr>
          <w:p w14:paraId="249619F1" w14:textId="77777777" w:rsidR="001C6165" w:rsidRPr="00E11762" w:rsidRDefault="001C616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sz w:val="16"/>
                <w:szCs w:val="16"/>
                <w:cs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</w:tcPr>
          <w:p w14:paraId="2D6DE6A1" w14:textId="77777777" w:rsidR="001C6165" w:rsidRPr="00E11762" w:rsidRDefault="001C616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</w:tcPr>
          <w:p w14:paraId="6C356B2E" w14:textId="77777777" w:rsidR="001C6165" w:rsidRPr="00E11762" w:rsidRDefault="001C6165" w:rsidP="000E29D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sz w:val="16"/>
                <w:szCs w:val="16"/>
                <w:cs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585DA27E" w14:textId="77777777" w:rsidR="001C6165" w:rsidRPr="00E11762" w:rsidRDefault="001C616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sz w:val="16"/>
                <w:szCs w:val="16"/>
              </w:rPr>
            </w:pPr>
          </w:p>
        </w:tc>
      </w:tr>
      <w:tr w:rsidR="001C6165" w:rsidRPr="00E11762" w14:paraId="147A455A" w14:textId="77777777" w:rsidTr="006602C6">
        <w:trPr>
          <w:cantSplit/>
          <w:trHeight w:val="224"/>
        </w:trPr>
        <w:tc>
          <w:tcPr>
            <w:tcW w:w="3672" w:type="dxa"/>
          </w:tcPr>
          <w:p w14:paraId="1003863D" w14:textId="77777777" w:rsidR="001C6165" w:rsidRPr="00E11762" w:rsidRDefault="001C6165" w:rsidP="000E29D5">
            <w:pPr>
              <w:tabs>
                <w:tab w:val="left" w:pos="372"/>
              </w:tabs>
              <w:spacing w:line="228" w:lineRule="auto"/>
              <w:ind w:left="142" w:right="-108" w:hanging="142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E11762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</w:rPr>
              <w:t>มูลค่าสุทธิทางบัญชี</w:t>
            </w:r>
          </w:p>
        </w:tc>
        <w:tc>
          <w:tcPr>
            <w:tcW w:w="1258" w:type="dxa"/>
          </w:tcPr>
          <w:p w14:paraId="72418EA0" w14:textId="77777777" w:rsidR="001C6165" w:rsidRPr="00E11762" w:rsidRDefault="001C616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28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8" w:type="dxa"/>
          </w:tcPr>
          <w:p w14:paraId="5809805E" w14:textId="77777777" w:rsidR="001C6165" w:rsidRPr="00E11762" w:rsidRDefault="001C616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28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</w:tcPr>
          <w:p w14:paraId="7F8E73E1" w14:textId="77777777" w:rsidR="001C6165" w:rsidRPr="00E11762" w:rsidRDefault="001C616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170087DC" w14:textId="77777777" w:rsidR="001C6165" w:rsidRPr="00E11762" w:rsidRDefault="001C616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654" w:type="dxa"/>
          </w:tcPr>
          <w:p w14:paraId="0A68C5FC" w14:textId="77777777" w:rsidR="001C6165" w:rsidRPr="00E11762" w:rsidRDefault="001C616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56" w:type="dxa"/>
          </w:tcPr>
          <w:p w14:paraId="70801DD3" w14:textId="77777777" w:rsidR="001C6165" w:rsidRPr="00E11762" w:rsidRDefault="001C6165" w:rsidP="000E29D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184" w:type="dxa"/>
          </w:tcPr>
          <w:p w14:paraId="7E051A37" w14:textId="77777777" w:rsidR="001C6165" w:rsidRPr="00E11762" w:rsidRDefault="001C616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55" w:type="dxa"/>
          </w:tcPr>
          <w:p w14:paraId="24CBA5D8" w14:textId="77777777" w:rsidR="001C6165" w:rsidRPr="00E11762" w:rsidRDefault="001C616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455" w:type="dxa"/>
          </w:tcPr>
          <w:p w14:paraId="33A61EAB" w14:textId="77777777" w:rsidR="001C6165" w:rsidRPr="00E11762" w:rsidRDefault="001C616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52" w:type="dxa"/>
          </w:tcPr>
          <w:p w14:paraId="06F35FBD" w14:textId="77777777" w:rsidR="001C6165" w:rsidRPr="00E11762" w:rsidRDefault="001C6165" w:rsidP="000E29D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284" w:type="dxa"/>
          </w:tcPr>
          <w:p w14:paraId="41AC926D" w14:textId="77777777" w:rsidR="001C6165" w:rsidRPr="00E11762" w:rsidRDefault="001C616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</w:rPr>
            </w:pPr>
          </w:p>
        </w:tc>
      </w:tr>
      <w:tr w:rsidR="001C6165" w:rsidRPr="00E11762" w14:paraId="4F341EC6" w14:textId="77777777" w:rsidTr="006602C6">
        <w:trPr>
          <w:cantSplit/>
          <w:trHeight w:val="224"/>
        </w:trPr>
        <w:tc>
          <w:tcPr>
            <w:tcW w:w="3672" w:type="dxa"/>
          </w:tcPr>
          <w:p w14:paraId="31C35ACC" w14:textId="77777777" w:rsidR="001C6165" w:rsidRPr="00E11762" w:rsidRDefault="001C6165" w:rsidP="000E29D5">
            <w:pPr>
              <w:tabs>
                <w:tab w:val="left" w:pos="372"/>
              </w:tabs>
              <w:spacing w:line="228" w:lineRule="auto"/>
              <w:ind w:left="142" w:right="-108" w:hanging="142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1 </w:t>
            </w:r>
            <w:r w:rsidRPr="00E1176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มกราคม </w:t>
            </w:r>
            <w:r w:rsidRPr="00E11762">
              <w:rPr>
                <w:rFonts w:ascii="Angsana New" w:hAnsi="Angsana New"/>
                <w:b/>
                <w:bCs/>
                <w:sz w:val="25"/>
                <w:szCs w:val="25"/>
              </w:rPr>
              <w:t>2562</w:t>
            </w:r>
          </w:p>
        </w:tc>
        <w:tc>
          <w:tcPr>
            <w:tcW w:w="1258" w:type="dxa"/>
          </w:tcPr>
          <w:p w14:paraId="2E7F1A6E" w14:textId="77777777" w:rsidR="001C6165" w:rsidRPr="00E11762" w:rsidRDefault="001C616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28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8" w:type="dxa"/>
          </w:tcPr>
          <w:p w14:paraId="5D25AB07" w14:textId="77777777" w:rsidR="001C6165" w:rsidRPr="00E11762" w:rsidRDefault="001C616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28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</w:tcPr>
          <w:p w14:paraId="091F06CF" w14:textId="5D2523C0" w:rsidR="001C6165" w:rsidRPr="00E11762" w:rsidRDefault="001C616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0654EFD2" w14:textId="77777777" w:rsidR="001C6165" w:rsidRPr="00E11762" w:rsidRDefault="001C616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654" w:type="dxa"/>
          </w:tcPr>
          <w:p w14:paraId="0380FCBF" w14:textId="732492EB" w:rsidR="001C6165" w:rsidRPr="00E11762" w:rsidRDefault="001C616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56" w:type="dxa"/>
          </w:tcPr>
          <w:p w14:paraId="066CDA5F" w14:textId="77777777" w:rsidR="001C6165" w:rsidRPr="00E11762" w:rsidRDefault="001C6165" w:rsidP="000E29D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184" w:type="dxa"/>
          </w:tcPr>
          <w:p w14:paraId="19021DB8" w14:textId="6E6D5361" w:rsidR="001C6165" w:rsidRPr="00E11762" w:rsidRDefault="001C616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55" w:type="dxa"/>
          </w:tcPr>
          <w:p w14:paraId="013ADFF5" w14:textId="77777777" w:rsidR="001C6165" w:rsidRPr="00E11762" w:rsidRDefault="001C616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455" w:type="dxa"/>
          </w:tcPr>
          <w:p w14:paraId="4AAE71C0" w14:textId="52BB16FA" w:rsidR="001C6165" w:rsidRPr="00E11762" w:rsidRDefault="001C616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52" w:type="dxa"/>
          </w:tcPr>
          <w:p w14:paraId="214EB1FD" w14:textId="77777777" w:rsidR="001C6165" w:rsidRPr="00E11762" w:rsidRDefault="001C6165" w:rsidP="000E29D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284" w:type="dxa"/>
          </w:tcPr>
          <w:p w14:paraId="630EF0AE" w14:textId="69789A0F" w:rsidR="001C6165" w:rsidRPr="00E11762" w:rsidRDefault="001C616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</w:rPr>
            </w:pPr>
          </w:p>
        </w:tc>
      </w:tr>
      <w:tr w:rsidR="000E29D5" w:rsidRPr="00E11762" w14:paraId="4C45AE9D" w14:textId="77777777" w:rsidTr="006602C6">
        <w:trPr>
          <w:cantSplit/>
          <w:trHeight w:val="224"/>
        </w:trPr>
        <w:tc>
          <w:tcPr>
            <w:tcW w:w="3672" w:type="dxa"/>
          </w:tcPr>
          <w:p w14:paraId="39AD1845" w14:textId="0F4266DF" w:rsidR="000E29D5" w:rsidRPr="00E11762" w:rsidRDefault="000E29D5" w:rsidP="000E29D5">
            <w:pPr>
              <w:tabs>
                <w:tab w:val="left" w:pos="372"/>
              </w:tabs>
              <w:spacing w:line="228" w:lineRule="auto"/>
              <w:ind w:left="142" w:right="-108" w:hanging="142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E11762">
              <w:rPr>
                <w:rFonts w:ascii="Angsana New" w:hAnsi="Angsana New" w:hint="cs"/>
                <w:sz w:val="25"/>
                <w:szCs w:val="25"/>
                <w:cs/>
              </w:rPr>
              <w:t>ภายใต้กรรมสิทธิ์ของบริษัท</w:t>
            </w:r>
          </w:p>
        </w:tc>
        <w:tc>
          <w:tcPr>
            <w:tcW w:w="1258" w:type="dxa"/>
          </w:tcPr>
          <w:p w14:paraId="4088EF80" w14:textId="77777777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28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8" w:type="dxa"/>
          </w:tcPr>
          <w:p w14:paraId="6058D292" w14:textId="77777777" w:rsidR="000E29D5" w:rsidRPr="00E11762" w:rsidRDefault="000E29D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28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4A931968" w14:textId="519070B3" w:rsidR="000E29D5" w:rsidRPr="000E29D5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28" w:lineRule="auto"/>
              <w:ind w:right="-12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E29D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14:paraId="084299FB" w14:textId="77777777" w:rsidR="000E29D5" w:rsidRPr="000E29D5" w:rsidRDefault="000E29D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654" w:type="dxa"/>
            <w:tcBorders>
              <w:bottom w:val="double" w:sz="4" w:space="0" w:color="auto"/>
            </w:tcBorders>
          </w:tcPr>
          <w:p w14:paraId="7E19D492" w14:textId="2D407089" w:rsidR="000E29D5" w:rsidRPr="000E29D5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0E29D5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1,083</w:t>
            </w:r>
          </w:p>
        </w:tc>
        <w:tc>
          <w:tcPr>
            <w:tcW w:w="256" w:type="dxa"/>
          </w:tcPr>
          <w:p w14:paraId="3FFCF38E" w14:textId="77777777" w:rsidR="000E29D5" w:rsidRPr="000E29D5" w:rsidRDefault="000E29D5" w:rsidP="000E29D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661854A4" w14:textId="1C2A1056" w:rsidR="000E29D5" w:rsidRPr="000E29D5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0E29D5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55" w:type="dxa"/>
          </w:tcPr>
          <w:p w14:paraId="4E741169" w14:textId="77777777" w:rsidR="000E29D5" w:rsidRPr="000E29D5" w:rsidRDefault="000E29D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455" w:type="dxa"/>
            <w:tcBorders>
              <w:bottom w:val="double" w:sz="4" w:space="0" w:color="auto"/>
            </w:tcBorders>
          </w:tcPr>
          <w:p w14:paraId="55CCD052" w14:textId="14C1818C" w:rsidR="000E29D5" w:rsidRPr="000E29D5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0E29D5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52" w:type="dxa"/>
          </w:tcPr>
          <w:p w14:paraId="2D60B833" w14:textId="77777777" w:rsidR="000E29D5" w:rsidRPr="000E29D5" w:rsidRDefault="000E29D5" w:rsidP="000E29D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</w:tcPr>
          <w:p w14:paraId="72875145" w14:textId="5E938437" w:rsidR="000E29D5" w:rsidRPr="000E29D5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0E29D5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1,083</w:t>
            </w:r>
          </w:p>
        </w:tc>
      </w:tr>
      <w:tr w:rsidR="000E29D5" w:rsidRPr="00E11762" w14:paraId="2912F89B" w14:textId="77777777" w:rsidTr="006602C6">
        <w:trPr>
          <w:cantSplit/>
          <w:trHeight w:val="224"/>
        </w:trPr>
        <w:tc>
          <w:tcPr>
            <w:tcW w:w="3672" w:type="dxa"/>
          </w:tcPr>
          <w:p w14:paraId="1D8D6A6C" w14:textId="77777777" w:rsidR="000E29D5" w:rsidRPr="00E11762" w:rsidRDefault="000E29D5" w:rsidP="000E29D5">
            <w:pPr>
              <w:tabs>
                <w:tab w:val="left" w:pos="372"/>
              </w:tabs>
              <w:spacing w:line="228" w:lineRule="auto"/>
              <w:ind w:left="142" w:right="-108" w:hanging="142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31 </w:t>
            </w:r>
            <w:r w:rsidRPr="00E1176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ธันวาคม</w:t>
            </w:r>
            <w:r w:rsidRPr="00E11762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2562</w:t>
            </w:r>
          </w:p>
        </w:tc>
        <w:tc>
          <w:tcPr>
            <w:tcW w:w="1258" w:type="dxa"/>
          </w:tcPr>
          <w:p w14:paraId="55387891" w14:textId="77777777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28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8" w:type="dxa"/>
          </w:tcPr>
          <w:p w14:paraId="72762984" w14:textId="77777777" w:rsidR="000E29D5" w:rsidRPr="00E11762" w:rsidRDefault="000E29D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28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3A239ACC" w14:textId="38F07321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02F6690B" w14:textId="77777777" w:rsidR="000E29D5" w:rsidRPr="00E11762" w:rsidRDefault="000E29D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422871CF" w14:textId="61FCC3CD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56" w:type="dxa"/>
          </w:tcPr>
          <w:p w14:paraId="24A2EF7D" w14:textId="77777777" w:rsidR="000E29D5" w:rsidRPr="00E11762" w:rsidRDefault="000E29D5" w:rsidP="000E29D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</w:tcPr>
          <w:p w14:paraId="19CA5E5C" w14:textId="5B1C2679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55" w:type="dxa"/>
          </w:tcPr>
          <w:p w14:paraId="0392C1FF" w14:textId="77777777" w:rsidR="000E29D5" w:rsidRPr="00E11762" w:rsidRDefault="000E29D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455" w:type="dxa"/>
            <w:tcBorders>
              <w:top w:val="double" w:sz="4" w:space="0" w:color="auto"/>
            </w:tcBorders>
          </w:tcPr>
          <w:p w14:paraId="30290D8F" w14:textId="5FEE7C1C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52" w:type="dxa"/>
          </w:tcPr>
          <w:p w14:paraId="31F9EA16" w14:textId="77777777" w:rsidR="000E29D5" w:rsidRPr="00E11762" w:rsidRDefault="000E29D5" w:rsidP="000E29D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</w:tcPr>
          <w:p w14:paraId="5B961E3D" w14:textId="2E2516F5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</w:rPr>
            </w:pPr>
          </w:p>
        </w:tc>
      </w:tr>
      <w:tr w:rsidR="000E29D5" w:rsidRPr="00E11762" w14:paraId="1DF5E51A" w14:textId="77777777" w:rsidTr="006602C6">
        <w:trPr>
          <w:cantSplit/>
          <w:trHeight w:val="224"/>
        </w:trPr>
        <w:tc>
          <w:tcPr>
            <w:tcW w:w="3672" w:type="dxa"/>
          </w:tcPr>
          <w:p w14:paraId="0A2DE5EB" w14:textId="2C7FCC4F" w:rsidR="000E29D5" w:rsidRPr="00E11762" w:rsidRDefault="000E29D5" w:rsidP="000E29D5">
            <w:pPr>
              <w:tabs>
                <w:tab w:val="left" w:pos="372"/>
              </w:tabs>
              <w:spacing w:line="228" w:lineRule="auto"/>
              <w:ind w:left="142" w:right="-108" w:hanging="142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E11762">
              <w:rPr>
                <w:rFonts w:ascii="Angsana New" w:hAnsi="Angsana New" w:hint="cs"/>
                <w:sz w:val="25"/>
                <w:szCs w:val="25"/>
                <w:cs/>
              </w:rPr>
              <w:t>ภายใต้กรรมสิทธิ์ของบริษัท</w:t>
            </w:r>
          </w:p>
        </w:tc>
        <w:tc>
          <w:tcPr>
            <w:tcW w:w="1258" w:type="dxa"/>
          </w:tcPr>
          <w:p w14:paraId="1DDA31BA" w14:textId="77777777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28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8" w:type="dxa"/>
          </w:tcPr>
          <w:p w14:paraId="56B27FBD" w14:textId="77777777" w:rsidR="000E29D5" w:rsidRPr="00E11762" w:rsidRDefault="000E29D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28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18DB6754" w14:textId="11F870D1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8" w:lineRule="auto"/>
              <w:ind w:right="-12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490</w:t>
            </w:r>
          </w:p>
        </w:tc>
        <w:tc>
          <w:tcPr>
            <w:tcW w:w="236" w:type="dxa"/>
          </w:tcPr>
          <w:p w14:paraId="3417CA0C" w14:textId="77777777" w:rsidR="000E29D5" w:rsidRPr="00E11762" w:rsidRDefault="000E29D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654" w:type="dxa"/>
            <w:tcBorders>
              <w:bottom w:val="double" w:sz="4" w:space="0" w:color="auto"/>
            </w:tcBorders>
          </w:tcPr>
          <w:p w14:paraId="0FAF019C" w14:textId="030CBC4A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3,394</w:t>
            </w:r>
          </w:p>
        </w:tc>
        <w:tc>
          <w:tcPr>
            <w:tcW w:w="256" w:type="dxa"/>
          </w:tcPr>
          <w:p w14:paraId="47DD6994" w14:textId="77777777" w:rsidR="000E29D5" w:rsidRPr="00E11762" w:rsidRDefault="000E29D5" w:rsidP="000E29D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14283D8B" w14:textId="1AA01A38" w:rsidR="000E29D5" w:rsidRPr="000E29D5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0E29D5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55" w:type="dxa"/>
          </w:tcPr>
          <w:p w14:paraId="66CDAAC0" w14:textId="77777777" w:rsidR="000E29D5" w:rsidRPr="000E29D5" w:rsidRDefault="000E29D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455" w:type="dxa"/>
            <w:tcBorders>
              <w:bottom w:val="double" w:sz="4" w:space="0" w:color="auto"/>
            </w:tcBorders>
          </w:tcPr>
          <w:p w14:paraId="7B1C7CDC" w14:textId="0B1AA270" w:rsidR="000E29D5" w:rsidRPr="000E29D5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0E29D5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52" w:type="dxa"/>
          </w:tcPr>
          <w:p w14:paraId="0EEF0075" w14:textId="77777777" w:rsidR="000E29D5" w:rsidRPr="00E11762" w:rsidRDefault="000E29D5" w:rsidP="000E29D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</w:tcPr>
          <w:p w14:paraId="01F137CA" w14:textId="17D66B7C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3,884</w:t>
            </w:r>
          </w:p>
        </w:tc>
      </w:tr>
      <w:tr w:rsidR="000E29D5" w:rsidRPr="00E11762" w14:paraId="4154DF31" w14:textId="77777777" w:rsidTr="006602C6">
        <w:trPr>
          <w:cantSplit/>
          <w:trHeight w:val="224"/>
        </w:trPr>
        <w:tc>
          <w:tcPr>
            <w:tcW w:w="3672" w:type="dxa"/>
          </w:tcPr>
          <w:p w14:paraId="57D8221B" w14:textId="77777777" w:rsidR="000E29D5" w:rsidRPr="00E11762" w:rsidRDefault="000E29D5" w:rsidP="000E29D5">
            <w:pPr>
              <w:tabs>
                <w:tab w:val="left" w:pos="372"/>
              </w:tabs>
              <w:spacing w:line="228" w:lineRule="auto"/>
              <w:ind w:left="142" w:right="-108" w:hanging="142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8" w:type="dxa"/>
          </w:tcPr>
          <w:p w14:paraId="19A150CF" w14:textId="77777777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28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8" w:type="dxa"/>
          </w:tcPr>
          <w:p w14:paraId="5CA5D75C" w14:textId="77777777" w:rsidR="000E29D5" w:rsidRPr="00E11762" w:rsidRDefault="000E29D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28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6143CD2B" w14:textId="77777777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0122E848" w14:textId="77777777" w:rsidR="000E29D5" w:rsidRPr="00E11762" w:rsidRDefault="000E29D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sz w:val="16"/>
                <w:szCs w:val="16"/>
                <w:cs/>
                <w:lang w:val="en-US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3335B6B9" w14:textId="77777777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6" w:type="dxa"/>
          </w:tcPr>
          <w:p w14:paraId="2EAFA343" w14:textId="77777777" w:rsidR="000E29D5" w:rsidRPr="00E11762" w:rsidRDefault="000E29D5" w:rsidP="000E29D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sz w:val="16"/>
                <w:szCs w:val="16"/>
                <w:lang w:val="en-US"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</w:tcPr>
          <w:p w14:paraId="23170E55" w14:textId="77777777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5" w:type="dxa"/>
          </w:tcPr>
          <w:p w14:paraId="468D8B90" w14:textId="77777777" w:rsidR="000E29D5" w:rsidRPr="00E11762" w:rsidRDefault="000E29D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sz w:val="16"/>
                <w:szCs w:val="16"/>
                <w:cs/>
                <w:lang w:val="en-US"/>
              </w:rPr>
            </w:pPr>
          </w:p>
        </w:tc>
        <w:tc>
          <w:tcPr>
            <w:tcW w:w="1455" w:type="dxa"/>
            <w:tcBorders>
              <w:top w:val="double" w:sz="4" w:space="0" w:color="auto"/>
            </w:tcBorders>
          </w:tcPr>
          <w:p w14:paraId="3F2FE9BE" w14:textId="77777777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</w:tcPr>
          <w:p w14:paraId="2C26F8B0" w14:textId="77777777" w:rsidR="000E29D5" w:rsidRPr="00E11762" w:rsidRDefault="000E29D5" w:rsidP="000E29D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sz w:val="16"/>
                <w:szCs w:val="16"/>
                <w:cs/>
                <w:lang w:val="en-US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</w:tcPr>
          <w:p w14:paraId="6E1F4988" w14:textId="77777777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sz w:val="16"/>
                <w:szCs w:val="16"/>
              </w:rPr>
            </w:pPr>
          </w:p>
        </w:tc>
      </w:tr>
      <w:tr w:rsidR="000E29D5" w:rsidRPr="00E11762" w14:paraId="30C2F1FB" w14:textId="77777777" w:rsidTr="006602C6">
        <w:trPr>
          <w:cantSplit/>
          <w:trHeight w:val="224"/>
        </w:trPr>
        <w:tc>
          <w:tcPr>
            <w:tcW w:w="3672" w:type="dxa"/>
          </w:tcPr>
          <w:p w14:paraId="70032D25" w14:textId="03D1C8DF" w:rsidR="000E29D5" w:rsidRPr="00E11762" w:rsidRDefault="000E29D5" w:rsidP="000E29D5">
            <w:pPr>
              <w:tabs>
                <w:tab w:val="left" w:pos="372"/>
              </w:tabs>
              <w:spacing w:line="228" w:lineRule="auto"/>
              <w:ind w:left="142" w:right="-108" w:hanging="142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1 </w:t>
            </w:r>
            <w:r w:rsidRPr="00E11762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มกราคม </w:t>
            </w:r>
            <w:r w:rsidRPr="00E11762">
              <w:rPr>
                <w:rFonts w:ascii="Angsana New" w:hAnsi="Angsana New"/>
                <w:b/>
                <w:bCs/>
                <w:sz w:val="25"/>
                <w:szCs w:val="25"/>
              </w:rPr>
              <w:t>2563</w:t>
            </w:r>
            <w:r w:rsidR="00426889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- </w:t>
            </w:r>
            <w:r w:rsidR="00426889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ปรับปรุงใหม่</w:t>
            </w:r>
          </w:p>
        </w:tc>
        <w:tc>
          <w:tcPr>
            <w:tcW w:w="1258" w:type="dxa"/>
          </w:tcPr>
          <w:p w14:paraId="44E7D62F" w14:textId="77777777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28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8" w:type="dxa"/>
          </w:tcPr>
          <w:p w14:paraId="0D1098BA" w14:textId="77777777" w:rsidR="000E29D5" w:rsidRPr="00E11762" w:rsidRDefault="000E29D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28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</w:tcPr>
          <w:p w14:paraId="50BFCE44" w14:textId="77777777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6958F778" w14:textId="77777777" w:rsidR="000E29D5" w:rsidRPr="00E11762" w:rsidRDefault="000E29D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654" w:type="dxa"/>
          </w:tcPr>
          <w:p w14:paraId="151A9E99" w14:textId="77777777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56" w:type="dxa"/>
          </w:tcPr>
          <w:p w14:paraId="39430B8E" w14:textId="77777777" w:rsidR="000E29D5" w:rsidRPr="00E11762" w:rsidRDefault="000E29D5" w:rsidP="000E29D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184" w:type="dxa"/>
          </w:tcPr>
          <w:p w14:paraId="5C1F145C" w14:textId="77777777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55" w:type="dxa"/>
          </w:tcPr>
          <w:p w14:paraId="2F5CFC18" w14:textId="77777777" w:rsidR="000E29D5" w:rsidRPr="00E11762" w:rsidRDefault="000E29D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455" w:type="dxa"/>
          </w:tcPr>
          <w:p w14:paraId="1D3FE310" w14:textId="77777777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52" w:type="dxa"/>
          </w:tcPr>
          <w:p w14:paraId="36F69516" w14:textId="77777777" w:rsidR="000E29D5" w:rsidRPr="00E11762" w:rsidRDefault="000E29D5" w:rsidP="000E29D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284" w:type="dxa"/>
          </w:tcPr>
          <w:p w14:paraId="2CC23047" w14:textId="77777777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</w:rPr>
            </w:pPr>
          </w:p>
        </w:tc>
      </w:tr>
      <w:tr w:rsidR="000E29D5" w:rsidRPr="00E11762" w14:paraId="32118C93" w14:textId="77777777" w:rsidTr="006602C6">
        <w:trPr>
          <w:cantSplit/>
          <w:trHeight w:val="224"/>
        </w:trPr>
        <w:tc>
          <w:tcPr>
            <w:tcW w:w="3672" w:type="dxa"/>
          </w:tcPr>
          <w:p w14:paraId="41C9EA06" w14:textId="3B493EDF" w:rsidR="000E29D5" w:rsidRPr="00E11762" w:rsidRDefault="000E29D5" w:rsidP="000E29D5">
            <w:pPr>
              <w:tabs>
                <w:tab w:val="left" w:pos="372"/>
              </w:tabs>
              <w:spacing w:line="228" w:lineRule="auto"/>
              <w:ind w:left="142" w:right="-108" w:hanging="142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E11762">
              <w:rPr>
                <w:rFonts w:ascii="Angsana New" w:hAnsi="Angsana New" w:hint="cs"/>
                <w:sz w:val="25"/>
                <w:szCs w:val="25"/>
                <w:cs/>
              </w:rPr>
              <w:t>ภายใต้กรรมสิทธิ์ของบริษัท</w:t>
            </w:r>
          </w:p>
        </w:tc>
        <w:tc>
          <w:tcPr>
            <w:tcW w:w="1258" w:type="dxa"/>
          </w:tcPr>
          <w:p w14:paraId="7A23B8B9" w14:textId="77777777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28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8" w:type="dxa"/>
          </w:tcPr>
          <w:p w14:paraId="47729B86" w14:textId="77777777" w:rsidR="000E29D5" w:rsidRPr="00E11762" w:rsidRDefault="000E29D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28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</w:tcPr>
          <w:p w14:paraId="12C54983" w14:textId="77777777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490</w:t>
            </w:r>
          </w:p>
        </w:tc>
        <w:tc>
          <w:tcPr>
            <w:tcW w:w="236" w:type="dxa"/>
          </w:tcPr>
          <w:p w14:paraId="35A1D44C" w14:textId="77777777" w:rsidR="000E29D5" w:rsidRPr="00E11762" w:rsidRDefault="000E29D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654" w:type="dxa"/>
          </w:tcPr>
          <w:p w14:paraId="1C5A39CF" w14:textId="77777777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3,394</w:t>
            </w:r>
          </w:p>
        </w:tc>
        <w:tc>
          <w:tcPr>
            <w:tcW w:w="256" w:type="dxa"/>
          </w:tcPr>
          <w:p w14:paraId="4C6877A4" w14:textId="77777777" w:rsidR="000E29D5" w:rsidRPr="00E11762" w:rsidRDefault="000E29D5" w:rsidP="000E29D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184" w:type="dxa"/>
          </w:tcPr>
          <w:p w14:paraId="5EC2A651" w14:textId="77777777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5" w:type="dxa"/>
          </w:tcPr>
          <w:p w14:paraId="6C736629" w14:textId="77777777" w:rsidR="000E29D5" w:rsidRPr="00E11762" w:rsidRDefault="000E29D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455" w:type="dxa"/>
          </w:tcPr>
          <w:p w14:paraId="222332F3" w14:textId="77777777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2" w:type="dxa"/>
          </w:tcPr>
          <w:p w14:paraId="3B665817" w14:textId="77777777" w:rsidR="000E29D5" w:rsidRPr="00E11762" w:rsidRDefault="000E29D5" w:rsidP="000E29D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284" w:type="dxa"/>
          </w:tcPr>
          <w:p w14:paraId="604E2C97" w14:textId="77777777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3,884</w:t>
            </w:r>
          </w:p>
        </w:tc>
      </w:tr>
      <w:tr w:rsidR="000E29D5" w:rsidRPr="00E11762" w14:paraId="70BA4BA1" w14:textId="77777777" w:rsidTr="006602C6">
        <w:trPr>
          <w:cantSplit/>
          <w:trHeight w:val="224"/>
        </w:trPr>
        <w:tc>
          <w:tcPr>
            <w:tcW w:w="3672" w:type="dxa"/>
          </w:tcPr>
          <w:p w14:paraId="664AB692" w14:textId="77777777" w:rsidR="000E29D5" w:rsidRPr="00E11762" w:rsidRDefault="000E29D5" w:rsidP="000E29D5">
            <w:pPr>
              <w:tabs>
                <w:tab w:val="left" w:pos="372"/>
              </w:tabs>
              <w:spacing w:line="228" w:lineRule="auto"/>
              <w:ind w:left="142" w:right="-108" w:hanging="142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E11762">
              <w:rPr>
                <w:rFonts w:ascii="Angsana New" w:hAnsi="Angsana New" w:hint="cs"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1258" w:type="dxa"/>
          </w:tcPr>
          <w:p w14:paraId="5B4AF0B4" w14:textId="77777777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28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8" w:type="dxa"/>
          </w:tcPr>
          <w:p w14:paraId="65011848" w14:textId="77777777" w:rsidR="000E29D5" w:rsidRPr="00E11762" w:rsidRDefault="000E29D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28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60D7BC3" w14:textId="77777777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206,563</w:t>
            </w:r>
          </w:p>
        </w:tc>
        <w:tc>
          <w:tcPr>
            <w:tcW w:w="236" w:type="dxa"/>
          </w:tcPr>
          <w:p w14:paraId="7E51E079" w14:textId="77777777" w:rsidR="000E29D5" w:rsidRPr="00E11762" w:rsidRDefault="000E29D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261D6CE2" w14:textId="77777777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6" w:type="dxa"/>
          </w:tcPr>
          <w:p w14:paraId="51E6D55E" w14:textId="77777777" w:rsidR="000E29D5" w:rsidRPr="00E11762" w:rsidRDefault="000E29D5" w:rsidP="000E29D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1F946AFD" w14:textId="77777777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22,176</w:t>
            </w:r>
          </w:p>
        </w:tc>
        <w:tc>
          <w:tcPr>
            <w:tcW w:w="255" w:type="dxa"/>
          </w:tcPr>
          <w:p w14:paraId="1BD93EB5" w14:textId="77777777" w:rsidR="000E29D5" w:rsidRPr="00E11762" w:rsidRDefault="000E29D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78477493" w14:textId="77777777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2" w:type="dxa"/>
          </w:tcPr>
          <w:p w14:paraId="68502EE6" w14:textId="77777777" w:rsidR="000E29D5" w:rsidRPr="00E11762" w:rsidRDefault="000E29D5" w:rsidP="000E29D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6724255D" w14:textId="77777777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228,739</w:t>
            </w:r>
          </w:p>
        </w:tc>
      </w:tr>
      <w:tr w:rsidR="000E29D5" w:rsidRPr="00E11762" w14:paraId="27BBA81C" w14:textId="77777777" w:rsidTr="006602C6">
        <w:trPr>
          <w:cantSplit/>
          <w:trHeight w:val="224"/>
        </w:trPr>
        <w:tc>
          <w:tcPr>
            <w:tcW w:w="3672" w:type="dxa"/>
          </w:tcPr>
          <w:p w14:paraId="35F46071" w14:textId="77777777" w:rsidR="000E29D5" w:rsidRPr="00E11762" w:rsidRDefault="000E29D5" w:rsidP="006602C6">
            <w:pPr>
              <w:tabs>
                <w:tab w:val="left" w:pos="372"/>
              </w:tabs>
              <w:spacing w:line="192" w:lineRule="auto"/>
              <w:ind w:left="142" w:right="-108" w:hanging="142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58" w:type="dxa"/>
          </w:tcPr>
          <w:p w14:paraId="7B2499C0" w14:textId="77777777" w:rsidR="000E29D5" w:rsidRPr="00E11762" w:rsidRDefault="000E29D5" w:rsidP="0066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192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8" w:type="dxa"/>
          </w:tcPr>
          <w:p w14:paraId="462B5EA0" w14:textId="77777777" w:rsidR="000E29D5" w:rsidRPr="00E11762" w:rsidRDefault="000E29D5" w:rsidP="006602C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192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08D9EDFB" w14:textId="77777777" w:rsidR="000E29D5" w:rsidRPr="00E11762" w:rsidRDefault="000E29D5" w:rsidP="0066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192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207,053</w:t>
            </w:r>
          </w:p>
        </w:tc>
        <w:tc>
          <w:tcPr>
            <w:tcW w:w="236" w:type="dxa"/>
          </w:tcPr>
          <w:p w14:paraId="2B8B5F19" w14:textId="77777777" w:rsidR="000E29D5" w:rsidRPr="00E11762" w:rsidRDefault="000E29D5" w:rsidP="006602C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192" w:lineRule="auto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1CCBFC4E" w14:textId="77777777" w:rsidR="000E29D5" w:rsidRPr="00E11762" w:rsidRDefault="000E29D5" w:rsidP="0066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192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b/>
                <w:sz w:val="25"/>
                <w:szCs w:val="25"/>
              </w:rPr>
              <w:t>3,394</w:t>
            </w:r>
          </w:p>
        </w:tc>
        <w:tc>
          <w:tcPr>
            <w:tcW w:w="256" w:type="dxa"/>
          </w:tcPr>
          <w:p w14:paraId="589AF4FB" w14:textId="77777777" w:rsidR="000E29D5" w:rsidRPr="00E11762" w:rsidRDefault="000E29D5" w:rsidP="006602C6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192" w:lineRule="auto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4BB5274F" w14:textId="77777777" w:rsidR="000E29D5" w:rsidRPr="00E11762" w:rsidRDefault="000E29D5" w:rsidP="0066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192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22,176</w:t>
            </w:r>
          </w:p>
        </w:tc>
        <w:tc>
          <w:tcPr>
            <w:tcW w:w="255" w:type="dxa"/>
          </w:tcPr>
          <w:p w14:paraId="7FB1F1A3" w14:textId="77777777" w:rsidR="000E29D5" w:rsidRPr="00E11762" w:rsidRDefault="000E29D5" w:rsidP="006602C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192" w:lineRule="auto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689008A7" w14:textId="77777777" w:rsidR="000E29D5" w:rsidRPr="000E29D5" w:rsidRDefault="000E29D5" w:rsidP="0066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192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0E29D5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52" w:type="dxa"/>
          </w:tcPr>
          <w:p w14:paraId="78A8D40B" w14:textId="77777777" w:rsidR="000E29D5" w:rsidRPr="00E11762" w:rsidRDefault="000E29D5" w:rsidP="006602C6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192" w:lineRule="auto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7FDBA0FB" w14:textId="77777777" w:rsidR="000E29D5" w:rsidRPr="00E11762" w:rsidRDefault="000E29D5" w:rsidP="0066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192" w:lineRule="auto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b/>
                <w:sz w:val="25"/>
                <w:szCs w:val="25"/>
              </w:rPr>
              <w:t>232,623</w:t>
            </w:r>
          </w:p>
        </w:tc>
      </w:tr>
      <w:tr w:rsidR="000E29D5" w:rsidRPr="00E11762" w14:paraId="190B5429" w14:textId="77777777" w:rsidTr="006602C6">
        <w:trPr>
          <w:cantSplit/>
          <w:trHeight w:val="224"/>
        </w:trPr>
        <w:tc>
          <w:tcPr>
            <w:tcW w:w="3672" w:type="dxa"/>
          </w:tcPr>
          <w:p w14:paraId="652CF570" w14:textId="77777777" w:rsidR="000E29D5" w:rsidRPr="00E11762" w:rsidRDefault="000E29D5" w:rsidP="000E29D5">
            <w:pPr>
              <w:tabs>
                <w:tab w:val="left" w:pos="372"/>
              </w:tabs>
              <w:spacing w:line="228" w:lineRule="auto"/>
              <w:ind w:left="142" w:right="-108" w:hanging="142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8" w:type="dxa"/>
          </w:tcPr>
          <w:p w14:paraId="08D0BD88" w14:textId="77777777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28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8" w:type="dxa"/>
          </w:tcPr>
          <w:p w14:paraId="4B03B6D7" w14:textId="77777777" w:rsidR="000E29D5" w:rsidRPr="00E11762" w:rsidRDefault="000E29D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28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688A24EE" w14:textId="77777777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16B79B9A" w14:textId="77777777" w:rsidR="000E29D5" w:rsidRPr="00E11762" w:rsidRDefault="000E29D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sz w:val="16"/>
                <w:szCs w:val="16"/>
                <w:cs/>
                <w:lang w:val="en-US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1CD90DF5" w14:textId="77777777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6" w:type="dxa"/>
          </w:tcPr>
          <w:p w14:paraId="4DF92D85" w14:textId="77777777" w:rsidR="000E29D5" w:rsidRPr="00E11762" w:rsidRDefault="000E29D5" w:rsidP="000E29D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sz w:val="16"/>
                <w:szCs w:val="16"/>
                <w:lang w:val="en-US"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</w:tcPr>
          <w:p w14:paraId="6B542606" w14:textId="77777777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5" w:type="dxa"/>
          </w:tcPr>
          <w:p w14:paraId="1643A4CD" w14:textId="77777777" w:rsidR="000E29D5" w:rsidRPr="00E11762" w:rsidRDefault="000E29D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sz w:val="16"/>
                <w:szCs w:val="16"/>
                <w:cs/>
                <w:lang w:val="en-US"/>
              </w:rPr>
            </w:pPr>
          </w:p>
        </w:tc>
        <w:tc>
          <w:tcPr>
            <w:tcW w:w="1455" w:type="dxa"/>
            <w:tcBorders>
              <w:top w:val="double" w:sz="4" w:space="0" w:color="auto"/>
            </w:tcBorders>
          </w:tcPr>
          <w:p w14:paraId="3C160040" w14:textId="77777777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</w:tcPr>
          <w:p w14:paraId="33145E6F" w14:textId="77777777" w:rsidR="000E29D5" w:rsidRPr="00E11762" w:rsidRDefault="000E29D5" w:rsidP="000E29D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sz w:val="16"/>
                <w:szCs w:val="16"/>
                <w:cs/>
                <w:lang w:val="en-US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</w:tcPr>
          <w:p w14:paraId="2F77913B" w14:textId="77777777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sz w:val="16"/>
                <w:szCs w:val="16"/>
              </w:rPr>
            </w:pPr>
          </w:p>
        </w:tc>
      </w:tr>
      <w:tr w:rsidR="000E29D5" w:rsidRPr="00E11762" w14:paraId="2B11C49B" w14:textId="77777777" w:rsidTr="006602C6">
        <w:trPr>
          <w:cantSplit/>
          <w:trHeight w:val="224"/>
        </w:trPr>
        <w:tc>
          <w:tcPr>
            <w:tcW w:w="3672" w:type="dxa"/>
          </w:tcPr>
          <w:p w14:paraId="62A8668F" w14:textId="77777777" w:rsidR="000E29D5" w:rsidRPr="00E11762" w:rsidRDefault="000E29D5" w:rsidP="000E29D5">
            <w:pPr>
              <w:tabs>
                <w:tab w:val="left" w:pos="372"/>
              </w:tabs>
              <w:spacing w:line="228" w:lineRule="auto"/>
              <w:ind w:left="142" w:right="-108" w:hanging="142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E11762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31 </w:t>
            </w:r>
            <w:r w:rsidRPr="00E11762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b/>
                <w:bCs/>
                <w:sz w:val="25"/>
                <w:szCs w:val="25"/>
              </w:rPr>
              <w:t>2563</w:t>
            </w:r>
          </w:p>
        </w:tc>
        <w:tc>
          <w:tcPr>
            <w:tcW w:w="1258" w:type="dxa"/>
          </w:tcPr>
          <w:p w14:paraId="71736898" w14:textId="77777777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28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8" w:type="dxa"/>
          </w:tcPr>
          <w:p w14:paraId="73807797" w14:textId="77777777" w:rsidR="000E29D5" w:rsidRPr="00E11762" w:rsidRDefault="000E29D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28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</w:tcPr>
          <w:p w14:paraId="2278DD1C" w14:textId="77777777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11C73B63" w14:textId="77777777" w:rsidR="000E29D5" w:rsidRPr="00E11762" w:rsidRDefault="000E29D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654" w:type="dxa"/>
          </w:tcPr>
          <w:p w14:paraId="233E11FE" w14:textId="77777777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56" w:type="dxa"/>
          </w:tcPr>
          <w:p w14:paraId="1F450CA0" w14:textId="77777777" w:rsidR="000E29D5" w:rsidRPr="00E11762" w:rsidRDefault="000E29D5" w:rsidP="000E29D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184" w:type="dxa"/>
          </w:tcPr>
          <w:p w14:paraId="37021750" w14:textId="77777777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55" w:type="dxa"/>
          </w:tcPr>
          <w:p w14:paraId="664532F3" w14:textId="77777777" w:rsidR="000E29D5" w:rsidRPr="00E11762" w:rsidRDefault="000E29D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455" w:type="dxa"/>
          </w:tcPr>
          <w:p w14:paraId="07C07AC8" w14:textId="77777777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52" w:type="dxa"/>
          </w:tcPr>
          <w:p w14:paraId="7E3310B6" w14:textId="77777777" w:rsidR="000E29D5" w:rsidRPr="00E11762" w:rsidRDefault="000E29D5" w:rsidP="000E29D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284" w:type="dxa"/>
          </w:tcPr>
          <w:p w14:paraId="08150FF4" w14:textId="77777777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</w:rPr>
            </w:pPr>
          </w:p>
        </w:tc>
      </w:tr>
      <w:tr w:rsidR="000E29D5" w:rsidRPr="00E11762" w14:paraId="61C82C6D" w14:textId="77777777" w:rsidTr="006602C6">
        <w:trPr>
          <w:cantSplit/>
          <w:trHeight w:val="224"/>
        </w:trPr>
        <w:tc>
          <w:tcPr>
            <w:tcW w:w="3672" w:type="dxa"/>
          </w:tcPr>
          <w:p w14:paraId="63B0344A" w14:textId="1CD08FD0" w:rsidR="000E29D5" w:rsidRPr="00E11762" w:rsidRDefault="000E29D5" w:rsidP="000E29D5">
            <w:pPr>
              <w:tabs>
                <w:tab w:val="left" w:pos="372"/>
              </w:tabs>
              <w:spacing w:line="228" w:lineRule="auto"/>
              <w:ind w:left="142" w:right="-108" w:hanging="142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E11762">
              <w:rPr>
                <w:rFonts w:ascii="Angsana New" w:hAnsi="Angsana New" w:hint="cs"/>
                <w:sz w:val="25"/>
                <w:szCs w:val="25"/>
                <w:cs/>
              </w:rPr>
              <w:t>ภายใต้กรรมสิทธิ์ของบริษัท</w:t>
            </w:r>
          </w:p>
        </w:tc>
        <w:tc>
          <w:tcPr>
            <w:tcW w:w="1258" w:type="dxa"/>
          </w:tcPr>
          <w:p w14:paraId="79D2EDBF" w14:textId="77777777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28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8" w:type="dxa"/>
          </w:tcPr>
          <w:p w14:paraId="2BF7A3B0" w14:textId="77777777" w:rsidR="000E29D5" w:rsidRPr="00E11762" w:rsidRDefault="000E29D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28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</w:tcPr>
          <w:p w14:paraId="564F4E9C" w14:textId="77777777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609</w:t>
            </w:r>
          </w:p>
        </w:tc>
        <w:tc>
          <w:tcPr>
            <w:tcW w:w="236" w:type="dxa"/>
          </w:tcPr>
          <w:p w14:paraId="3B878EF0" w14:textId="77777777" w:rsidR="000E29D5" w:rsidRPr="00E11762" w:rsidRDefault="000E29D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654" w:type="dxa"/>
          </w:tcPr>
          <w:p w14:paraId="5A8365FA" w14:textId="77777777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3,661</w:t>
            </w:r>
          </w:p>
        </w:tc>
        <w:tc>
          <w:tcPr>
            <w:tcW w:w="256" w:type="dxa"/>
          </w:tcPr>
          <w:p w14:paraId="7DEC0B06" w14:textId="77777777" w:rsidR="000E29D5" w:rsidRPr="00E11762" w:rsidRDefault="000E29D5" w:rsidP="000E29D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184" w:type="dxa"/>
          </w:tcPr>
          <w:p w14:paraId="636FD1E6" w14:textId="77777777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5" w:type="dxa"/>
          </w:tcPr>
          <w:p w14:paraId="53D453F9" w14:textId="77777777" w:rsidR="000E29D5" w:rsidRPr="00E11762" w:rsidRDefault="000E29D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455" w:type="dxa"/>
          </w:tcPr>
          <w:p w14:paraId="13A6551F" w14:textId="77777777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2,460</w:t>
            </w:r>
          </w:p>
        </w:tc>
        <w:tc>
          <w:tcPr>
            <w:tcW w:w="252" w:type="dxa"/>
          </w:tcPr>
          <w:p w14:paraId="6F1C3BAF" w14:textId="77777777" w:rsidR="000E29D5" w:rsidRPr="00E11762" w:rsidRDefault="000E29D5" w:rsidP="000E29D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284" w:type="dxa"/>
          </w:tcPr>
          <w:p w14:paraId="292A95F9" w14:textId="77777777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6,730</w:t>
            </w:r>
          </w:p>
        </w:tc>
      </w:tr>
      <w:tr w:rsidR="000E29D5" w:rsidRPr="00E11762" w14:paraId="1A10931F" w14:textId="77777777" w:rsidTr="006602C6">
        <w:trPr>
          <w:cantSplit/>
          <w:trHeight w:val="224"/>
        </w:trPr>
        <w:tc>
          <w:tcPr>
            <w:tcW w:w="3672" w:type="dxa"/>
          </w:tcPr>
          <w:p w14:paraId="575D2990" w14:textId="77777777" w:rsidR="000E29D5" w:rsidRPr="00E11762" w:rsidRDefault="000E29D5" w:rsidP="000E29D5">
            <w:pPr>
              <w:tabs>
                <w:tab w:val="left" w:pos="372"/>
              </w:tabs>
              <w:spacing w:line="228" w:lineRule="auto"/>
              <w:ind w:left="142" w:right="-108" w:hanging="142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E11762">
              <w:rPr>
                <w:rFonts w:ascii="Angsana New" w:hAnsi="Angsana New" w:hint="cs"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1258" w:type="dxa"/>
          </w:tcPr>
          <w:p w14:paraId="2C105C98" w14:textId="77777777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28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8" w:type="dxa"/>
          </w:tcPr>
          <w:p w14:paraId="0ABD008C" w14:textId="77777777" w:rsidR="000E29D5" w:rsidRPr="00E11762" w:rsidRDefault="000E29D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28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FCABFB9" w14:textId="7FA39D41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94,670</w:t>
            </w:r>
          </w:p>
        </w:tc>
        <w:tc>
          <w:tcPr>
            <w:tcW w:w="236" w:type="dxa"/>
          </w:tcPr>
          <w:p w14:paraId="7029CCE8" w14:textId="77777777" w:rsidR="000E29D5" w:rsidRPr="00E11762" w:rsidRDefault="000E29D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0EA6E309" w14:textId="77777777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6" w:type="dxa"/>
          </w:tcPr>
          <w:p w14:paraId="33608266" w14:textId="77777777" w:rsidR="000E29D5" w:rsidRPr="00E11762" w:rsidRDefault="000E29D5" w:rsidP="000E29D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18774A64" w14:textId="77777777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11,550</w:t>
            </w:r>
          </w:p>
        </w:tc>
        <w:tc>
          <w:tcPr>
            <w:tcW w:w="255" w:type="dxa"/>
          </w:tcPr>
          <w:p w14:paraId="336D8ECF" w14:textId="77777777" w:rsidR="000E29D5" w:rsidRPr="00E11762" w:rsidRDefault="000E29D5" w:rsidP="000E29D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0D0C62AF" w14:textId="77777777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2" w:type="dxa"/>
          </w:tcPr>
          <w:p w14:paraId="2F3291FE" w14:textId="77777777" w:rsidR="000E29D5" w:rsidRPr="00E11762" w:rsidRDefault="000E29D5" w:rsidP="000E29D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42177C83" w14:textId="24CDA2AA" w:rsidR="000E29D5" w:rsidRPr="00E11762" w:rsidRDefault="000E29D5" w:rsidP="000E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106,220</w:t>
            </w:r>
          </w:p>
        </w:tc>
      </w:tr>
      <w:tr w:rsidR="000E29D5" w:rsidRPr="00E11762" w14:paraId="3663FB66" w14:textId="77777777" w:rsidTr="006602C6">
        <w:trPr>
          <w:cantSplit/>
          <w:trHeight w:val="224"/>
        </w:trPr>
        <w:tc>
          <w:tcPr>
            <w:tcW w:w="3672" w:type="dxa"/>
          </w:tcPr>
          <w:p w14:paraId="08E8C476" w14:textId="77777777" w:rsidR="000E29D5" w:rsidRPr="00E11762" w:rsidRDefault="000E29D5" w:rsidP="006602C6">
            <w:pPr>
              <w:tabs>
                <w:tab w:val="left" w:pos="372"/>
              </w:tabs>
              <w:spacing w:line="192" w:lineRule="auto"/>
              <w:ind w:left="142" w:right="-108" w:hanging="142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58" w:type="dxa"/>
          </w:tcPr>
          <w:p w14:paraId="64C59F2F" w14:textId="77777777" w:rsidR="000E29D5" w:rsidRPr="00E11762" w:rsidRDefault="000E29D5" w:rsidP="0066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192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8" w:type="dxa"/>
          </w:tcPr>
          <w:p w14:paraId="0C78B062" w14:textId="77777777" w:rsidR="000E29D5" w:rsidRPr="00E11762" w:rsidRDefault="000E29D5" w:rsidP="006602C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192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0D135F12" w14:textId="5FCF9482" w:rsidR="000E29D5" w:rsidRPr="00E11762" w:rsidRDefault="000E29D5" w:rsidP="0066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192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95,279</w:t>
            </w:r>
          </w:p>
        </w:tc>
        <w:tc>
          <w:tcPr>
            <w:tcW w:w="236" w:type="dxa"/>
          </w:tcPr>
          <w:p w14:paraId="3B32E33F" w14:textId="77777777" w:rsidR="000E29D5" w:rsidRPr="00E11762" w:rsidRDefault="000E29D5" w:rsidP="006602C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192" w:lineRule="auto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2A44BA16" w14:textId="77777777" w:rsidR="000E29D5" w:rsidRPr="00E11762" w:rsidRDefault="000E29D5" w:rsidP="0066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192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3,661</w:t>
            </w:r>
          </w:p>
        </w:tc>
        <w:tc>
          <w:tcPr>
            <w:tcW w:w="256" w:type="dxa"/>
          </w:tcPr>
          <w:p w14:paraId="29A39B6F" w14:textId="77777777" w:rsidR="000E29D5" w:rsidRPr="00E11762" w:rsidRDefault="000E29D5" w:rsidP="006602C6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192" w:lineRule="auto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048EC912" w14:textId="77777777" w:rsidR="000E29D5" w:rsidRPr="00E11762" w:rsidRDefault="000E29D5" w:rsidP="0066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192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11,550</w:t>
            </w:r>
          </w:p>
        </w:tc>
        <w:tc>
          <w:tcPr>
            <w:tcW w:w="255" w:type="dxa"/>
          </w:tcPr>
          <w:p w14:paraId="74C45F8C" w14:textId="77777777" w:rsidR="000E29D5" w:rsidRPr="00E11762" w:rsidRDefault="000E29D5" w:rsidP="006602C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192" w:lineRule="auto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2C927DEA" w14:textId="77777777" w:rsidR="000E29D5" w:rsidRPr="00E11762" w:rsidRDefault="000E29D5" w:rsidP="0066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192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2,460</w:t>
            </w:r>
          </w:p>
        </w:tc>
        <w:tc>
          <w:tcPr>
            <w:tcW w:w="252" w:type="dxa"/>
          </w:tcPr>
          <w:p w14:paraId="0AF53DD2" w14:textId="77777777" w:rsidR="000E29D5" w:rsidRPr="00E11762" w:rsidRDefault="000E29D5" w:rsidP="006602C6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192" w:lineRule="auto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7D516386" w14:textId="121B18FF" w:rsidR="000E29D5" w:rsidRPr="00E11762" w:rsidRDefault="000E29D5" w:rsidP="0066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192" w:lineRule="auto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b/>
                <w:sz w:val="25"/>
                <w:szCs w:val="25"/>
              </w:rPr>
              <w:t>112,950</w:t>
            </w:r>
          </w:p>
        </w:tc>
      </w:tr>
    </w:tbl>
    <w:p w14:paraId="3F61919A" w14:textId="77777777" w:rsidR="001C6165" w:rsidRPr="00E11762" w:rsidRDefault="001C6165" w:rsidP="000E2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jc w:val="thaiDistribute"/>
        <w:rPr>
          <w:rFonts w:ascii="Angsana New" w:hAnsi="Angsana New"/>
          <w:sz w:val="30"/>
          <w:szCs w:val="30"/>
        </w:rPr>
        <w:sectPr w:rsidR="001C6165" w:rsidRPr="00E11762" w:rsidSect="001C6165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022611FF" w14:textId="7726170E" w:rsidR="00DD253E" w:rsidRPr="00E11762" w:rsidRDefault="00DD253E" w:rsidP="000E2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lastRenderedPageBreak/>
        <w:t>บริษัทมีสัญญาเช่าพื้นที่อาคารสำนักงานกับบริษัทย่อยแห่งหนึ่ง และสัญญาเช่ายานพาหนะกับกิจการที่เกี่ยวข้องกันแห่งหนึ่ง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บริษัทรับรู้สินทรัพย์สิทธิการใช้ตามสัญญาเป็นส่วนหนึ่งของสินทรัพย์สิทธิการใช้ภายใต้ที่ดิน อาคารและอุปกรณ์</w:t>
      </w:r>
      <w:r w:rsidRPr="00E11762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ณ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วันที่</w:t>
      </w:r>
      <w:r w:rsidRPr="00E11762">
        <w:rPr>
          <w:rFonts w:ascii="Angsana New" w:hAnsi="Angsana New"/>
          <w:sz w:val="30"/>
          <w:szCs w:val="30"/>
        </w:rPr>
        <w:t xml:space="preserve"> 1 </w:t>
      </w:r>
      <w:r w:rsidRPr="00E11762">
        <w:rPr>
          <w:rFonts w:ascii="Angsana New" w:hAnsi="Angsana New" w:hint="cs"/>
          <w:sz w:val="30"/>
          <w:szCs w:val="30"/>
          <w:cs/>
        </w:rPr>
        <w:t>มกราคม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</w:rPr>
        <w:t xml:space="preserve">2563 </w:t>
      </w:r>
    </w:p>
    <w:p w14:paraId="098D1A0A" w14:textId="77777777" w:rsidR="00DD253E" w:rsidRPr="00E11762" w:rsidRDefault="00DD253E" w:rsidP="00DD25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52CA02B" w14:textId="3B5FD64F" w:rsidR="00DD253E" w:rsidRPr="00E11762" w:rsidRDefault="00B15859" w:rsidP="00DD25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t>ในระหว่างปีสิ้นสุดวันที่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</w:rPr>
        <w:t>31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ธันวาคม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</w:rPr>
        <w:t>2563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="00DD253E" w:rsidRPr="00E11762">
        <w:rPr>
          <w:rFonts w:ascii="Angsana New" w:hAnsi="Angsana New" w:hint="cs"/>
          <w:sz w:val="30"/>
          <w:szCs w:val="30"/>
          <w:cs/>
        </w:rPr>
        <w:t xml:space="preserve">บริษัทตกลงกับบริษัทย่อยเปลี่ยนแปลงเงื่อนไขสัญญาเช่าดังกล่าวเกี่ยวกับพื้นที่และระยะเวลาของอาคารสำนักงานที่รับรู้เป็นสินทรัพย์สิทธิการใช้ </w:t>
      </w:r>
      <w:r w:rsidR="00DD253E" w:rsidRPr="00E11762">
        <w:rPr>
          <w:rFonts w:ascii="Angsana New" w:hAnsi="Angsana New"/>
          <w:sz w:val="30"/>
          <w:szCs w:val="30"/>
        </w:rPr>
        <w:t>(</w:t>
      </w:r>
      <w:r w:rsidR="00DD253E" w:rsidRPr="00E11762">
        <w:rPr>
          <w:rFonts w:ascii="Angsana New" w:hAnsi="Angsana New" w:hint="cs"/>
          <w:sz w:val="30"/>
          <w:szCs w:val="30"/>
          <w:cs/>
        </w:rPr>
        <w:t xml:space="preserve">ดูหมายเหตุข้อ </w:t>
      </w:r>
      <w:r w:rsidR="00C27788" w:rsidRPr="00E11762">
        <w:rPr>
          <w:rFonts w:ascii="Angsana New" w:hAnsi="Angsana New"/>
          <w:sz w:val="30"/>
          <w:szCs w:val="30"/>
        </w:rPr>
        <w:t>7</w:t>
      </w:r>
      <w:r w:rsidR="00DD253E" w:rsidRPr="00E11762">
        <w:rPr>
          <w:rFonts w:ascii="Angsana New" w:hAnsi="Angsana New"/>
          <w:sz w:val="30"/>
          <w:szCs w:val="30"/>
        </w:rPr>
        <w:t>)</w:t>
      </w:r>
      <w:r w:rsidR="00DD253E" w:rsidRPr="00E11762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A006931" w14:textId="77777777" w:rsidR="00B15859" w:rsidRPr="00E11762" w:rsidRDefault="00B15859" w:rsidP="00DD25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AC792C9" w14:textId="1155F994" w:rsidR="00930B93" w:rsidRPr="00A82769" w:rsidRDefault="00930B93" w:rsidP="00930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  <w:cs/>
        </w:rPr>
      </w:pPr>
      <w:r w:rsidRPr="00A82769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>การโอนไปที่</w:t>
      </w:r>
      <w:r w:rsidR="00A82769" w:rsidRPr="00A82769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>อสังหาริมทรัพย์เพื่อการลงทุน</w:t>
      </w:r>
    </w:p>
    <w:p w14:paraId="05572A0D" w14:textId="77777777" w:rsidR="00930B93" w:rsidRPr="00A82769" w:rsidRDefault="00930B93" w:rsidP="00930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7BF4E01A" w14:textId="4B347D1C" w:rsidR="00930B93" w:rsidRPr="00E11762" w:rsidRDefault="00930B93" w:rsidP="00930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A82769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Pr="00A82769">
        <w:rPr>
          <w:rFonts w:ascii="Angsana New" w:hAnsi="Angsana New"/>
          <w:sz w:val="30"/>
          <w:szCs w:val="30"/>
        </w:rPr>
        <w:t xml:space="preserve">2563 </w:t>
      </w:r>
      <w:r w:rsidRPr="00A82769">
        <w:rPr>
          <w:rFonts w:ascii="Angsana New" w:hAnsi="Angsana New" w:hint="cs"/>
          <w:sz w:val="30"/>
          <w:szCs w:val="30"/>
          <w:cs/>
        </w:rPr>
        <w:t xml:space="preserve">กลุ่มบริษัทโอนอาคารและอุปกรณ์มูลค่าตามบัญชีสุทธิจำนวน </w:t>
      </w:r>
      <w:r w:rsidRPr="00A82769">
        <w:rPr>
          <w:rFonts w:ascii="Angsana New" w:hAnsi="Angsana New"/>
          <w:sz w:val="30"/>
          <w:szCs w:val="30"/>
        </w:rPr>
        <w:t>1.59</w:t>
      </w:r>
      <w:r w:rsidRPr="00A82769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A82769">
        <w:rPr>
          <w:rFonts w:ascii="Angsana New" w:hAnsi="Angsana New"/>
          <w:sz w:val="30"/>
          <w:szCs w:val="30"/>
        </w:rPr>
        <w:t xml:space="preserve"> </w:t>
      </w:r>
      <w:r w:rsidRPr="00A82769">
        <w:rPr>
          <w:rFonts w:ascii="Angsana New" w:hAnsi="Angsana New" w:hint="cs"/>
          <w:sz w:val="30"/>
          <w:szCs w:val="30"/>
          <w:cs/>
        </w:rPr>
        <w:t>ไปเป็นอสังหาริมทรัพย์เพื่อการลงทุน เนื่องจากมีการเปลี่ยนแปลงการใช้งานของสินทรัพย์ดังกล่าว</w:t>
      </w:r>
      <w:r w:rsidR="00A82769" w:rsidRPr="00A82769">
        <w:rPr>
          <w:rFonts w:ascii="Angsana New" w:hAnsi="Angsana New"/>
          <w:sz w:val="30"/>
          <w:szCs w:val="30"/>
          <w:cs/>
        </w:rPr>
        <w:t>เพื่อหาประโยชน์จากรายได้ค่าเช่า</w:t>
      </w:r>
    </w:p>
    <w:p w14:paraId="40DD0681" w14:textId="77777777" w:rsidR="00930B93" w:rsidRDefault="00930B93" w:rsidP="00725285">
      <w:pPr>
        <w:ind w:left="540"/>
        <w:rPr>
          <w:rFonts w:ascii="Angsana New" w:hAnsi="Angsana New"/>
          <w:i/>
          <w:iCs/>
          <w:sz w:val="30"/>
          <w:szCs w:val="30"/>
        </w:rPr>
      </w:pPr>
    </w:p>
    <w:p w14:paraId="093EB1EE" w14:textId="7A4F5C66" w:rsidR="00725285" w:rsidRPr="00E11762" w:rsidRDefault="00725285" w:rsidP="00725285">
      <w:pPr>
        <w:ind w:left="540"/>
        <w:rPr>
          <w:rFonts w:ascii="Angsana New" w:hAnsi="Angsana New"/>
          <w:i/>
          <w:iCs/>
          <w:sz w:val="30"/>
          <w:szCs w:val="30"/>
        </w:rPr>
      </w:pPr>
      <w:r w:rsidRPr="00E11762">
        <w:rPr>
          <w:rFonts w:ascii="Angsana New" w:hAnsi="Angsana New" w:hint="cs"/>
          <w:i/>
          <w:iCs/>
          <w:sz w:val="30"/>
          <w:szCs w:val="30"/>
          <w:cs/>
        </w:rPr>
        <w:t>การค้ำประกัน</w:t>
      </w:r>
    </w:p>
    <w:p w14:paraId="453CAEC2" w14:textId="77777777" w:rsidR="00725285" w:rsidRPr="00E11762" w:rsidRDefault="00725285" w:rsidP="00725285">
      <w:pPr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</w:p>
    <w:p w14:paraId="59AB82CD" w14:textId="2A0FA83F" w:rsidR="00AC1187" w:rsidRPr="00E11762" w:rsidRDefault="00AC1187" w:rsidP="00AC1187">
      <w:pPr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E11762">
        <w:rPr>
          <w:rFonts w:ascii="Angsana New" w:hAnsi="Angsana New"/>
          <w:sz w:val="30"/>
          <w:szCs w:val="30"/>
        </w:rPr>
        <w:t>31</w:t>
      </w:r>
      <w:r w:rsidRPr="00E11762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E11762">
        <w:rPr>
          <w:rFonts w:ascii="Angsana New" w:hAnsi="Angsana New"/>
          <w:sz w:val="30"/>
          <w:szCs w:val="30"/>
        </w:rPr>
        <w:t>2562</w:t>
      </w:r>
      <w:r w:rsidRPr="00E11762">
        <w:rPr>
          <w:rFonts w:ascii="Angsana New" w:hAnsi="Angsana New" w:hint="cs"/>
          <w:sz w:val="30"/>
          <w:szCs w:val="30"/>
          <w:cs/>
        </w:rPr>
        <w:t xml:space="preserve"> </w:t>
      </w:r>
      <w:r w:rsidR="00765083" w:rsidRPr="00E11762">
        <w:rPr>
          <w:rFonts w:ascii="Angsana New" w:hAnsi="Angsana New" w:hint="cs"/>
          <w:sz w:val="30"/>
          <w:szCs w:val="30"/>
          <w:cs/>
        </w:rPr>
        <w:t>ที่ดินและส่วนปรับปรุงที่ดิน อาคารและส่วนปรับปรุงอาคาร และงานระบบ</w:t>
      </w:r>
      <w:r w:rsidRPr="00E11762">
        <w:rPr>
          <w:rFonts w:ascii="Angsana New" w:hAnsi="Angsana New" w:hint="cs"/>
          <w:sz w:val="30"/>
          <w:szCs w:val="30"/>
          <w:cs/>
        </w:rPr>
        <w:t xml:space="preserve">บางส่วน มูลค่าตามบัญชีจำนวน </w:t>
      </w:r>
      <w:r w:rsidR="00765083" w:rsidRPr="00E11762">
        <w:rPr>
          <w:rFonts w:ascii="Angsana New" w:hAnsi="Angsana New"/>
          <w:sz w:val="30"/>
          <w:szCs w:val="30"/>
        </w:rPr>
        <w:t xml:space="preserve">21,739.42 </w:t>
      </w:r>
      <w:r w:rsidRPr="00E11762">
        <w:rPr>
          <w:rFonts w:ascii="Angsana New" w:hAnsi="Angsana New" w:hint="cs"/>
          <w:sz w:val="30"/>
          <w:szCs w:val="30"/>
          <w:cs/>
        </w:rPr>
        <w:t>ล้านบาท ได้จดจำนองเพื่อใช้เป็นหลักประกันเงินกู้ยืมจากสถาบันการเงิน</w:t>
      </w:r>
      <w:r w:rsidRPr="00E11762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ทั้งนี้บริษัทได้จ่ายคืนเงินกู้ยืมทั้งจำนวนและไถ่ถอนหลักประกันและยกเลิกสัญญาเงินกู้ในเดือนพฤษภาคม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</w:rPr>
        <w:t>2563</w:t>
      </w:r>
    </w:p>
    <w:p w14:paraId="0126CB8F" w14:textId="485BEE5D" w:rsidR="002868A0" w:rsidRPr="00E11762" w:rsidRDefault="002868A0" w:rsidP="00AC1187">
      <w:pPr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</w:p>
    <w:p w14:paraId="41B3DFF9" w14:textId="0BDF1C86" w:rsidR="00774EF3" w:rsidRPr="00E11762" w:rsidRDefault="00774EF3" w:rsidP="00774EF3">
      <w:pPr>
        <w:spacing w:line="240" w:lineRule="auto"/>
        <w:ind w:left="540" w:right="63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E11762">
        <w:rPr>
          <w:rFonts w:ascii="Angsana New" w:hAnsi="Angsana New"/>
          <w:spacing w:val="-4"/>
          <w:sz w:val="30"/>
          <w:szCs w:val="30"/>
          <w:cs/>
        </w:rPr>
        <w:t>ต้นทุนการกู้ยืมที่เกี่ยวข้องกับการดำเนินการปรับปรุงสินทรัพย์ได้บันทึกเป็นส่วนหนึ่งของต้นทุนสินทรัพย์</w:t>
      </w:r>
      <w:r w:rsidR="003D407D">
        <w:rPr>
          <w:rFonts w:ascii="Angsana New" w:hAnsi="Angsana New" w:hint="cs"/>
          <w:spacing w:val="-4"/>
          <w:sz w:val="30"/>
          <w:szCs w:val="30"/>
          <w:cs/>
        </w:rPr>
        <w:t>ในงบการเงินรวม</w:t>
      </w:r>
      <w:r w:rsidRPr="00E11762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Pr="00E11762">
        <w:rPr>
          <w:rFonts w:ascii="Angsana New" w:hAnsi="Angsana New"/>
          <w:spacing w:val="-4"/>
          <w:sz w:val="30"/>
          <w:szCs w:val="30"/>
        </w:rPr>
        <w:t xml:space="preserve"> </w:t>
      </w:r>
      <w:r w:rsidR="005B7000">
        <w:rPr>
          <w:rFonts w:ascii="Angsana New" w:hAnsi="Angsana New"/>
          <w:spacing w:val="-4"/>
          <w:sz w:val="30"/>
          <w:szCs w:val="30"/>
        </w:rPr>
        <w:t>126.19</w:t>
      </w:r>
      <w:r w:rsidRPr="00E11762">
        <w:rPr>
          <w:rFonts w:ascii="Angsana New" w:hAnsi="Angsana New"/>
          <w:spacing w:val="-4"/>
          <w:sz w:val="30"/>
          <w:szCs w:val="30"/>
        </w:rPr>
        <w:t xml:space="preserve"> </w:t>
      </w:r>
      <w:r w:rsidRPr="00E11762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E11762">
        <w:rPr>
          <w:rFonts w:ascii="Angsana New" w:hAnsi="Angsana New"/>
          <w:spacing w:val="-4"/>
          <w:sz w:val="30"/>
          <w:szCs w:val="30"/>
        </w:rPr>
        <w:t xml:space="preserve"> </w:t>
      </w:r>
      <w:r w:rsidRPr="00E11762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Pr="00E11762">
        <w:rPr>
          <w:rFonts w:ascii="Angsana New" w:hAnsi="Angsana New"/>
          <w:i/>
          <w:iCs/>
          <w:spacing w:val="-4"/>
          <w:sz w:val="30"/>
          <w:szCs w:val="30"/>
        </w:rPr>
        <w:t xml:space="preserve">2562: 25.50 </w:t>
      </w:r>
      <w:r w:rsidRPr="00E11762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ล้านบาท)</w:t>
      </w:r>
      <w:r w:rsidRPr="00E11762">
        <w:rPr>
          <w:rFonts w:ascii="Angsana New" w:hAnsi="Angsana New"/>
          <w:spacing w:val="-4"/>
          <w:sz w:val="30"/>
          <w:szCs w:val="30"/>
        </w:rPr>
        <w:t xml:space="preserve"> </w:t>
      </w:r>
      <w:r w:rsidRPr="00E11762">
        <w:rPr>
          <w:rFonts w:ascii="Angsana New" w:hAnsi="Angsana New"/>
          <w:spacing w:val="-4"/>
          <w:sz w:val="30"/>
          <w:szCs w:val="30"/>
          <w:cs/>
        </w:rPr>
        <w:t>มีอัตราดอกเบี้ยที่</w:t>
      </w:r>
      <w:r w:rsidRPr="00E11762">
        <w:rPr>
          <w:rFonts w:asciiTheme="majorBidi" w:hAnsiTheme="majorBidi" w:cstheme="majorBidi"/>
          <w:spacing w:val="-4"/>
          <w:sz w:val="30"/>
          <w:szCs w:val="30"/>
          <w:cs/>
        </w:rPr>
        <w:t>รับรู้ร้อยละ</w:t>
      </w:r>
      <w:r w:rsidRPr="00E11762">
        <w:rPr>
          <w:rFonts w:asciiTheme="majorBidi" w:hAnsiTheme="majorBidi" w:cstheme="majorBidi"/>
          <w:spacing w:val="-4"/>
          <w:sz w:val="30"/>
          <w:szCs w:val="30"/>
        </w:rPr>
        <w:t xml:space="preserve"> 1.25 </w:t>
      </w:r>
      <w:r w:rsidRPr="00E1176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ถึง </w:t>
      </w:r>
      <w:r w:rsidR="002E5956" w:rsidRPr="00E11762">
        <w:rPr>
          <w:rFonts w:asciiTheme="majorBidi" w:hAnsiTheme="majorBidi" w:cstheme="majorBidi"/>
          <w:spacing w:val="-4"/>
          <w:sz w:val="30"/>
          <w:szCs w:val="30"/>
        </w:rPr>
        <w:t>3.60</w:t>
      </w:r>
      <w:r w:rsidRPr="00E1176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11762">
        <w:rPr>
          <w:rFonts w:asciiTheme="majorBidi" w:hAnsiTheme="majorBidi" w:cstheme="majorBidi"/>
          <w:spacing w:val="-4"/>
          <w:sz w:val="30"/>
          <w:szCs w:val="30"/>
          <w:cs/>
        </w:rPr>
        <w:t>ต่อ</w:t>
      </w:r>
      <w:r w:rsidRPr="00E11762">
        <w:rPr>
          <w:rFonts w:ascii="Angsana New" w:hAnsi="Angsana New"/>
          <w:spacing w:val="-4"/>
          <w:sz w:val="30"/>
          <w:szCs w:val="30"/>
          <w:cs/>
        </w:rPr>
        <w:t>ปี</w:t>
      </w:r>
      <w:r w:rsidRPr="00E11762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Pr="00E11762">
        <w:rPr>
          <w:rFonts w:ascii="Angsana New" w:hAnsi="Angsana New"/>
          <w:i/>
          <w:iCs/>
          <w:spacing w:val="-4"/>
          <w:sz w:val="30"/>
          <w:szCs w:val="30"/>
        </w:rPr>
        <w:t xml:space="preserve">2562: </w:t>
      </w:r>
      <w:r w:rsidRPr="00E11762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ร้อยละ </w:t>
      </w:r>
      <w:r w:rsidRPr="00E11762">
        <w:rPr>
          <w:rFonts w:ascii="Angsana New" w:hAnsi="Angsana New"/>
          <w:i/>
          <w:iCs/>
          <w:spacing w:val="-4"/>
          <w:sz w:val="30"/>
          <w:szCs w:val="30"/>
        </w:rPr>
        <w:t>3.60</w:t>
      </w:r>
      <w:r w:rsidRPr="00E11762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ถึง</w:t>
      </w:r>
      <w:r w:rsidRPr="00E11762">
        <w:rPr>
          <w:rFonts w:ascii="Angsana New" w:hAnsi="Angsana New"/>
          <w:i/>
          <w:iCs/>
          <w:spacing w:val="-4"/>
          <w:sz w:val="30"/>
          <w:szCs w:val="30"/>
        </w:rPr>
        <w:t xml:space="preserve"> 4.30 </w:t>
      </w:r>
      <w:r w:rsidRPr="00E11762">
        <w:rPr>
          <w:rFonts w:ascii="Angsana New" w:hAnsi="Angsana New"/>
          <w:i/>
          <w:iCs/>
          <w:spacing w:val="-4"/>
          <w:sz w:val="30"/>
          <w:szCs w:val="30"/>
          <w:cs/>
        </w:rPr>
        <w:t>ต่อปี)</w:t>
      </w:r>
    </w:p>
    <w:p w14:paraId="37AD5474" w14:textId="77777777" w:rsidR="00BB1B34" w:rsidRPr="00E11762" w:rsidRDefault="00BB1B34" w:rsidP="00725285">
      <w:pPr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</w:p>
    <w:p w14:paraId="0F8DC96D" w14:textId="77777777" w:rsidR="00CE57C6" w:rsidRPr="00E11762" w:rsidRDefault="00CE57C6" w:rsidP="00CE57C6">
      <w:pPr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11762">
        <w:rPr>
          <w:rFonts w:ascii="Angsana New" w:hAnsi="Angsana New"/>
          <w:b/>
          <w:bCs/>
          <w:sz w:val="30"/>
          <w:szCs w:val="30"/>
          <w:cs/>
        </w:rPr>
        <w:t xml:space="preserve">การวัดมูลค่ายุติธรรม </w:t>
      </w:r>
    </w:p>
    <w:p w14:paraId="4D75018F" w14:textId="77777777" w:rsidR="00BB1B34" w:rsidRPr="00E11762" w:rsidRDefault="00BB1B34" w:rsidP="00CE57C6">
      <w:pPr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CC9B62D" w14:textId="77777777" w:rsidR="00CE57C6" w:rsidRPr="00E11762" w:rsidRDefault="00CE57C6" w:rsidP="00BB1B34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E11762">
        <w:rPr>
          <w:rFonts w:ascii="Angsana New" w:hAnsi="Angsana New"/>
          <w:i/>
          <w:iCs/>
          <w:sz w:val="30"/>
          <w:szCs w:val="30"/>
          <w:cs/>
        </w:rPr>
        <w:t xml:space="preserve">ลำดับชั้นมูลค่ายุติธรรม </w:t>
      </w:r>
    </w:p>
    <w:p w14:paraId="015E8D0E" w14:textId="77777777" w:rsidR="00BB1B34" w:rsidRPr="00E11762" w:rsidRDefault="00BB1B34" w:rsidP="00BB1B34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356081C" w14:textId="77777777" w:rsidR="00CE57C6" w:rsidRPr="00E11762" w:rsidRDefault="00CE57C6" w:rsidP="00BB1B34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มูลค่ายุติธรรมของ</w:t>
      </w:r>
      <w:r w:rsidRPr="00E11762">
        <w:rPr>
          <w:rFonts w:ascii="Angsana New" w:hAnsi="Angsana New" w:hint="cs"/>
          <w:sz w:val="30"/>
          <w:szCs w:val="30"/>
          <w:cs/>
        </w:rPr>
        <w:t>ที่ดิน</w:t>
      </w:r>
      <w:r w:rsidRPr="00E11762">
        <w:rPr>
          <w:rFonts w:ascii="Angsana New" w:hAnsi="Angsana New"/>
          <w:sz w:val="30"/>
          <w:szCs w:val="30"/>
          <w:cs/>
        </w:rPr>
        <w:t>ถูกประเมินโดยผู้ประเมินราคาทรัพย์สินอิสระจากภายนอก</w:t>
      </w:r>
      <w:r w:rsidRPr="00E11762">
        <w:rPr>
          <w:rFonts w:ascii="Angsana New" w:hAnsi="Angsana New" w:hint="cs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  <w:cs/>
        </w:rPr>
        <w:t>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</w:t>
      </w:r>
      <w:r w:rsidRPr="00E11762">
        <w:rPr>
          <w:rFonts w:ascii="Angsana New" w:hAnsi="Angsana New" w:hint="cs"/>
          <w:sz w:val="30"/>
          <w:szCs w:val="30"/>
          <w:cs/>
        </w:rPr>
        <w:t>ที่ดิน</w:t>
      </w:r>
      <w:r w:rsidRPr="00E11762">
        <w:rPr>
          <w:rFonts w:ascii="Angsana New" w:hAnsi="Angsana New"/>
          <w:sz w:val="30"/>
          <w:szCs w:val="30"/>
          <w:cs/>
        </w:rPr>
        <w:t>ของกลุ่มบริษัท</w:t>
      </w:r>
      <w:r w:rsidRPr="00E11762">
        <w:rPr>
          <w:rFonts w:ascii="Angsana New" w:hAnsi="Angsana New" w:hint="cs"/>
          <w:sz w:val="30"/>
          <w:szCs w:val="30"/>
          <w:cs/>
        </w:rPr>
        <w:t>อย่างสม่ำเสมอ</w:t>
      </w:r>
      <w:r w:rsidR="00C82062" w:rsidRPr="00E11762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681F297" w14:textId="77777777" w:rsidR="00BB1B34" w:rsidRPr="00E11762" w:rsidRDefault="00BB1B34" w:rsidP="00BB1B34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3685246" w14:textId="3F906619" w:rsidR="0086158B" w:rsidRPr="008B6FE0" w:rsidRDefault="00CE57C6" w:rsidP="008B6FE0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lastRenderedPageBreak/>
        <w:t>การวัดมูลค่ายุติธรรมของ</w:t>
      </w:r>
      <w:r w:rsidRPr="00E11762">
        <w:rPr>
          <w:rFonts w:ascii="Angsana New" w:hAnsi="Angsana New" w:hint="cs"/>
          <w:sz w:val="30"/>
          <w:szCs w:val="30"/>
          <w:cs/>
        </w:rPr>
        <w:t>ที่ดิน</w:t>
      </w:r>
      <w:r w:rsidRPr="00E11762">
        <w:rPr>
          <w:rFonts w:ascii="Angsana New" w:hAnsi="Angsana New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="005200EB" w:rsidRPr="00E11762">
        <w:rPr>
          <w:rFonts w:ascii="Angsana New" w:hAnsi="Angsana New"/>
          <w:sz w:val="30"/>
          <w:szCs w:val="30"/>
        </w:rPr>
        <w:t>3</w:t>
      </w:r>
      <w:r w:rsidR="00C82062"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  <w:cs/>
        </w:rPr>
        <w:t xml:space="preserve">จากเกณฑ์ข้อมูลที่นำมาใช้ในเทคนิคการประเมินมูลค่ายุติธรรม </w:t>
      </w:r>
    </w:p>
    <w:p w14:paraId="3B28FB73" w14:textId="19CAD597" w:rsidR="0086158B" w:rsidRDefault="0086158B" w:rsidP="00BB1B34">
      <w:pPr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06251F6" w14:textId="425111E9" w:rsidR="00BB1B34" w:rsidRPr="00E11762" w:rsidRDefault="00BB1B34" w:rsidP="00BB1B34">
      <w:pPr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11762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26EF0A36" w14:textId="77777777" w:rsidR="00E51025" w:rsidRPr="00E11762" w:rsidRDefault="00E51025" w:rsidP="00CE57C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540" w:type="dxa"/>
        <w:tblLook w:val="04A0" w:firstRow="1" w:lastRow="0" w:firstColumn="1" w:lastColumn="0" w:noHBand="0" w:noVBand="1"/>
      </w:tblPr>
      <w:tblGrid>
        <w:gridCol w:w="1368"/>
        <w:gridCol w:w="1422"/>
        <w:gridCol w:w="3960"/>
        <w:gridCol w:w="2538"/>
      </w:tblGrid>
      <w:tr w:rsidR="00BB1B34" w:rsidRPr="00E11762" w14:paraId="4DE2E585" w14:textId="77777777" w:rsidTr="00921CAF">
        <w:trPr>
          <w:trHeight w:val="1568"/>
          <w:tblHeader/>
        </w:trPr>
        <w:tc>
          <w:tcPr>
            <w:tcW w:w="1368" w:type="dxa"/>
            <w:vAlign w:val="bottom"/>
          </w:tcPr>
          <w:p w14:paraId="06D19EB6" w14:textId="77777777" w:rsidR="00BB1B34" w:rsidRPr="00E11762" w:rsidRDefault="00BB1B34" w:rsidP="007D3509">
            <w:pPr>
              <w:spacing w:line="230" w:lineRule="auto"/>
              <w:jc w:val="center"/>
              <w:rPr>
                <w:b/>
                <w:bCs/>
                <w:sz w:val="30"/>
                <w:szCs w:val="30"/>
              </w:rPr>
            </w:pPr>
            <w:r w:rsidRPr="00E11762">
              <w:rPr>
                <w:b/>
                <w:bCs/>
                <w:sz w:val="30"/>
                <w:szCs w:val="30"/>
                <w:cs/>
              </w:rPr>
              <w:t>ประเภทของสินทรัพย์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8A2FBD1" w14:textId="77777777" w:rsidR="00BB1B34" w:rsidRPr="00E11762" w:rsidRDefault="00BB1B34" w:rsidP="007D3509">
            <w:pPr>
              <w:spacing w:line="23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E11762">
              <w:rPr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3960" w:type="dxa"/>
            <w:shd w:val="clear" w:color="auto" w:fill="auto"/>
            <w:vAlign w:val="bottom"/>
          </w:tcPr>
          <w:p w14:paraId="4ADD8BDB" w14:textId="77777777" w:rsidR="00BB1B34" w:rsidRPr="00E11762" w:rsidRDefault="00BB1B34" w:rsidP="007D3509">
            <w:pPr>
              <w:spacing w:line="23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E11762">
              <w:rPr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538" w:type="dxa"/>
            <w:shd w:val="clear" w:color="auto" w:fill="auto"/>
            <w:vAlign w:val="bottom"/>
          </w:tcPr>
          <w:p w14:paraId="304B254E" w14:textId="77777777" w:rsidR="00BB1B34" w:rsidRPr="00E11762" w:rsidRDefault="00BB1B34" w:rsidP="007D3509">
            <w:pPr>
              <w:spacing w:line="23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E11762">
              <w:rPr>
                <w:b/>
                <w:bCs/>
                <w:sz w:val="30"/>
                <w:szCs w:val="30"/>
                <w:cs/>
              </w:rPr>
              <w:t>ความสัมพันธ์ระหว่างข้อมูล</w:t>
            </w:r>
            <w:r w:rsidRPr="00E11762">
              <w:rPr>
                <w:rFonts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E11762">
              <w:rPr>
                <w:b/>
                <w:bCs/>
                <w:sz w:val="30"/>
                <w:szCs w:val="30"/>
                <w:cs/>
              </w:rPr>
              <w:t>ที่ไม่สามารถสังเกตได้ที่มีนัยสำคัญและการวัดมูลค่ายุติธรรม</w:t>
            </w:r>
          </w:p>
        </w:tc>
      </w:tr>
      <w:tr w:rsidR="00BB1B34" w:rsidRPr="00E11762" w14:paraId="57DF7452" w14:textId="77777777" w:rsidTr="00921CAF">
        <w:tc>
          <w:tcPr>
            <w:tcW w:w="1368" w:type="dxa"/>
          </w:tcPr>
          <w:p w14:paraId="148C0466" w14:textId="77777777" w:rsidR="00BB1B34" w:rsidRPr="00E11762" w:rsidRDefault="00BB1B34" w:rsidP="007D3509">
            <w:pPr>
              <w:spacing w:line="23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422" w:type="dxa"/>
            <w:shd w:val="clear" w:color="auto" w:fill="auto"/>
          </w:tcPr>
          <w:p w14:paraId="5A9171CE" w14:textId="77777777" w:rsidR="00BB1B34" w:rsidRPr="00E11762" w:rsidRDefault="00BB1B34" w:rsidP="007D3509">
            <w:pPr>
              <w:spacing w:line="23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การเปรียบเทียบราคาตลาด</w:t>
            </w:r>
          </w:p>
        </w:tc>
        <w:tc>
          <w:tcPr>
            <w:tcW w:w="3960" w:type="dxa"/>
            <w:shd w:val="clear" w:color="auto" w:fill="auto"/>
          </w:tcPr>
          <w:p w14:paraId="18C7C0E2" w14:textId="77777777" w:rsidR="00BB1B34" w:rsidRPr="00E11762" w:rsidRDefault="00BB1B34" w:rsidP="007D3509">
            <w:pPr>
              <w:spacing w:line="230" w:lineRule="auto"/>
              <w:ind w:right="-11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ราคาเสนอซื้อขายหรือราคาซื้อขายสำหรับที่ดินที่คล้ายคลึงกันในตลาดที่ปรับปรุงด้วยปัจจัยอื่น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>เช่น สถานที่ตั้ง ขนาด สภาพของที่ดิน และศักยภาพในการพัฒนา</w:t>
            </w:r>
          </w:p>
          <w:p w14:paraId="548142BE" w14:textId="77777777" w:rsidR="00AF2B8D" w:rsidRPr="00E11762" w:rsidRDefault="00AF2B8D" w:rsidP="007D3509">
            <w:pPr>
              <w:spacing w:line="230" w:lineRule="auto"/>
              <w:ind w:right="-11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14:paraId="131801B5" w14:textId="2B98569A" w:rsidR="00BB1B34" w:rsidRPr="00E11762" w:rsidRDefault="00BB1B34" w:rsidP="007D3509">
            <w:pPr>
              <w:spacing w:line="230" w:lineRule="auto"/>
              <w:ind w:right="-11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ราคาตลาดของที่ดินที่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ค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>ล้ายคลึงกันอยู่ระหว่าง</w:t>
            </w:r>
            <w:r w:rsidR="00D01788"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E5956" w:rsidRPr="00E11762">
              <w:rPr>
                <w:rFonts w:ascii="Angsana New" w:hAnsi="Angsana New"/>
                <w:sz w:val="30"/>
                <w:szCs w:val="30"/>
              </w:rPr>
              <w:t xml:space="preserve">3,000 </w:t>
            </w:r>
            <w:r w:rsidR="002E5956" w:rsidRPr="00E11762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="002E5956" w:rsidRPr="00E117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E5956" w:rsidRPr="00E11762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="002E5956" w:rsidRPr="00E117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E5956" w:rsidRPr="00E11762">
              <w:rPr>
                <w:rFonts w:ascii="Angsana New" w:hAnsi="Angsana New"/>
                <w:sz w:val="30"/>
                <w:szCs w:val="30"/>
              </w:rPr>
              <w:t xml:space="preserve">550,000 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>บาทต่อตาราง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เมตร</w:t>
            </w:r>
            <w:r w:rsidR="00E73B74" w:rsidRPr="00E117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948B9">
              <w:rPr>
                <w:rFonts w:ascii="Angsana New" w:hAnsi="Angsana New"/>
                <w:sz w:val="30"/>
                <w:szCs w:val="30"/>
              </w:rPr>
              <w:br/>
            </w:r>
            <w:r w:rsidR="00E73B74" w:rsidRPr="00E1252F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(2562: 3,000 </w:t>
            </w:r>
            <w:r w:rsidR="00E73B74" w:rsidRPr="00E125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บาท ถึง </w:t>
            </w:r>
            <w:r w:rsidR="00E73B74" w:rsidRPr="00E1252F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550,000 </w:t>
            </w:r>
            <w:r w:rsidR="00E73B74" w:rsidRPr="00E125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บาทต่อตารางเมตร</w:t>
            </w:r>
            <w:r w:rsidR="00E73B74" w:rsidRPr="00E1252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538" w:type="dxa"/>
            <w:shd w:val="clear" w:color="auto" w:fill="auto"/>
          </w:tcPr>
          <w:p w14:paraId="1B063301" w14:textId="77777777" w:rsidR="00BB1B34" w:rsidRPr="00E11762" w:rsidRDefault="00BB1B34" w:rsidP="007D3509">
            <w:pPr>
              <w:spacing w:line="23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หากราคาต่อพื้นที่สูงขึ้น (ลดลง)</w:t>
            </w:r>
          </w:p>
        </w:tc>
      </w:tr>
    </w:tbl>
    <w:p w14:paraId="4B057DC3" w14:textId="77777777" w:rsidR="000E29D5" w:rsidRPr="000E29D5" w:rsidRDefault="000E29D5" w:rsidP="000E2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  <w:r w:rsidRPr="000E29D5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31A2DC42" w14:textId="1B5D0D74" w:rsidR="002B3AA9" w:rsidRPr="000E29D5" w:rsidRDefault="002B3AA9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0E29D5">
        <w:rPr>
          <w:rFonts w:ascii="Angsana New" w:hAnsi="Angsana New" w:hint="cs"/>
          <w:b/>
          <w:bCs/>
          <w:sz w:val="30"/>
          <w:szCs w:val="30"/>
          <w:cs/>
        </w:rPr>
        <w:t>ส</w:t>
      </w:r>
      <w:r w:rsidR="00B22B00" w:rsidRPr="000E29D5">
        <w:rPr>
          <w:rFonts w:ascii="Angsana New" w:hAnsi="Angsana New" w:hint="cs"/>
          <w:b/>
          <w:bCs/>
          <w:sz w:val="30"/>
          <w:szCs w:val="30"/>
          <w:cs/>
        </w:rPr>
        <w:t xml:space="preserve">ัญญาเช่า </w:t>
      </w:r>
    </w:p>
    <w:p w14:paraId="328B2D58" w14:textId="77777777" w:rsidR="00B22B00" w:rsidRPr="00E11762" w:rsidRDefault="00B22B00" w:rsidP="00B22B00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val="en-US" w:bidi="th-TH"/>
        </w:rPr>
      </w:pPr>
    </w:p>
    <w:p w14:paraId="1C541415" w14:textId="79DD1C14" w:rsidR="00B22B00" w:rsidRPr="00E11762" w:rsidRDefault="00B22B00" w:rsidP="00B22B00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val="en-US" w:bidi="th-TH"/>
        </w:rPr>
      </w:pPr>
      <w:r w:rsidRPr="00E11762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31C24124" w14:textId="77777777" w:rsidR="00F727D9" w:rsidRPr="00E11762" w:rsidRDefault="00F727D9" w:rsidP="00F727D9">
      <w:pPr>
        <w:pStyle w:val="block"/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</w:p>
    <w:p w14:paraId="0449DE52" w14:textId="77777777" w:rsidR="00F727D9" w:rsidRPr="00E11762" w:rsidRDefault="00F727D9" w:rsidP="00F727D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11762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20E293E8" w14:textId="77777777" w:rsidR="00F727D9" w:rsidRPr="00E11762" w:rsidRDefault="00F727D9" w:rsidP="00F727D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13F56E8" w14:textId="77DA11A0" w:rsidR="007C3186" w:rsidRPr="0086158B" w:rsidRDefault="00F727D9" w:rsidP="00F727D9">
      <w:pPr>
        <w:pStyle w:val="block"/>
        <w:spacing w:after="0"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E11762">
        <w:rPr>
          <w:rFonts w:asciiTheme="majorBidi" w:hAnsiTheme="majorBidi" w:cstheme="majorBidi"/>
          <w:sz w:val="30"/>
          <w:szCs w:val="30"/>
          <w:cs/>
        </w:rPr>
        <w:t>สัญญาเช่าอสังหาริมทรัพย์บางสัญญาให้สิทธิ</w:t>
      </w:r>
      <w:r w:rsidRPr="0086158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11762">
        <w:rPr>
          <w:rFonts w:asciiTheme="majorBidi" w:hAnsiTheme="majorBidi" w:cstheme="majorBidi"/>
          <w:sz w:val="30"/>
          <w:szCs w:val="30"/>
          <w:cs/>
        </w:rPr>
        <w:t>ในการเลือกขยายอายุสัญญาเช่าภายในหนึ่งปีก่อนสิ้นสุดระยะเวลาเช่าที่บอกเลิกไม่ได้ ในทางปฏิบัติ</w:t>
      </w:r>
      <w:r w:rsidRPr="0086158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11762">
        <w:rPr>
          <w:rFonts w:asciiTheme="majorBidi" w:hAnsiTheme="majorBidi" w:cstheme="majorBidi"/>
          <w:sz w:val="30"/>
          <w:szCs w:val="30"/>
          <w:cs/>
        </w:rPr>
        <w:t>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</w:t>
      </w:r>
      <w:r w:rsidRPr="0086158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11762">
        <w:rPr>
          <w:rFonts w:asciiTheme="majorBidi" w:hAnsiTheme="majorBidi" w:cstheme="majorBidi"/>
          <w:sz w:val="30"/>
          <w:szCs w:val="30"/>
          <w:cs/>
        </w:rPr>
        <w:t xml:space="preserve">เป็นผู้มีสิทธิเลือกโดยผู้ให้เช่าไม่มีสิทธิดังกล่าว </w:t>
      </w:r>
      <w:r w:rsidRPr="0086158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11762">
        <w:rPr>
          <w:rFonts w:asciiTheme="majorBidi" w:hAnsiTheme="majorBidi" w:cstheme="majorBidi"/>
          <w:sz w:val="30"/>
          <w:szCs w:val="30"/>
          <w:cs/>
        </w:rPr>
        <w:t>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และ</w:t>
      </w:r>
      <w:r w:rsidRPr="0086158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11762">
        <w:rPr>
          <w:rFonts w:asciiTheme="majorBidi" w:hAnsiTheme="majorBidi" w:cstheme="majorBidi"/>
          <w:sz w:val="30"/>
          <w:szCs w:val="30"/>
          <w:cs/>
        </w:rPr>
        <w:t>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</w:t>
      </w:r>
      <w:r w:rsidRPr="0086158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11762">
        <w:rPr>
          <w:rFonts w:asciiTheme="majorBidi" w:hAnsiTheme="majorBidi" w:cstheme="majorBidi"/>
          <w:sz w:val="30"/>
          <w:szCs w:val="30"/>
          <w:cs/>
        </w:rPr>
        <w:t xml:space="preserve">   </w:t>
      </w:r>
    </w:p>
    <w:p w14:paraId="709ACA81" w14:textId="77777777" w:rsidR="007C3186" w:rsidRPr="00E11762" w:rsidRDefault="007C3186" w:rsidP="00B22B00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</w:p>
    <w:tbl>
      <w:tblPr>
        <w:tblW w:w="945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440"/>
        <w:gridCol w:w="180"/>
        <w:gridCol w:w="1443"/>
        <w:gridCol w:w="180"/>
        <w:gridCol w:w="1259"/>
        <w:gridCol w:w="180"/>
        <w:gridCol w:w="1259"/>
      </w:tblGrid>
      <w:tr w:rsidR="00203E94" w:rsidRPr="00E11762" w14:paraId="254A64D3" w14:textId="77777777" w:rsidTr="00343A2E">
        <w:trPr>
          <w:cantSplit/>
          <w:tblHeader/>
        </w:trPr>
        <w:tc>
          <w:tcPr>
            <w:tcW w:w="3510" w:type="dxa"/>
            <w:shd w:val="clear" w:color="auto" w:fill="auto"/>
            <w:vAlign w:val="bottom"/>
          </w:tcPr>
          <w:p w14:paraId="2CB802DA" w14:textId="77777777" w:rsidR="00203E94" w:rsidRPr="00E11762" w:rsidRDefault="00203E94" w:rsidP="00343A2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  <w:bookmarkStart w:id="31" w:name="_Hlk62826449"/>
          </w:p>
        </w:tc>
        <w:tc>
          <w:tcPr>
            <w:tcW w:w="3063" w:type="dxa"/>
            <w:gridSpan w:val="3"/>
          </w:tcPr>
          <w:p w14:paraId="2A523572" w14:textId="77777777" w:rsidR="00203E94" w:rsidRPr="00E11762" w:rsidRDefault="00203E94" w:rsidP="00343A2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E117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2ED91E7F" w14:textId="77777777" w:rsidR="00203E94" w:rsidRPr="00E11762" w:rsidRDefault="00203E94" w:rsidP="00343A2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8" w:type="dxa"/>
            <w:gridSpan w:val="3"/>
          </w:tcPr>
          <w:p w14:paraId="5A73BDEF" w14:textId="77777777" w:rsidR="00203E94" w:rsidRPr="00E11762" w:rsidRDefault="00203E94" w:rsidP="00343A2E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03E94" w:rsidRPr="00E11762" w14:paraId="3F0635CD" w14:textId="77777777" w:rsidTr="00343A2E">
        <w:trPr>
          <w:cantSplit/>
          <w:tblHeader/>
        </w:trPr>
        <w:tc>
          <w:tcPr>
            <w:tcW w:w="3510" w:type="dxa"/>
          </w:tcPr>
          <w:p w14:paraId="320AB4D1" w14:textId="77777777" w:rsidR="00203E94" w:rsidRPr="00E11762" w:rsidRDefault="00203E94" w:rsidP="00343A2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E117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E117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440" w:type="dxa"/>
          </w:tcPr>
          <w:p w14:paraId="5FC77850" w14:textId="77777777" w:rsidR="00203E94" w:rsidRPr="00E11762" w:rsidRDefault="00203E94" w:rsidP="00343A2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025F6C5C" w14:textId="77777777" w:rsidR="00203E94" w:rsidRPr="00E11762" w:rsidRDefault="00203E94" w:rsidP="00343A2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43" w:type="dxa"/>
          </w:tcPr>
          <w:p w14:paraId="21CCA9FD" w14:textId="77777777" w:rsidR="00203E94" w:rsidRPr="00E11762" w:rsidRDefault="00203E94" w:rsidP="00343A2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43A21AF7" w14:textId="77777777" w:rsidR="00203E94" w:rsidRPr="00E11762" w:rsidRDefault="00203E94" w:rsidP="00343A2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3CF14E39" w14:textId="77777777" w:rsidR="00203E94" w:rsidRPr="00E11762" w:rsidRDefault="00203E94" w:rsidP="00343A2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1052A80B" w14:textId="77777777" w:rsidR="00203E94" w:rsidRPr="00E11762" w:rsidRDefault="00203E94" w:rsidP="00343A2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4E055E79" w14:textId="77777777" w:rsidR="00203E94" w:rsidRPr="00E11762" w:rsidRDefault="00203E94" w:rsidP="00343A2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</w:tr>
      <w:tr w:rsidR="00203E94" w:rsidRPr="00E11762" w14:paraId="37303838" w14:textId="77777777" w:rsidTr="00343A2E">
        <w:trPr>
          <w:cantSplit/>
          <w:tblHeader/>
        </w:trPr>
        <w:tc>
          <w:tcPr>
            <w:tcW w:w="3510" w:type="dxa"/>
          </w:tcPr>
          <w:p w14:paraId="6C4ADE40" w14:textId="77777777" w:rsidR="00203E94" w:rsidRPr="00E11762" w:rsidRDefault="00203E94" w:rsidP="00343A2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0F3D22DB" w14:textId="77777777" w:rsidR="00203E94" w:rsidRPr="00E11762" w:rsidRDefault="00203E94" w:rsidP="00343A2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76EEAB9" w14:textId="77777777" w:rsidR="00203E94" w:rsidRPr="00E11762" w:rsidRDefault="00203E94" w:rsidP="00343A2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352F99C4" w14:textId="77777777" w:rsidR="00203E94" w:rsidRPr="001D4A63" w:rsidRDefault="00203E94" w:rsidP="00343A2E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D4A6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(</w:t>
            </w:r>
            <w:r w:rsidRPr="001D4A6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ปรับปรุงใหม่</w:t>
            </w:r>
            <w:r w:rsidRPr="000E29D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E2AD6E1" w14:textId="77777777" w:rsidR="00203E94" w:rsidRPr="00E11762" w:rsidRDefault="00203E94" w:rsidP="00343A2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4C827E68" w14:textId="77777777" w:rsidR="00203E94" w:rsidRPr="00E11762" w:rsidRDefault="00203E94" w:rsidP="00343A2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538419C" w14:textId="77777777" w:rsidR="00203E94" w:rsidRPr="00E11762" w:rsidRDefault="00203E94" w:rsidP="00343A2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1A39D1BE" w14:textId="77777777" w:rsidR="00203E94" w:rsidRPr="00E11762" w:rsidRDefault="00203E94" w:rsidP="00343A2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203E94" w:rsidRPr="00E11762" w14:paraId="4AC22E3C" w14:textId="77777777" w:rsidTr="00343A2E">
        <w:trPr>
          <w:cantSplit/>
          <w:tblHeader/>
        </w:trPr>
        <w:tc>
          <w:tcPr>
            <w:tcW w:w="3510" w:type="dxa"/>
          </w:tcPr>
          <w:p w14:paraId="4FE9A026" w14:textId="77777777" w:rsidR="00203E94" w:rsidRPr="00E11762" w:rsidRDefault="00203E94" w:rsidP="00343A2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41" w:type="dxa"/>
            <w:gridSpan w:val="7"/>
          </w:tcPr>
          <w:p w14:paraId="50B1A98C" w14:textId="77777777" w:rsidR="00203E94" w:rsidRPr="00E11762" w:rsidRDefault="00203E94" w:rsidP="00343A2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1176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1176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E1176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03E94" w:rsidRPr="00E11762" w14:paraId="234EC297" w14:textId="77777777" w:rsidTr="00343A2E">
        <w:trPr>
          <w:cantSplit/>
        </w:trPr>
        <w:tc>
          <w:tcPr>
            <w:tcW w:w="3510" w:type="dxa"/>
          </w:tcPr>
          <w:p w14:paraId="16748D7D" w14:textId="77777777" w:rsidR="00203E94" w:rsidRPr="00E11762" w:rsidRDefault="00203E94" w:rsidP="00343A2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E117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117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</w:tcPr>
          <w:p w14:paraId="1064B826" w14:textId="77777777" w:rsidR="00203E94" w:rsidRPr="00E11762" w:rsidRDefault="00203E94" w:rsidP="00343A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2F94514" w14:textId="77777777" w:rsidR="00203E94" w:rsidRPr="00E11762" w:rsidRDefault="00203E94" w:rsidP="00343A2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2FDBB761" w14:textId="77777777" w:rsidR="00203E94" w:rsidRPr="00E11762" w:rsidRDefault="00203E94" w:rsidP="00343A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B16D70A" w14:textId="77777777" w:rsidR="00203E94" w:rsidRPr="00E11762" w:rsidRDefault="00203E94" w:rsidP="00343A2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6445A19" w14:textId="77777777" w:rsidR="00203E94" w:rsidRPr="00E11762" w:rsidRDefault="00203E94" w:rsidP="00343A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414528" w14:textId="77777777" w:rsidR="00203E94" w:rsidRPr="00E11762" w:rsidRDefault="00203E94" w:rsidP="00343A2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E06BB5D" w14:textId="77777777" w:rsidR="00203E94" w:rsidRPr="00E11762" w:rsidRDefault="00203E94" w:rsidP="00343A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3E94" w:rsidRPr="00E11762" w14:paraId="5490C60C" w14:textId="77777777" w:rsidTr="00343A2E">
        <w:trPr>
          <w:cantSplit/>
        </w:trPr>
        <w:tc>
          <w:tcPr>
            <w:tcW w:w="3510" w:type="dxa"/>
          </w:tcPr>
          <w:p w14:paraId="1F8BF299" w14:textId="77777777" w:rsidR="00203E94" w:rsidRPr="00E11762" w:rsidRDefault="00203E94" w:rsidP="00343A2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56E6A5F5" w14:textId="77777777" w:rsidR="00203E94" w:rsidRPr="00E11762" w:rsidRDefault="00203E94" w:rsidP="00343A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97981B1" w14:textId="77777777" w:rsidR="00203E94" w:rsidRPr="00E11762" w:rsidRDefault="00203E94" w:rsidP="00343A2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75714D65" w14:textId="77777777" w:rsidR="00203E94" w:rsidRPr="00E11762" w:rsidRDefault="00203E94" w:rsidP="00343A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6B323B0" w14:textId="77777777" w:rsidR="00203E94" w:rsidRPr="00E11762" w:rsidRDefault="00203E94" w:rsidP="00343A2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16CE47C" w14:textId="77777777" w:rsidR="00203E94" w:rsidRPr="00E11762" w:rsidRDefault="00203E94" w:rsidP="00343A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986692C" w14:textId="77777777" w:rsidR="00203E94" w:rsidRPr="00E11762" w:rsidRDefault="00203E94" w:rsidP="00343A2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47DAE34" w14:textId="77777777" w:rsidR="00203E94" w:rsidRPr="00E11762" w:rsidRDefault="00203E94" w:rsidP="00343A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D3E8B" w:rsidRPr="00E11762" w14:paraId="653CF732" w14:textId="77777777" w:rsidTr="00CD62AE">
        <w:trPr>
          <w:cantSplit/>
        </w:trPr>
        <w:tc>
          <w:tcPr>
            <w:tcW w:w="3510" w:type="dxa"/>
          </w:tcPr>
          <w:p w14:paraId="35CAFF29" w14:textId="458CA29B" w:rsidR="004D3E8B" w:rsidRPr="00E11762" w:rsidRDefault="004D3E8B" w:rsidP="00661016">
            <w:pPr>
              <w:pStyle w:val="ListParagraph"/>
              <w:numPr>
                <w:ilvl w:val="0"/>
                <w:numId w:val="3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47AB8F00" w14:textId="6E0FAD09" w:rsidR="004D3E8B" w:rsidRPr="00D24DDD" w:rsidRDefault="00D52F6F" w:rsidP="004D3E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129,157</w:t>
            </w:r>
          </w:p>
        </w:tc>
        <w:tc>
          <w:tcPr>
            <w:tcW w:w="180" w:type="dxa"/>
            <w:vAlign w:val="bottom"/>
          </w:tcPr>
          <w:p w14:paraId="1B99DB4D" w14:textId="77777777" w:rsidR="004D3E8B" w:rsidRPr="00E11762" w:rsidRDefault="004D3E8B" w:rsidP="004D3E8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787EECD0" w14:textId="560A2820" w:rsidR="004D3E8B" w:rsidRPr="00E11762" w:rsidRDefault="004D3E8B" w:rsidP="000E29D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84FF195" w14:textId="77777777" w:rsidR="004D3E8B" w:rsidRPr="00E11762" w:rsidRDefault="004D3E8B" w:rsidP="004D3E8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DF3AB15" w14:textId="03FC86D9" w:rsidR="004D3E8B" w:rsidRPr="00E11762" w:rsidRDefault="004D3E8B" w:rsidP="000E29D5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7F7292F" w14:textId="77777777" w:rsidR="004D3E8B" w:rsidRPr="00E11762" w:rsidRDefault="004D3E8B" w:rsidP="004D3E8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FF3C0ED" w14:textId="28DE70DE" w:rsidR="004D3E8B" w:rsidRPr="00E11762" w:rsidRDefault="004D3E8B" w:rsidP="000E29D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D3E8B" w:rsidRPr="00E11762" w14:paraId="28568524" w14:textId="77777777" w:rsidTr="00343A2E">
        <w:trPr>
          <w:cantSplit/>
        </w:trPr>
        <w:tc>
          <w:tcPr>
            <w:tcW w:w="3510" w:type="dxa"/>
          </w:tcPr>
          <w:p w14:paraId="292B60F3" w14:textId="7B16554F" w:rsidR="004D3E8B" w:rsidRPr="004D3E8B" w:rsidRDefault="004D3E8B" w:rsidP="00661016">
            <w:pPr>
              <w:pStyle w:val="ListParagraph"/>
              <w:numPr>
                <w:ilvl w:val="0"/>
                <w:numId w:val="3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E8B">
              <w:rPr>
                <w:rFonts w:asciiTheme="majorBidi" w:hAnsi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440" w:type="dxa"/>
            <w:vAlign w:val="bottom"/>
          </w:tcPr>
          <w:p w14:paraId="00330C25" w14:textId="08A90A4F" w:rsidR="004D3E8B" w:rsidRPr="00D24DDD" w:rsidRDefault="004D3E8B" w:rsidP="004D3E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4D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188,788</w:t>
            </w:r>
          </w:p>
        </w:tc>
        <w:tc>
          <w:tcPr>
            <w:tcW w:w="180" w:type="dxa"/>
            <w:vAlign w:val="bottom"/>
          </w:tcPr>
          <w:p w14:paraId="41658DF4" w14:textId="77777777" w:rsidR="004D3E8B" w:rsidRPr="00E11762" w:rsidRDefault="004D3E8B" w:rsidP="004D3E8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7003B16A" w14:textId="7804F7AE" w:rsidR="004D3E8B" w:rsidRPr="00E11762" w:rsidRDefault="004D3E8B" w:rsidP="000E29D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8BA2DB0" w14:textId="77777777" w:rsidR="004D3E8B" w:rsidRPr="00E11762" w:rsidRDefault="004D3E8B" w:rsidP="004D3E8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9778E47" w14:textId="4E9DA873" w:rsidR="004D3E8B" w:rsidRPr="00E11762" w:rsidRDefault="004D3E8B" w:rsidP="004D3E8B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35,974</w:t>
            </w:r>
          </w:p>
        </w:tc>
        <w:tc>
          <w:tcPr>
            <w:tcW w:w="180" w:type="dxa"/>
            <w:vAlign w:val="bottom"/>
          </w:tcPr>
          <w:p w14:paraId="7A9A35B9" w14:textId="77777777" w:rsidR="004D3E8B" w:rsidRPr="00E11762" w:rsidRDefault="004D3E8B" w:rsidP="004D3E8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90BE4D5" w14:textId="2F4C09E2" w:rsidR="004D3E8B" w:rsidRPr="00E11762" w:rsidRDefault="004D3E8B" w:rsidP="000E29D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03E94" w:rsidRPr="00E11762" w14:paraId="6708B6C5" w14:textId="77777777" w:rsidTr="00343A2E">
        <w:trPr>
          <w:cantSplit/>
        </w:trPr>
        <w:tc>
          <w:tcPr>
            <w:tcW w:w="3510" w:type="dxa"/>
          </w:tcPr>
          <w:p w14:paraId="510AAD4C" w14:textId="77777777" w:rsidR="00203E94" w:rsidRPr="00E11762" w:rsidRDefault="00203E94" w:rsidP="00661016">
            <w:pPr>
              <w:pStyle w:val="ListParagraph"/>
              <w:numPr>
                <w:ilvl w:val="0"/>
                <w:numId w:val="3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440" w:type="dxa"/>
            <w:vAlign w:val="bottom"/>
          </w:tcPr>
          <w:p w14:paraId="21A72EE1" w14:textId="35BDC85D" w:rsidR="00203E94" w:rsidRPr="00D24DDD" w:rsidRDefault="00765661" w:rsidP="00343A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4D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35,025</w:t>
            </w:r>
          </w:p>
        </w:tc>
        <w:tc>
          <w:tcPr>
            <w:tcW w:w="180" w:type="dxa"/>
            <w:vAlign w:val="bottom"/>
          </w:tcPr>
          <w:p w14:paraId="25BE214A" w14:textId="77777777" w:rsidR="00203E94" w:rsidRPr="00E11762" w:rsidRDefault="00203E94" w:rsidP="00343A2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0A0FEC87" w14:textId="77777777" w:rsidR="00203E94" w:rsidRPr="00E11762" w:rsidRDefault="00203E94" w:rsidP="000E29D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FF1A5F3" w14:textId="77777777" w:rsidR="00203E94" w:rsidRPr="00E11762" w:rsidRDefault="00203E94" w:rsidP="00343A2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147829E1" w14:textId="77777777" w:rsidR="00203E94" w:rsidRPr="00E11762" w:rsidRDefault="00203E94" w:rsidP="000E29D5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0EB64F8" w14:textId="77777777" w:rsidR="00203E94" w:rsidRPr="00E11762" w:rsidRDefault="00203E94" w:rsidP="00343A2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18D5BD4" w14:textId="77777777" w:rsidR="00203E94" w:rsidRPr="00E11762" w:rsidRDefault="00203E94" w:rsidP="000E29D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03E94" w:rsidRPr="00E11762" w14:paraId="2DDB499E" w14:textId="77777777" w:rsidTr="00343A2E">
        <w:trPr>
          <w:cantSplit/>
        </w:trPr>
        <w:tc>
          <w:tcPr>
            <w:tcW w:w="3510" w:type="dxa"/>
          </w:tcPr>
          <w:p w14:paraId="54588CD7" w14:textId="77777777" w:rsidR="00203E94" w:rsidRPr="00E11762" w:rsidRDefault="00203E94" w:rsidP="00661016">
            <w:pPr>
              <w:pStyle w:val="ListParagraph"/>
              <w:numPr>
                <w:ilvl w:val="0"/>
                <w:numId w:val="3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641FF5CF" w14:textId="77777777" w:rsidR="00203E94" w:rsidRPr="00D24DDD" w:rsidRDefault="00203E94" w:rsidP="00343A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4D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11,142</w:t>
            </w:r>
          </w:p>
        </w:tc>
        <w:tc>
          <w:tcPr>
            <w:tcW w:w="180" w:type="dxa"/>
            <w:vAlign w:val="bottom"/>
          </w:tcPr>
          <w:p w14:paraId="39260102" w14:textId="77777777" w:rsidR="00203E94" w:rsidRPr="00E11762" w:rsidRDefault="00203E94" w:rsidP="00343A2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02017868" w14:textId="77777777" w:rsidR="00203E94" w:rsidRPr="00E11762" w:rsidRDefault="00203E94" w:rsidP="000E29D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D74D69F" w14:textId="77777777" w:rsidR="00203E94" w:rsidRPr="00E11762" w:rsidRDefault="00203E94" w:rsidP="00343A2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65A4504" w14:textId="77777777" w:rsidR="00203E94" w:rsidRPr="00E11762" w:rsidRDefault="00203E94" w:rsidP="00343A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7,632</w:t>
            </w:r>
          </w:p>
        </w:tc>
        <w:tc>
          <w:tcPr>
            <w:tcW w:w="180" w:type="dxa"/>
            <w:vAlign w:val="bottom"/>
          </w:tcPr>
          <w:p w14:paraId="60167E39" w14:textId="77777777" w:rsidR="00203E94" w:rsidRPr="00E11762" w:rsidRDefault="00203E94" w:rsidP="00343A2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9F52D64" w14:textId="77777777" w:rsidR="00203E94" w:rsidRPr="00E11762" w:rsidRDefault="00203E94" w:rsidP="000E29D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03E94" w:rsidRPr="00E11762" w14:paraId="4E76F63F" w14:textId="77777777" w:rsidTr="00343A2E">
        <w:trPr>
          <w:cantSplit/>
        </w:trPr>
        <w:tc>
          <w:tcPr>
            <w:tcW w:w="3510" w:type="dxa"/>
          </w:tcPr>
          <w:p w14:paraId="05A52FA5" w14:textId="77777777" w:rsidR="00203E94" w:rsidRPr="00E11762" w:rsidRDefault="00203E94" w:rsidP="00343A2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E1176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E11762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440" w:type="dxa"/>
          </w:tcPr>
          <w:p w14:paraId="2D218690" w14:textId="425A7CFA" w:rsidR="00203E94" w:rsidRPr="00D24DDD" w:rsidRDefault="00632D38" w:rsidP="00343A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4DDD">
              <w:rPr>
                <w:rFonts w:asciiTheme="majorBidi" w:hAnsiTheme="majorBidi" w:cstheme="majorBidi"/>
                <w:sz w:val="30"/>
                <w:szCs w:val="30"/>
              </w:rPr>
              <w:t>77,393</w:t>
            </w:r>
          </w:p>
        </w:tc>
        <w:tc>
          <w:tcPr>
            <w:tcW w:w="180" w:type="dxa"/>
            <w:vAlign w:val="bottom"/>
          </w:tcPr>
          <w:p w14:paraId="7A340FEF" w14:textId="77777777" w:rsidR="00203E94" w:rsidRPr="00E11762" w:rsidRDefault="00203E94" w:rsidP="00343A2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3A544AEC" w14:textId="77777777" w:rsidR="00203E94" w:rsidRPr="000E29D5" w:rsidRDefault="00203E94" w:rsidP="000E29D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ECB0664" w14:textId="77777777" w:rsidR="00203E94" w:rsidRPr="00E11762" w:rsidRDefault="00203E94" w:rsidP="00343A2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DC10F2E" w14:textId="77777777" w:rsidR="00203E94" w:rsidRPr="00E11762" w:rsidRDefault="00203E94" w:rsidP="00343A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3,999</w:t>
            </w:r>
          </w:p>
        </w:tc>
        <w:tc>
          <w:tcPr>
            <w:tcW w:w="180" w:type="dxa"/>
            <w:vAlign w:val="bottom"/>
          </w:tcPr>
          <w:p w14:paraId="52704448" w14:textId="77777777" w:rsidR="00203E94" w:rsidRPr="00E11762" w:rsidRDefault="00203E94" w:rsidP="00343A2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7F85F90" w14:textId="77777777" w:rsidR="00203E94" w:rsidRPr="000E29D5" w:rsidRDefault="00203E94" w:rsidP="000E29D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03E94" w:rsidRPr="00E11762" w14:paraId="0CB08D0D" w14:textId="77777777" w:rsidTr="00343A2E">
        <w:trPr>
          <w:cantSplit/>
        </w:trPr>
        <w:tc>
          <w:tcPr>
            <w:tcW w:w="3510" w:type="dxa"/>
          </w:tcPr>
          <w:p w14:paraId="44D1AE0C" w14:textId="77777777" w:rsidR="00203E94" w:rsidRPr="00E11762" w:rsidRDefault="00203E94" w:rsidP="00343A2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440" w:type="dxa"/>
          </w:tcPr>
          <w:p w14:paraId="3B0ED010" w14:textId="2F6FFFCA" w:rsidR="00203E94" w:rsidRPr="006A1698" w:rsidRDefault="00C114D9" w:rsidP="00343A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14D9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6A16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607</w:t>
            </w:r>
          </w:p>
        </w:tc>
        <w:tc>
          <w:tcPr>
            <w:tcW w:w="180" w:type="dxa"/>
            <w:vAlign w:val="bottom"/>
          </w:tcPr>
          <w:p w14:paraId="4250B726" w14:textId="77777777" w:rsidR="00203E94" w:rsidRPr="00E11762" w:rsidRDefault="00203E94" w:rsidP="00343A2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2D8F15A1" w14:textId="77777777" w:rsidR="00203E94" w:rsidRPr="000E29D5" w:rsidRDefault="00203E94" w:rsidP="000E29D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53D9FBF" w14:textId="77777777" w:rsidR="00203E94" w:rsidRPr="00E11762" w:rsidRDefault="00203E94" w:rsidP="00343A2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8264F90" w14:textId="77777777" w:rsidR="00203E94" w:rsidRPr="00E11762" w:rsidRDefault="00203E94" w:rsidP="00343A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292</w:t>
            </w:r>
          </w:p>
        </w:tc>
        <w:tc>
          <w:tcPr>
            <w:tcW w:w="180" w:type="dxa"/>
            <w:vAlign w:val="bottom"/>
          </w:tcPr>
          <w:p w14:paraId="40C6ED60" w14:textId="77777777" w:rsidR="00203E94" w:rsidRPr="00E11762" w:rsidRDefault="00203E94" w:rsidP="00343A2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A8D6035" w14:textId="77777777" w:rsidR="00203E94" w:rsidRPr="000E29D5" w:rsidRDefault="00203E94" w:rsidP="000E29D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03E94" w:rsidRPr="00E11762" w14:paraId="76A43598" w14:textId="77777777" w:rsidTr="00343A2E">
        <w:trPr>
          <w:cantSplit/>
        </w:trPr>
        <w:tc>
          <w:tcPr>
            <w:tcW w:w="3510" w:type="dxa"/>
          </w:tcPr>
          <w:p w14:paraId="6C1FDD3F" w14:textId="77777777" w:rsidR="00203E94" w:rsidRPr="00E11762" w:rsidRDefault="00203E94" w:rsidP="00343A2E">
            <w:pPr>
              <w:tabs>
                <w:tab w:val="clear" w:pos="680"/>
                <w:tab w:val="clear" w:pos="907"/>
              </w:tabs>
              <w:ind w:left="18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440" w:type="dxa"/>
            <w:vAlign w:val="bottom"/>
          </w:tcPr>
          <w:p w14:paraId="1D77BC90" w14:textId="14180EA7" w:rsidR="00203E94" w:rsidRPr="00E11762" w:rsidRDefault="00C114D9" w:rsidP="00343A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14D9">
              <w:rPr>
                <w:rFonts w:asciiTheme="majorBidi" w:hAnsiTheme="majorBidi" w:cstheme="majorBidi"/>
                <w:sz w:val="30"/>
                <w:szCs w:val="30"/>
              </w:rPr>
              <w:t>17,448</w:t>
            </w:r>
          </w:p>
        </w:tc>
        <w:tc>
          <w:tcPr>
            <w:tcW w:w="180" w:type="dxa"/>
            <w:vAlign w:val="bottom"/>
          </w:tcPr>
          <w:p w14:paraId="1589B1C3" w14:textId="77777777" w:rsidR="00203E94" w:rsidRPr="00E11762" w:rsidRDefault="00203E94" w:rsidP="00343A2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5E754A53" w14:textId="77777777" w:rsidR="00203E94" w:rsidRPr="00E11762" w:rsidRDefault="00203E94" w:rsidP="00343A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4B12CBD" w14:textId="77777777" w:rsidR="00203E94" w:rsidRPr="00E11762" w:rsidRDefault="00203E94" w:rsidP="000E29D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C0E3FA7" w14:textId="77777777" w:rsidR="00203E94" w:rsidRPr="00E11762" w:rsidRDefault="00203E94" w:rsidP="00343A2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39ACC036" w14:textId="77777777" w:rsidR="00203E94" w:rsidRPr="00E11762" w:rsidRDefault="00203E94" w:rsidP="00343A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8,379</w:t>
            </w:r>
          </w:p>
        </w:tc>
        <w:tc>
          <w:tcPr>
            <w:tcW w:w="180" w:type="dxa"/>
            <w:vAlign w:val="bottom"/>
          </w:tcPr>
          <w:p w14:paraId="3356A997" w14:textId="77777777" w:rsidR="00203E94" w:rsidRPr="00E11762" w:rsidRDefault="00203E94" w:rsidP="00343A2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EB4D4C2" w14:textId="77777777" w:rsidR="00203E94" w:rsidRPr="00E11762" w:rsidRDefault="00203E94" w:rsidP="000E29D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A52D438" w14:textId="77777777" w:rsidR="00203E94" w:rsidRPr="000E29D5" w:rsidRDefault="00203E94" w:rsidP="000E29D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03E94" w:rsidRPr="00E11762" w14:paraId="23C4B79B" w14:textId="77777777" w:rsidTr="00343A2E">
        <w:trPr>
          <w:cantSplit/>
        </w:trPr>
        <w:tc>
          <w:tcPr>
            <w:tcW w:w="3510" w:type="dxa"/>
          </w:tcPr>
          <w:p w14:paraId="14A8EC7A" w14:textId="77777777" w:rsidR="00203E94" w:rsidRPr="00E11762" w:rsidRDefault="00203E94" w:rsidP="00343A2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440" w:type="dxa"/>
            <w:vAlign w:val="bottom"/>
          </w:tcPr>
          <w:p w14:paraId="2F84B94C" w14:textId="77777777" w:rsidR="00203E94" w:rsidRPr="00E11762" w:rsidRDefault="00203E94" w:rsidP="000E29D5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1C55C33" w14:textId="77777777" w:rsidR="00203E94" w:rsidRPr="00E11762" w:rsidRDefault="00203E94" w:rsidP="00343A2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5B6EBDDC" w14:textId="77777777" w:rsidR="00203E94" w:rsidRPr="00E11762" w:rsidRDefault="00203E94" w:rsidP="00343A2E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195,392</w:t>
            </w:r>
          </w:p>
        </w:tc>
        <w:tc>
          <w:tcPr>
            <w:tcW w:w="180" w:type="dxa"/>
            <w:vAlign w:val="bottom"/>
          </w:tcPr>
          <w:p w14:paraId="427676A4" w14:textId="77777777" w:rsidR="00203E94" w:rsidRPr="00E11762" w:rsidRDefault="00203E94" w:rsidP="00343A2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5B243A0" w14:textId="77777777" w:rsidR="00203E94" w:rsidRPr="00E11762" w:rsidRDefault="00203E94" w:rsidP="000E29D5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2D926FE" w14:textId="77777777" w:rsidR="00203E94" w:rsidRPr="00E11762" w:rsidRDefault="00203E94" w:rsidP="00343A2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FB9BE42" w14:textId="77777777" w:rsidR="00203E94" w:rsidRPr="00E11762" w:rsidRDefault="00203E94" w:rsidP="00343A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57,378</w:t>
            </w:r>
          </w:p>
        </w:tc>
      </w:tr>
      <w:bookmarkEnd w:id="31"/>
    </w:tbl>
    <w:p w14:paraId="01925B6F" w14:textId="77777777" w:rsidR="00203E94" w:rsidRPr="00E11762" w:rsidRDefault="00203E94" w:rsidP="00B22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D5BE036" w14:textId="2CBF7766" w:rsidR="00203E94" w:rsidRPr="0086158B" w:rsidRDefault="00203E94" w:rsidP="0086158B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158B"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 w:rsidRPr="0086158B">
        <w:rPr>
          <w:rFonts w:asciiTheme="majorBidi" w:hAnsiTheme="majorBidi" w:cstheme="majorBidi"/>
          <w:sz w:val="30"/>
          <w:szCs w:val="30"/>
        </w:rPr>
        <w:t xml:space="preserve">2563 </w:t>
      </w:r>
      <w:r w:rsidRPr="0086158B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</w:t>
      </w:r>
      <w:r w:rsidRPr="0086158B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86158B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E1176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86158B">
        <w:rPr>
          <w:rFonts w:asciiTheme="majorBidi" w:hAnsiTheme="majorBidi" w:cstheme="majorBidi"/>
          <w:sz w:val="30"/>
          <w:szCs w:val="30"/>
          <w:cs/>
        </w:rPr>
        <w:t xml:space="preserve"> มีจำนวน </w:t>
      </w:r>
      <w:r w:rsidRPr="0086158B">
        <w:rPr>
          <w:rFonts w:asciiTheme="majorBidi" w:hAnsiTheme="majorBidi" w:cstheme="majorBidi"/>
          <w:sz w:val="30"/>
          <w:szCs w:val="30"/>
        </w:rPr>
        <w:t xml:space="preserve">112.73 </w:t>
      </w:r>
      <w:r w:rsidRPr="0086158B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6158B">
        <w:rPr>
          <w:rFonts w:asciiTheme="majorBidi" w:hAnsiTheme="majorBidi" w:cstheme="majorBidi"/>
          <w:sz w:val="30"/>
          <w:szCs w:val="30"/>
        </w:rPr>
        <w:t xml:space="preserve"> </w:t>
      </w:r>
      <w:r w:rsidRPr="0086158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86158B">
        <w:rPr>
          <w:rFonts w:asciiTheme="majorBidi" w:hAnsiTheme="majorBidi" w:cstheme="majorBidi"/>
          <w:sz w:val="30"/>
          <w:szCs w:val="30"/>
        </w:rPr>
        <w:t xml:space="preserve">44.80 </w:t>
      </w:r>
      <w:r w:rsidRPr="0086158B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</w:p>
    <w:p w14:paraId="1AB4920F" w14:textId="640DB2B7" w:rsidR="00B22B00" w:rsidRPr="0086158B" w:rsidRDefault="00B22B00" w:rsidP="0086158B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4B51C7" w14:textId="77777777" w:rsidR="004172F8" w:rsidRPr="00680135" w:rsidRDefault="004172F8" w:rsidP="0086158B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32" w:name="_Hlk57192391"/>
      <w:r w:rsidRPr="00680135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</w:t>
      </w:r>
      <w:r w:rsidRPr="00680135">
        <w:rPr>
          <w:rFonts w:asciiTheme="majorBidi" w:hAnsiTheme="majorBidi" w:cstheme="majorBidi" w:hint="cs"/>
          <w:i/>
          <w:iCs/>
          <w:sz w:val="30"/>
          <w:szCs w:val="30"/>
          <w:cs/>
        </w:rPr>
        <w:t>ให้</w:t>
      </w:r>
      <w:r w:rsidRPr="00680135">
        <w:rPr>
          <w:rFonts w:asciiTheme="majorBidi" w:hAnsiTheme="majorBidi" w:cstheme="majorBidi"/>
          <w:i/>
          <w:iCs/>
          <w:sz w:val="30"/>
          <w:szCs w:val="30"/>
          <w:cs/>
        </w:rPr>
        <w:t>เช่า</w:t>
      </w:r>
    </w:p>
    <w:p w14:paraId="718D427D" w14:textId="77777777" w:rsidR="004172F8" w:rsidRPr="0086158B" w:rsidRDefault="004172F8" w:rsidP="0086158B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459F3C" w14:textId="2D742033" w:rsidR="004172F8" w:rsidRDefault="004172F8" w:rsidP="004172F8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11762">
        <w:rPr>
          <w:rFonts w:asciiTheme="majorBidi" w:hAnsiTheme="majorBidi" w:cstheme="majorBidi"/>
          <w:sz w:val="30"/>
          <w:szCs w:val="30"/>
          <w:cs/>
        </w:rPr>
        <w:t>สัญญาเช่าอสังหาริมทรัพย์เพื่อการลงทุนประกอบด้วยอาคารสำนักงาน</w:t>
      </w:r>
      <w:r w:rsidRPr="00E11762">
        <w:rPr>
          <w:rFonts w:asciiTheme="majorBidi" w:hAnsiTheme="majorBidi" w:cstheme="majorBidi" w:hint="cs"/>
          <w:sz w:val="30"/>
          <w:szCs w:val="30"/>
          <w:cs/>
        </w:rPr>
        <w:t>และอาคารห้างสรรพสินค้า</w:t>
      </w:r>
      <w:r w:rsidRPr="00E11762">
        <w:rPr>
          <w:rFonts w:asciiTheme="majorBidi" w:hAnsiTheme="majorBidi" w:cstheme="majorBidi"/>
          <w:sz w:val="30"/>
          <w:szCs w:val="30"/>
          <w:cs/>
        </w:rPr>
        <w:t>หลายแห่งที่ให้เช่าแก่บุคคลที่สามตามสัญญาเช่าดำเนินงาน</w:t>
      </w:r>
      <w:r w:rsidRPr="0086158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11762">
        <w:rPr>
          <w:rFonts w:asciiTheme="majorBidi" w:hAnsiTheme="majorBidi" w:cstheme="majorBidi"/>
          <w:sz w:val="30"/>
          <w:szCs w:val="30"/>
          <w:cs/>
        </w:rPr>
        <w:t xml:space="preserve">สัญญาเช่าแต่ละฉบับกำหนดระยะเวลาเช่าที่ยกเลิกไม่ได้เป็นเวลา </w:t>
      </w:r>
      <w:r w:rsidR="007A5D5B" w:rsidRPr="0086158B">
        <w:rPr>
          <w:rFonts w:asciiTheme="majorBidi" w:hAnsiTheme="majorBidi" w:cstheme="majorBidi"/>
          <w:sz w:val="30"/>
          <w:szCs w:val="30"/>
        </w:rPr>
        <w:t xml:space="preserve">3 </w:t>
      </w:r>
      <w:r w:rsidR="007A5D5B" w:rsidRPr="0086158B">
        <w:rPr>
          <w:rFonts w:asciiTheme="majorBidi" w:hAnsiTheme="majorBidi" w:cstheme="majorBidi" w:hint="cs"/>
          <w:sz w:val="30"/>
          <w:szCs w:val="30"/>
          <w:cs/>
        </w:rPr>
        <w:t xml:space="preserve">เดือน </w:t>
      </w:r>
      <w:r w:rsidR="008C2DF1" w:rsidRPr="0086158B">
        <w:rPr>
          <w:rFonts w:asciiTheme="majorBidi" w:hAnsiTheme="majorBidi" w:cstheme="majorBidi"/>
          <w:sz w:val="30"/>
          <w:szCs w:val="30"/>
        </w:rPr>
        <w:t xml:space="preserve"> </w:t>
      </w:r>
      <w:r w:rsidR="008C2DF1" w:rsidRPr="0086158B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="007A5D5B" w:rsidRPr="0086158B">
        <w:rPr>
          <w:rFonts w:asciiTheme="majorBidi" w:hAnsiTheme="majorBidi" w:cstheme="majorBidi"/>
          <w:sz w:val="30"/>
          <w:szCs w:val="30"/>
        </w:rPr>
        <w:t xml:space="preserve"> 15</w:t>
      </w:r>
      <w:r w:rsidRPr="00E11762">
        <w:rPr>
          <w:rFonts w:asciiTheme="majorBidi" w:hAnsiTheme="majorBidi" w:cstheme="majorBidi"/>
          <w:sz w:val="30"/>
          <w:szCs w:val="30"/>
        </w:rPr>
        <w:t xml:space="preserve"> </w:t>
      </w:r>
      <w:r w:rsidRPr="00E11762">
        <w:rPr>
          <w:rFonts w:asciiTheme="majorBidi" w:hAnsiTheme="majorBidi" w:cstheme="majorBidi"/>
          <w:sz w:val="30"/>
          <w:szCs w:val="30"/>
          <w:cs/>
        </w:rPr>
        <w:t>ปี โดยการต่ออายุสัญญาเช่าในภายหลังจะมีการตกลงกับผู้เช่า สัญญาเช่าอสังหาริมทรัพย์</w:t>
      </w:r>
      <w:r w:rsidRPr="00E11762">
        <w:rPr>
          <w:rFonts w:asciiTheme="majorBidi" w:hAnsiTheme="majorBidi" w:cstheme="majorBidi" w:hint="cs"/>
          <w:sz w:val="30"/>
          <w:szCs w:val="30"/>
          <w:cs/>
        </w:rPr>
        <w:t>เพื่อการลงทุน</w:t>
      </w:r>
      <w:r w:rsidRPr="00E11762">
        <w:rPr>
          <w:rFonts w:asciiTheme="majorBidi" w:hAnsiTheme="majorBidi" w:cstheme="majorBidi"/>
          <w:sz w:val="30"/>
          <w:szCs w:val="30"/>
          <w:cs/>
        </w:rPr>
        <w:t>กำหนดรายได้ค่าเช่าเป็นจำนวนคงที่</w:t>
      </w:r>
      <w:r w:rsidR="00AB7E09" w:rsidRPr="00E11762">
        <w:rPr>
          <w:rFonts w:asciiTheme="majorBidi" w:hAnsiTheme="majorBidi" w:cstheme="majorBidi" w:hint="cs"/>
          <w:sz w:val="30"/>
          <w:szCs w:val="30"/>
          <w:cs/>
        </w:rPr>
        <w:t>และค่าเช่าผันแปร</w:t>
      </w:r>
      <w:r w:rsidRPr="00E11762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32"/>
    </w:p>
    <w:p w14:paraId="5B0414ED" w14:textId="095CC5A1" w:rsidR="00D33360" w:rsidRDefault="00D33360" w:rsidP="004172F8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1667D0" w14:textId="77777777" w:rsidR="00BC62F7" w:rsidRPr="00E11762" w:rsidRDefault="00BC62F7" w:rsidP="004172F8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0B623B" w14:textId="55D632AE" w:rsidR="00506DC7" w:rsidRDefault="00506DC7" w:rsidP="00417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</w:p>
    <w:p w14:paraId="15631674" w14:textId="1561206F" w:rsidR="0086158B" w:rsidRDefault="0086158B" w:rsidP="00417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</w:p>
    <w:tbl>
      <w:tblPr>
        <w:tblW w:w="918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6030"/>
        <w:gridCol w:w="1530"/>
        <w:gridCol w:w="236"/>
        <w:gridCol w:w="1384"/>
      </w:tblGrid>
      <w:tr w:rsidR="00506DC7" w:rsidRPr="00E11762" w14:paraId="29566E4C" w14:textId="77777777" w:rsidTr="0043271C">
        <w:trPr>
          <w:trHeight w:val="20"/>
          <w:tblHeader/>
        </w:trPr>
        <w:tc>
          <w:tcPr>
            <w:tcW w:w="6030" w:type="dxa"/>
            <w:vAlign w:val="bottom"/>
          </w:tcPr>
          <w:p w14:paraId="70B91DD2" w14:textId="4A2EB919" w:rsidR="00506DC7" w:rsidRPr="00E11762" w:rsidRDefault="00712292" w:rsidP="00AC7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1176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</w:t>
            </w:r>
            <w:r w:rsidR="00506DC7" w:rsidRPr="00E117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ครบกำหนด</w:t>
            </w:r>
            <w:r w:rsidRPr="00E1176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ของการจ่าย</w:t>
            </w:r>
            <w:r w:rsidR="00506DC7" w:rsidRPr="00E1176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ชำระตามสัญญา</w:t>
            </w:r>
            <w:r w:rsidR="00AC72D6" w:rsidRPr="00E1176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เช่า</w:t>
            </w:r>
            <w:r w:rsidRPr="00E1176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โดยไม่คิดลด</w:t>
            </w:r>
            <w:r w:rsidR="00AC72D6" w:rsidRPr="00E1176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ที่จะได้รับในอนาคต</w:t>
            </w:r>
          </w:p>
        </w:tc>
        <w:tc>
          <w:tcPr>
            <w:tcW w:w="1530" w:type="dxa"/>
          </w:tcPr>
          <w:p w14:paraId="08B9E7F2" w14:textId="77777777" w:rsidR="00506DC7" w:rsidRPr="00E11762" w:rsidRDefault="00506DC7" w:rsidP="00CD6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F03DCB2" w14:textId="296463AB" w:rsidR="00506DC7" w:rsidRPr="00E11762" w:rsidRDefault="00506DC7" w:rsidP="00CD6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23671D4" w14:textId="77777777" w:rsidR="00506DC7" w:rsidRPr="00E11762" w:rsidRDefault="00506DC7" w:rsidP="00CD6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DB9B1B2" w14:textId="77777777" w:rsidR="00506DC7" w:rsidRPr="00E11762" w:rsidRDefault="00506DC7" w:rsidP="00CD6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7E2F826" w14:textId="23BBBCAF" w:rsidR="00506DC7" w:rsidRPr="00E11762" w:rsidRDefault="00506DC7" w:rsidP="00CD6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06DC7" w:rsidRPr="00E11762" w14:paraId="45774587" w14:textId="77777777" w:rsidTr="0043271C">
        <w:trPr>
          <w:trHeight w:val="20"/>
          <w:tblHeader/>
        </w:trPr>
        <w:tc>
          <w:tcPr>
            <w:tcW w:w="6030" w:type="dxa"/>
          </w:tcPr>
          <w:p w14:paraId="73D21EB1" w14:textId="1A98862C" w:rsidR="00506DC7" w:rsidRPr="00E11762" w:rsidRDefault="00506DC7" w:rsidP="00CD67A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5EF05845" w14:textId="1462967C" w:rsidR="00506DC7" w:rsidRPr="00E11762" w:rsidRDefault="00506DC7" w:rsidP="00CD67A9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1176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7C3186" w:rsidRPr="00E1176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1176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06DC7" w:rsidRPr="00E11762" w14:paraId="4C8DF596" w14:textId="77777777" w:rsidTr="006B57ED">
        <w:trPr>
          <w:trHeight w:val="20"/>
        </w:trPr>
        <w:tc>
          <w:tcPr>
            <w:tcW w:w="6030" w:type="dxa"/>
          </w:tcPr>
          <w:p w14:paraId="0BB32C8E" w14:textId="77777777" w:rsidR="00506DC7" w:rsidRPr="00E11762" w:rsidRDefault="00506DC7" w:rsidP="00CD67A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E117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E117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3150" w:type="dxa"/>
            <w:gridSpan w:val="3"/>
          </w:tcPr>
          <w:p w14:paraId="73C0F543" w14:textId="77777777" w:rsidR="00506DC7" w:rsidRPr="00E11762" w:rsidRDefault="00506DC7" w:rsidP="00CD67A9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B7000" w:rsidRPr="00E11762" w14:paraId="3D978791" w14:textId="77777777" w:rsidTr="006B57ED">
        <w:trPr>
          <w:trHeight w:val="20"/>
        </w:trPr>
        <w:tc>
          <w:tcPr>
            <w:tcW w:w="6030" w:type="dxa"/>
          </w:tcPr>
          <w:p w14:paraId="7D136B35" w14:textId="77777777" w:rsidR="005B7000" w:rsidRPr="00E11762" w:rsidRDefault="005B7000" w:rsidP="005B7000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E1176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30" w:type="dxa"/>
          </w:tcPr>
          <w:p w14:paraId="6D04C9C9" w14:textId="691B184D" w:rsidR="005B7000" w:rsidRPr="00C33D00" w:rsidRDefault="00C33D00" w:rsidP="005B700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834,024</w:t>
            </w:r>
          </w:p>
        </w:tc>
        <w:tc>
          <w:tcPr>
            <w:tcW w:w="236" w:type="dxa"/>
          </w:tcPr>
          <w:p w14:paraId="6BBE15D5" w14:textId="77777777" w:rsidR="005B7000" w:rsidRPr="00E11762" w:rsidRDefault="005B7000" w:rsidP="005B7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4" w:type="dxa"/>
          </w:tcPr>
          <w:p w14:paraId="76588948" w14:textId="6D0EE5D7" w:rsidR="005B7000" w:rsidRPr="00E11762" w:rsidRDefault="005B7000" w:rsidP="005B700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660</w:t>
            </w:r>
          </w:p>
        </w:tc>
      </w:tr>
      <w:tr w:rsidR="005B7000" w:rsidRPr="00E11762" w14:paraId="761DBA0E" w14:textId="77777777" w:rsidTr="006B57ED">
        <w:trPr>
          <w:trHeight w:val="20"/>
        </w:trPr>
        <w:tc>
          <w:tcPr>
            <w:tcW w:w="6030" w:type="dxa"/>
          </w:tcPr>
          <w:p w14:paraId="79389B9E" w14:textId="77777777" w:rsidR="005B7000" w:rsidRPr="00E11762" w:rsidRDefault="005B7000" w:rsidP="005B7000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E1176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30" w:type="dxa"/>
          </w:tcPr>
          <w:p w14:paraId="0BB6E35A" w14:textId="050F1152" w:rsidR="005B7000" w:rsidRPr="00E11762" w:rsidRDefault="00C33D00" w:rsidP="005B700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396,508</w:t>
            </w:r>
          </w:p>
        </w:tc>
        <w:tc>
          <w:tcPr>
            <w:tcW w:w="236" w:type="dxa"/>
          </w:tcPr>
          <w:p w14:paraId="023CBD5B" w14:textId="77777777" w:rsidR="005B7000" w:rsidRPr="00E11762" w:rsidRDefault="005B7000" w:rsidP="005B7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4" w:type="dxa"/>
          </w:tcPr>
          <w:p w14:paraId="6F38EE60" w14:textId="2834B481" w:rsidR="005B7000" w:rsidRPr="00E11762" w:rsidRDefault="005B7000" w:rsidP="005B7000">
            <w:pPr>
              <w:pStyle w:val="acctfourfigures"/>
              <w:tabs>
                <w:tab w:val="clear" w:pos="765"/>
              </w:tabs>
              <w:spacing w:line="240" w:lineRule="auto"/>
              <w:ind w:right="2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7000" w:rsidRPr="00E11762" w14:paraId="111569A2" w14:textId="77777777" w:rsidTr="006B57ED">
        <w:trPr>
          <w:trHeight w:val="20"/>
        </w:trPr>
        <w:tc>
          <w:tcPr>
            <w:tcW w:w="6030" w:type="dxa"/>
          </w:tcPr>
          <w:p w14:paraId="6D77B27B" w14:textId="77777777" w:rsidR="005B7000" w:rsidRPr="00E11762" w:rsidRDefault="005B7000" w:rsidP="005B7000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E1176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30" w:type="dxa"/>
          </w:tcPr>
          <w:p w14:paraId="2406FB37" w14:textId="283BB388" w:rsidR="005B7000" w:rsidRPr="00E11762" w:rsidRDefault="00C33D00" w:rsidP="005B700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133,310</w:t>
            </w:r>
          </w:p>
        </w:tc>
        <w:tc>
          <w:tcPr>
            <w:tcW w:w="236" w:type="dxa"/>
          </w:tcPr>
          <w:p w14:paraId="3AE0416D" w14:textId="77777777" w:rsidR="005B7000" w:rsidRPr="00E11762" w:rsidRDefault="005B7000" w:rsidP="005B7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4" w:type="dxa"/>
          </w:tcPr>
          <w:p w14:paraId="483AC146" w14:textId="00B8AEAC" w:rsidR="005B7000" w:rsidRPr="00E11762" w:rsidRDefault="005B7000" w:rsidP="005B7000">
            <w:pPr>
              <w:pStyle w:val="acctfourfigures"/>
              <w:tabs>
                <w:tab w:val="clear" w:pos="765"/>
              </w:tabs>
              <w:spacing w:line="240" w:lineRule="auto"/>
              <w:ind w:right="2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7000" w:rsidRPr="00E11762" w14:paraId="410E920F" w14:textId="77777777" w:rsidTr="006B57ED">
        <w:trPr>
          <w:trHeight w:val="20"/>
        </w:trPr>
        <w:tc>
          <w:tcPr>
            <w:tcW w:w="6030" w:type="dxa"/>
          </w:tcPr>
          <w:p w14:paraId="7D821F19" w14:textId="77777777" w:rsidR="005B7000" w:rsidRPr="00E11762" w:rsidRDefault="005B7000" w:rsidP="005B7000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E1176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30" w:type="dxa"/>
          </w:tcPr>
          <w:p w14:paraId="03F00B94" w14:textId="4B592B3E" w:rsidR="005B7000" w:rsidRPr="00E11762" w:rsidRDefault="005B7000" w:rsidP="005B700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55B">
              <w:rPr>
                <w:rFonts w:asciiTheme="majorBidi" w:hAnsiTheme="majorBidi" w:cstheme="majorBidi"/>
                <w:sz w:val="30"/>
                <w:szCs w:val="30"/>
              </w:rPr>
              <w:t xml:space="preserve"> 42,073 </w:t>
            </w:r>
          </w:p>
        </w:tc>
        <w:tc>
          <w:tcPr>
            <w:tcW w:w="236" w:type="dxa"/>
          </w:tcPr>
          <w:p w14:paraId="2AF8EC3B" w14:textId="77777777" w:rsidR="005B7000" w:rsidRPr="00E11762" w:rsidRDefault="005B7000" w:rsidP="005B7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4" w:type="dxa"/>
          </w:tcPr>
          <w:p w14:paraId="2A8B6781" w14:textId="6B13B0F8" w:rsidR="005B7000" w:rsidRPr="00E11762" w:rsidRDefault="005B7000" w:rsidP="00AE4658">
            <w:pPr>
              <w:pStyle w:val="acctfourfigures"/>
              <w:tabs>
                <w:tab w:val="clear" w:pos="765"/>
              </w:tabs>
              <w:spacing w:line="240" w:lineRule="auto"/>
              <w:ind w:right="2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7000" w:rsidRPr="00E11762" w14:paraId="245F87EF" w14:textId="77777777" w:rsidTr="006B57ED">
        <w:trPr>
          <w:trHeight w:val="20"/>
        </w:trPr>
        <w:tc>
          <w:tcPr>
            <w:tcW w:w="6030" w:type="dxa"/>
          </w:tcPr>
          <w:p w14:paraId="67062D40" w14:textId="77777777" w:rsidR="005B7000" w:rsidRPr="00E11762" w:rsidRDefault="005B7000" w:rsidP="005B7000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E1176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30" w:type="dxa"/>
          </w:tcPr>
          <w:p w14:paraId="7302EE5A" w14:textId="341DF133" w:rsidR="005B7000" w:rsidRPr="00E11762" w:rsidRDefault="00C33D00" w:rsidP="005B700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42,875</w:t>
            </w:r>
          </w:p>
        </w:tc>
        <w:tc>
          <w:tcPr>
            <w:tcW w:w="236" w:type="dxa"/>
          </w:tcPr>
          <w:p w14:paraId="527EE76F" w14:textId="77777777" w:rsidR="005B7000" w:rsidRPr="00E11762" w:rsidRDefault="005B7000" w:rsidP="005B7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4" w:type="dxa"/>
          </w:tcPr>
          <w:p w14:paraId="69816729" w14:textId="54D10288" w:rsidR="005B7000" w:rsidRPr="00E11762" w:rsidRDefault="005B7000" w:rsidP="005B7000">
            <w:pPr>
              <w:pStyle w:val="acctfourfigures"/>
              <w:tabs>
                <w:tab w:val="clear" w:pos="765"/>
              </w:tabs>
              <w:spacing w:line="240" w:lineRule="auto"/>
              <w:ind w:right="2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7000" w:rsidRPr="00E11762" w14:paraId="2E1D1B38" w14:textId="77777777" w:rsidTr="006B57ED">
        <w:trPr>
          <w:trHeight w:val="20"/>
        </w:trPr>
        <w:tc>
          <w:tcPr>
            <w:tcW w:w="6030" w:type="dxa"/>
          </w:tcPr>
          <w:p w14:paraId="7FEE8ED9" w14:textId="77777777" w:rsidR="005B7000" w:rsidRPr="00E11762" w:rsidRDefault="005B7000" w:rsidP="005B7000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หลังจากปีที่ </w:t>
            </w:r>
            <w:r w:rsidRPr="00E1176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30" w:type="dxa"/>
          </w:tcPr>
          <w:p w14:paraId="7DEB0F6B" w14:textId="60A985F2" w:rsidR="005B7000" w:rsidRPr="00E11762" w:rsidRDefault="00C33D00" w:rsidP="005B700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144,689</w:t>
            </w:r>
          </w:p>
        </w:tc>
        <w:tc>
          <w:tcPr>
            <w:tcW w:w="236" w:type="dxa"/>
          </w:tcPr>
          <w:p w14:paraId="3DBB6DFD" w14:textId="77777777" w:rsidR="005B7000" w:rsidRPr="00E11762" w:rsidRDefault="005B7000" w:rsidP="005B7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4" w:type="dxa"/>
          </w:tcPr>
          <w:p w14:paraId="5A774EF6" w14:textId="4C0EA612" w:rsidR="005B7000" w:rsidRPr="00E11762" w:rsidRDefault="005B7000" w:rsidP="005B7000">
            <w:pPr>
              <w:pStyle w:val="acctfourfigures"/>
              <w:tabs>
                <w:tab w:val="clear" w:pos="765"/>
              </w:tabs>
              <w:spacing w:line="240" w:lineRule="auto"/>
              <w:ind w:right="2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7000" w:rsidRPr="00E11762" w14:paraId="35AFDA72" w14:textId="77777777" w:rsidTr="006B57ED">
        <w:trPr>
          <w:trHeight w:val="20"/>
        </w:trPr>
        <w:tc>
          <w:tcPr>
            <w:tcW w:w="6030" w:type="dxa"/>
          </w:tcPr>
          <w:p w14:paraId="2DAA03BE" w14:textId="77777777" w:rsidR="005B7000" w:rsidRPr="00E11762" w:rsidRDefault="005B7000" w:rsidP="005B7000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E5E660A" w14:textId="38519418" w:rsidR="005B7000" w:rsidRPr="0098155B" w:rsidRDefault="005B7000" w:rsidP="005B700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5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</w:t>
            </w:r>
            <w:r w:rsidR="00C33D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593</w:t>
            </w:r>
            <w:r w:rsidRPr="009815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33D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479</w:t>
            </w:r>
            <w:r w:rsidRPr="009815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367D7B8E" w14:textId="77777777" w:rsidR="005B7000" w:rsidRPr="0098155B" w:rsidRDefault="005B7000" w:rsidP="005B7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6F9BC0C" w14:textId="23776BCE" w:rsidR="005B7000" w:rsidRPr="00E11762" w:rsidRDefault="005B7000" w:rsidP="005B700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660</w:t>
            </w:r>
          </w:p>
        </w:tc>
      </w:tr>
      <w:tr w:rsidR="009F2C73" w:rsidRPr="00E11762" w14:paraId="0E1EA938" w14:textId="77777777" w:rsidTr="006B57ED">
        <w:trPr>
          <w:trHeight w:val="20"/>
        </w:trPr>
        <w:tc>
          <w:tcPr>
            <w:tcW w:w="6030" w:type="dxa"/>
          </w:tcPr>
          <w:p w14:paraId="1937B133" w14:textId="77777777" w:rsidR="009F2C73" w:rsidRPr="00E11762" w:rsidRDefault="009F2C73" w:rsidP="009F2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895C1EE" w14:textId="77777777" w:rsidR="009F2C73" w:rsidRPr="00E11762" w:rsidRDefault="009F2C73" w:rsidP="009F2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43D829D" w14:textId="77777777" w:rsidR="009F2C73" w:rsidRPr="00E11762" w:rsidRDefault="009F2C73" w:rsidP="009F2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6C8BD9A" w14:textId="77777777" w:rsidR="009F2C73" w:rsidRPr="00E11762" w:rsidRDefault="009F2C73" w:rsidP="009F2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F2C73" w:rsidRPr="00E11762" w14:paraId="441BDBE0" w14:textId="77777777" w:rsidTr="006B57ED">
        <w:trPr>
          <w:trHeight w:val="20"/>
        </w:trPr>
        <w:tc>
          <w:tcPr>
            <w:tcW w:w="6030" w:type="dxa"/>
          </w:tcPr>
          <w:p w14:paraId="01CD9E63" w14:textId="77777777" w:rsidR="009F2C73" w:rsidRPr="00E11762" w:rsidRDefault="009F2C73" w:rsidP="009F2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841DD9C" w14:textId="28359D37" w:rsidR="009F2C73" w:rsidRPr="00E11762" w:rsidRDefault="009F2C73" w:rsidP="009F2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117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จำนวนเงินขั้นต่ำที่จะได้รับในอนาคตจากสัญญาให้เช่าดำเนินงาน </w:t>
            </w:r>
          </w:p>
        </w:tc>
        <w:tc>
          <w:tcPr>
            <w:tcW w:w="1530" w:type="dxa"/>
          </w:tcPr>
          <w:p w14:paraId="53C504B5" w14:textId="77777777" w:rsidR="009F2C73" w:rsidRPr="00E11762" w:rsidRDefault="009F2C73" w:rsidP="009F2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4389EA0" w14:textId="6AA840A6" w:rsidR="009F2C73" w:rsidRPr="00E11762" w:rsidRDefault="009F2C73" w:rsidP="009F2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E117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5B2A18D8" w14:textId="77777777" w:rsidR="009F2C73" w:rsidRPr="00E11762" w:rsidRDefault="009F2C73" w:rsidP="009F2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9080390" w14:textId="77777777" w:rsidR="009F2C73" w:rsidRPr="00E11762" w:rsidRDefault="009F2C73" w:rsidP="009F2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37D9722" w14:textId="0B260CB1" w:rsidR="009F2C73" w:rsidRPr="00E11762" w:rsidRDefault="009F2C73" w:rsidP="009F2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F2C73" w:rsidRPr="00E11762" w14:paraId="1A16DAF1" w14:textId="77777777" w:rsidTr="006B57ED">
        <w:trPr>
          <w:trHeight w:val="20"/>
        </w:trPr>
        <w:tc>
          <w:tcPr>
            <w:tcW w:w="6030" w:type="dxa"/>
          </w:tcPr>
          <w:p w14:paraId="4072AF21" w14:textId="77777777" w:rsidR="009F2C73" w:rsidRPr="00E11762" w:rsidRDefault="009F2C73" w:rsidP="009F2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AB5491A" w14:textId="68DCA8BA" w:rsidR="009F2C73" w:rsidRPr="00E11762" w:rsidRDefault="009F2C73" w:rsidP="009F2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1176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ปรับปรุงใหม่</w:t>
            </w:r>
            <w:r w:rsidRPr="00E1176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7C22231" w14:textId="77777777" w:rsidR="009F2C73" w:rsidRPr="00E11762" w:rsidRDefault="009F2C73" w:rsidP="009F2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DA69109" w14:textId="77777777" w:rsidR="009F2C73" w:rsidRPr="00E11762" w:rsidRDefault="009F2C73" w:rsidP="009F2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F2C73" w:rsidRPr="00E11762" w14:paraId="54D6ED60" w14:textId="77777777" w:rsidTr="006B57ED">
        <w:trPr>
          <w:trHeight w:val="20"/>
        </w:trPr>
        <w:tc>
          <w:tcPr>
            <w:tcW w:w="6030" w:type="dxa"/>
          </w:tcPr>
          <w:p w14:paraId="7BCF091F" w14:textId="77777777" w:rsidR="009F2C73" w:rsidRPr="00E11762" w:rsidRDefault="009F2C73" w:rsidP="009F2C7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509DE7EA" w14:textId="6999FA98" w:rsidR="009F2C73" w:rsidRPr="00E11762" w:rsidRDefault="009F2C73" w:rsidP="009F2C73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1176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E1176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1176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F2C73" w:rsidRPr="00E11762" w14:paraId="4EE65082" w14:textId="77777777" w:rsidTr="006B57ED">
        <w:trPr>
          <w:trHeight w:val="20"/>
        </w:trPr>
        <w:tc>
          <w:tcPr>
            <w:tcW w:w="6030" w:type="dxa"/>
          </w:tcPr>
          <w:p w14:paraId="545D4EE5" w14:textId="77777777" w:rsidR="009F2C73" w:rsidRPr="00E11762" w:rsidRDefault="009F2C73" w:rsidP="009F2C7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E117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E117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3150" w:type="dxa"/>
            <w:gridSpan w:val="3"/>
          </w:tcPr>
          <w:p w14:paraId="1AA88AEC" w14:textId="77777777" w:rsidR="009F2C73" w:rsidRPr="00E11762" w:rsidRDefault="009F2C73" w:rsidP="009F2C73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9F2C73" w:rsidRPr="00E11762" w14:paraId="0EFC165D" w14:textId="77777777" w:rsidTr="006B57ED">
        <w:trPr>
          <w:trHeight w:val="20"/>
        </w:trPr>
        <w:tc>
          <w:tcPr>
            <w:tcW w:w="6030" w:type="dxa"/>
          </w:tcPr>
          <w:p w14:paraId="74AB5DB8" w14:textId="4DC19267" w:rsidR="009F2C73" w:rsidRPr="00E11762" w:rsidRDefault="009F2C73" w:rsidP="009F2C73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E1176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117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  <w:r w:rsidRPr="00E117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</w:tcPr>
          <w:p w14:paraId="6D375B85" w14:textId="00D2BA95" w:rsidR="009F2C73" w:rsidRPr="00E11762" w:rsidRDefault="009F2C73" w:rsidP="009F2C7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1,051,189</w:t>
            </w:r>
          </w:p>
        </w:tc>
        <w:tc>
          <w:tcPr>
            <w:tcW w:w="236" w:type="dxa"/>
          </w:tcPr>
          <w:p w14:paraId="7FBEEAEF" w14:textId="77777777" w:rsidR="009F2C73" w:rsidRPr="00E11762" w:rsidRDefault="009F2C73" w:rsidP="009F2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4" w:type="dxa"/>
          </w:tcPr>
          <w:p w14:paraId="5A47C922" w14:textId="26073F81" w:rsidR="009F2C73" w:rsidRPr="00E11762" w:rsidRDefault="009F2C73" w:rsidP="009F2C7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660</w:t>
            </w:r>
          </w:p>
        </w:tc>
      </w:tr>
      <w:tr w:rsidR="009F2C73" w:rsidRPr="00E11762" w14:paraId="4EE8EC56" w14:textId="77777777" w:rsidTr="006B57ED">
        <w:trPr>
          <w:trHeight w:val="20"/>
        </w:trPr>
        <w:tc>
          <w:tcPr>
            <w:tcW w:w="6030" w:type="dxa"/>
          </w:tcPr>
          <w:p w14:paraId="77F2AEAC" w14:textId="54ACFEDF" w:rsidR="009F2C73" w:rsidRPr="00E11762" w:rsidRDefault="009F2C73" w:rsidP="009F2C73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 xml:space="preserve">1-5 </w:t>
            </w:r>
            <w:r w:rsidRPr="00E1176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E117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</w:tcPr>
          <w:p w14:paraId="3423E1DD" w14:textId="7F1C03E0" w:rsidR="009F2C73" w:rsidRPr="00E11762" w:rsidRDefault="009F2C73" w:rsidP="009F2C7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894,421</w:t>
            </w:r>
          </w:p>
        </w:tc>
        <w:tc>
          <w:tcPr>
            <w:tcW w:w="236" w:type="dxa"/>
          </w:tcPr>
          <w:p w14:paraId="5F9CABFB" w14:textId="77777777" w:rsidR="009F2C73" w:rsidRPr="00E11762" w:rsidRDefault="009F2C73" w:rsidP="009F2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4" w:type="dxa"/>
          </w:tcPr>
          <w:p w14:paraId="187EAE14" w14:textId="1B7D066A" w:rsidR="009F2C73" w:rsidRPr="00E11762" w:rsidRDefault="009F2C73" w:rsidP="009F2C7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660</w:t>
            </w:r>
          </w:p>
        </w:tc>
      </w:tr>
      <w:tr w:rsidR="009F2C73" w:rsidRPr="00E11762" w14:paraId="78378069" w14:textId="77777777" w:rsidTr="006B57ED">
        <w:trPr>
          <w:trHeight w:val="20"/>
        </w:trPr>
        <w:tc>
          <w:tcPr>
            <w:tcW w:w="6030" w:type="dxa"/>
          </w:tcPr>
          <w:p w14:paraId="58BF8C7D" w14:textId="0BBA8E73" w:rsidR="009F2C73" w:rsidRPr="00E11762" w:rsidRDefault="009F2C73" w:rsidP="009F2C73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 </w:t>
            </w:r>
            <w:r w:rsidRPr="00E11762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E117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77D6ACE" w14:textId="266BD6B8" w:rsidR="009F2C73" w:rsidRPr="00E11762" w:rsidRDefault="009F2C73" w:rsidP="009F2C7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168,792</w:t>
            </w:r>
          </w:p>
        </w:tc>
        <w:tc>
          <w:tcPr>
            <w:tcW w:w="236" w:type="dxa"/>
          </w:tcPr>
          <w:p w14:paraId="3177410C" w14:textId="77777777" w:rsidR="009F2C73" w:rsidRPr="00E11762" w:rsidRDefault="009F2C73" w:rsidP="009F2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47072587" w14:textId="65E9E266" w:rsidR="009F2C73" w:rsidRPr="00E11762" w:rsidRDefault="009F2C73" w:rsidP="009F2C73">
            <w:pPr>
              <w:pStyle w:val="acctfourfigures"/>
              <w:tabs>
                <w:tab w:val="clear" w:pos="765"/>
              </w:tabs>
              <w:spacing w:line="240" w:lineRule="auto"/>
              <w:ind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2C73" w:rsidRPr="00E11762" w14:paraId="2ED41B44" w14:textId="77777777" w:rsidTr="006B57ED">
        <w:trPr>
          <w:trHeight w:val="20"/>
        </w:trPr>
        <w:tc>
          <w:tcPr>
            <w:tcW w:w="6030" w:type="dxa"/>
          </w:tcPr>
          <w:p w14:paraId="04462A38" w14:textId="77777777" w:rsidR="009F2C73" w:rsidRPr="00E11762" w:rsidRDefault="009F2C73" w:rsidP="009F2C73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2CE5361" w14:textId="589F4236" w:rsidR="009F2C73" w:rsidRPr="00E11762" w:rsidRDefault="009F2C73" w:rsidP="009F2C7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2,114,402</w:t>
            </w:r>
          </w:p>
        </w:tc>
        <w:tc>
          <w:tcPr>
            <w:tcW w:w="236" w:type="dxa"/>
          </w:tcPr>
          <w:p w14:paraId="10616A16" w14:textId="77777777" w:rsidR="009F2C73" w:rsidRPr="00E11762" w:rsidRDefault="009F2C73" w:rsidP="009F2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42F8A2A" w14:textId="7832CBE9" w:rsidR="009F2C73" w:rsidRPr="00E11762" w:rsidRDefault="009F2C73" w:rsidP="009F2C7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1,320</w:t>
            </w:r>
          </w:p>
        </w:tc>
      </w:tr>
    </w:tbl>
    <w:p w14:paraId="0D7AB0CF" w14:textId="3EEE423A" w:rsidR="00F727D9" w:rsidRPr="0086158B" w:rsidRDefault="00F727D9" w:rsidP="00417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16"/>
          <w:szCs w:val="16"/>
        </w:rPr>
      </w:pPr>
    </w:p>
    <w:p w14:paraId="5CCC338A" w14:textId="7A149AAE" w:rsidR="00B22B00" w:rsidRPr="00E11762" w:rsidRDefault="00B22B00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11762">
        <w:rPr>
          <w:rFonts w:ascii="Angsana New" w:hAnsi="Angsana New" w:hint="cs"/>
          <w:b/>
          <w:bCs/>
          <w:sz w:val="30"/>
          <w:szCs w:val="30"/>
          <w:cs/>
        </w:rPr>
        <w:t>สิทธิการเช่า</w:t>
      </w:r>
    </w:p>
    <w:p w14:paraId="4FE88C85" w14:textId="77777777" w:rsidR="002B3AA9" w:rsidRPr="0086158B" w:rsidRDefault="002B3AA9" w:rsidP="003E0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="Angsana New" w:hAnsi="Angsana New"/>
          <w:sz w:val="16"/>
          <w:szCs w:val="16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552"/>
        <w:gridCol w:w="1008"/>
        <w:gridCol w:w="1440"/>
      </w:tblGrid>
      <w:tr w:rsidR="003248E7" w:rsidRPr="00E11762" w14:paraId="1491180D" w14:textId="77777777" w:rsidTr="00020192">
        <w:trPr>
          <w:tblHeader/>
        </w:trPr>
        <w:tc>
          <w:tcPr>
            <w:tcW w:w="6552" w:type="dxa"/>
          </w:tcPr>
          <w:p w14:paraId="27639B2A" w14:textId="77777777" w:rsidR="003248E7" w:rsidRPr="00E11762" w:rsidRDefault="003248E7" w:rsidP="002A628E">
            <w:pPr>
              <w:tabs>
                <w:tab w:val="left" w:pos="540"/>
              </w:tabs>
              <w:spacing w:line="235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334473B9" w14:textId="0BE1F891" w:rsidR="003248E7" w:rsidRPr="00D948B9" w:rsidRDefault="00020192" w:rsidP="002A628E">
            <w:pPr>
              <w:spacing w:line="235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D948B9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0" w:type="dxa"/>
          </w:tcPr>
          <w:p w14:paraId="64185566" w14:textId="77777777" w:rsidR="003248E7" w:rsidRPr="00E11762" w:rsidRDefault="003248E7" w:rsidP="002A628E">
            <w:pPr>
              <w:tabs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248E7" w:rsidRPr="00E11762" w14:paraId="216BEDEB" w14:textId="77777777" w:rsidTr="00020192">
        <w:trPr>
          <w:tblHeader/>
        </w:trPr>
        <w:tc>
          <w:tcPr>
            <w:tcW w:w="6552" w:type="dxa"/>
          </w:tcPr>
          <w:p w14:paraId="1D547714" w14:textId="77777777" w:rsidR="003248E7" w:rsidRPr="00E11762" w:rsidRDefault="003248E7" w:rsidP="002A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4C68F143" w14:textId="77777777" w:rsidR="003248E7" w:rsidRPr="00E11762" w:rsidRDefault="003248E7" w:rsidP="002A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35" w:lineRule="auto"/>
              <w:ind w:left="-108"/>
              <w:rPr>
                <w:rFonts w:ascii="Angsana New" w:eastAsia="MS Mincho" w:hAnsi="Angsana New"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</w:tcPr>
          <w:p w14:paraId="70FC7D9D" w14:textId="77777777" w:rsidR="003248E7" w:rsidRPr="00E11762" w:rsidRDefault="003248E7" w:rsidP="002A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26" w:right="-107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  <w:r w:rsidRPr="00E11762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3248E7" w:rsidRPr="00E11762" w14:paraId="67C1E70F" w14:textId="77777777" w:rsidTr="00020192">
        <w:tc>
          <w:tcPr>
            <w:tcW w:w="6552" w:type="dxa"/>
          </w:tcPr>
          <w:p w14:paraId="449309D7" w14:textId="77777777" w:rsidR="003248E7" w:rsidRPr="00E11762" w:rsidRDefault="003248E7" w:rsidP="002A628E">
            <w:pPr>
              <w:spacing w:line="235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08" w:type="dxa"/>
          </w:tcPr>
          <w:p w14:paraId="57ED6328" w14:textId="77777777" w:rsidR="003248E7" w:rsidRPr="00E11762" w:rsidRDefault="003248E7" w:rsidP="002A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35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4901DE81" w14:textId="77777777" w:rsidR="003248E7" w:rsidRPr="00E11762" w:rsidRDefault="003248E7" w:rsidP="002A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35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</w:tr>
      <w:tr w:rsidR="005572A6" w:rsidRPr="00E11762" w14:paraId="7A957F0D" w14:textId="77777777" w:rsidTr="00020192">
        <w:tc>
          <w:tcPr>
            <w:tcW w:w="6552" w:type="dxa"/>
          </w:tcPr>
          <w:p w14:paraId="14CA0F61" w14:textId="6A267775" w:rsidR="005572A6" w:rsidRPr="00E11762" w:rsidRDefault="005572A6" w:rsidP="005572A6">
            <w:pPr>
              <w:spacing w:line="235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sz w:val="30"/>
                <w:szCs w:val="30"/>
              </w:rPr>
              <w:t>1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2562 -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008" w:type="dxa"/>
          </w:tcPr>
          <w:p w14:paraId="26BCC96B" w14:textId="77777777" w:rsidR="005572A6" w:rsidRPr="00E11762" w:rsidRDefault="005572A6" w:rsidP="0055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35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3387C4CB" w14:textId="4EC196BD" w:rsidR="005572A6" w:rsidRPr="00E11762" w:rsidRDefault="005572A6" w:rsidP="0055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35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1,729,915</w:t>
            </w:r>
          </w:p>
        </w:tc>
      </w:tr>
      <w:tr w:rsidR="005572A6" w:rsidRPr="00E11762" w14:paraId="015B1EA0" w14:textId="77777777" w:rsidTr="00020192">
        <w:tc>
          <w:tcPr>
            <w:tcW w:w="6552" w:type="dxa"/>
          </w:tcPr>
          <w:p w14:paraId="01711140" w14:textId="533E75B1" w:rsidR="005572A6" w:rsidRPr="00E11762" w:rsidRDefault="005572A6" w:rsidP="005572A6">
            <w:pPr>
              <w:spacing w:line="235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</w:t>
            </w: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ันที่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008" w:type="dxa"/>
          </w:tcPr>
          <w:p w14:paraId="69AF6A89" w14:textId="77777777" w:rsidR="005572A6" w:rsidRPr="00E11762" w:rsidRDefault="005572A6" w:rsidP="0055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35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970302" w14:textId="73C0AD1E" w:rsidR="005572A6" w:rsidRPr="00E11762" w:rsidRDefault="005572A6" w:rsidP="0055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35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  <w:t>1,729,915</w:t>
            </w:r>
          </w:p>
        </w:tc>
      </w:tr>
      <w:tr w:rsidR="005572A6" w:rsidRPr="00E11762" w14:paraId="1B95D17D" w14:textId="77777777" w:rsidTr="00020192">
        <w:tc>
          <w:tcPr>
            <w:tcW w:w="6552" w:type="dxa"/>
          </w:tcPr>
          <w:p w14:paraId="0891016B" w14:textId="460CF994" w:rsidR="005572A6" w:rsidRPr="00E11762" w:rsidRDefault="005572A6" w:rsidP="00020192">
            <w:pPr>
              <w:spacing w:line="235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โอนไปเป็นสินทรัพย์สิทธิการใช้จากการถือปฏิบัติตาม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TFRS 16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เป็นครั้งแรก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1008" w:type="dxa"/>
          </w:tcPr>
          <w:p w14:paraId="3DF01779" w14:textId="038AE805" w:rsidR="005572A6" w:rsidRPr="00020192" w:rsidRDefault="00020192" w:rsidP="00020192">
            <w:pPr>
              <w:spacing w:line="235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020192"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  <w:t>3(</w:t>
            </w:r>
            <w:r w:rsidRPr="00020192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ข</w:t>
            </w:r>
            <w:r w:rsidRPr="00020192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C1603D" w14:textId="3F1B659F" w:rsidR="005572A6" w:rsidRPr="006F4835" w:rsidRDefault="005572A6" w:rsidP="0055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35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F4835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(1,729,915)</w:t>
            </w:r>
          </w:p>
        </w:tc>
      </w:tr>
      <w:tr w:rsidR="005572A6" w:rsidRPr="00E11762" w14:paraId="22364FE8" w14:textId="77777777" w:rsidTr="001052A9">
        <w:tc>
          <w:tcPr>
            <w:tcW w:w="6552" w:type="dxa"/>
          </w:tcPr>
          <w:p w14:paraId="00F47646" w14:textId="704A2D9E" w:rsidR="005572A6" w:rsidRPr="00E11762" w:rsidRDefault="005572A6" w:rsidP="005572A6">
            <w:pPr>
              <w:spacing w:line="235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ปรับปรุงใหม่ และ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2563 </w:t>
            </w:r>
          </w:p>
        </w:tc>
        <w:tc>
          <w:tcPr>
            <w:tcW w:w="1008" w:type="dxa"/>
          </w:tcPr>
          <w:p w14:paraId="3D69FAC0" w14:textId="77777777" w:rsidR="005572A6" w:rsidRPr="00E11762" w:rsidRDefault="005572A6" w:rsidP="0055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35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C56EBF" w14:textId="19166712" w:rsidR="005572A6" w:rsidRPr="00E11762" w:rsidRDefault="005572A6" w:rsidP="0055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35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052A9" w:rsidRPr="00E11762" w14:paraId="3BD3AC32" w14:textId="77777777" w:rsidTr="001052A9">
        <w:tc>
          <w:tcPr>
            <w:tcW w:w="6552" w:type="dxa"/>
          </w:tcPr>
          <w:p w14:paraId="01F03F36" w14:textId="77777777" w:rsidR="001052A9" w:rsidRPr="00E11762" w:rsidRDefault="001052A9" w:rsidP="005572A6">
            <w:pPr>
              <w:spacing w:line="235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78B59CA2" w14:textId="77777777" w:rsidR="001052A9" w:rsidRPr="00E11762" w:rsidRDefault="001052A9" w:rsidP="0055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35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46DE86" w14:textId="77777777" w:rsidR="001052A9" w:rsidRPr="00E11762" w:rsidRDefault="001052A9" w:rsidP="0055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35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C5D3C" w:rsidRPr="00E11762" w14:paraId="70E84AF8" w14:textId="77777777" w:rsidTr="001052A9">
        <w:tc>
          <w:tcPr>
            <w:tcW w:w="6552" w:type="dxa"/>
          </w:tcPr>
          <w:p w14:paraId="6B870206" w14:textId="62FD7E76" w:rsidR="000C5D3C" w:rsidRPr="00E11762" w:rsidRDefault="000C5D3C" w:rsidP="000C5D3C">
            <w:pPr>
              <w:spacing w:line="235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ค่าตัดจำหน่าย</w:t>
            </w:r>
          </w:p>
        </w:tc>
        <w:tc>
          <w:tcPr>
            <w:tcW w:w="1008" w:type="dxa"/>
          </w:tcPr>
          <w:p w14:paraId="35659E23" w14:textId="77777777" w:rsidR="000C5D3C" w:rsidRPr="00E11762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35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1670653B" w14:textId="77777777" w:rsidR="000C5D3C" w:rsidRPr="00E11762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35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5572A6" w:rsidRPr="00E11762" w14:paraId="2A3779FB" w14:textId="77777777" w:rsidTr="00020192">
        <w:tc>
          <w:tcPr>
            <w:tcW w:w="6552" w:type="dxa"/>
          </w:tcPr>
          <w:p w14:paraId="1A90F153" w14:textId="59444AEA" w:rsidR="005572A6" w:rsidRPr="00E11762" w:rsidRDefault="005572A6" w:rsidP="005572A6">
            <w:pPr>
              <w:spacing w:line="235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ณ ว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ันที่ 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2562 -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008" w:type="dxa"/>
          </w:tcPr>
          <w:p w14:paraId="4586BFEA" w14:textId="77777777" w:rsidR="005572A6" w:rsidRPr="00E11762" w:rsidRDefault="005572A6" w:rsidP="0055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35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5D7D47C7" w14:textId="4F4AE984" w:rsidR="005572A6" w:rsidRPr="00E11762" w:rsidRDefault="005572A6" w:rsidP="0055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35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189,563</w:t>
            </w:r>
          </w:p>
        </w:tc>
      </w:tr>
      <w:tr w:rsidR="005572A6" w:rsidRPr="00E11762" w14:paraId="09AB377B" w14:textId="77777777" w:rsidTr="00020192">
        <w:tc>
          <w:tcPr>
            <w:tcW w:w="6552" w:type="dxa"/>
          </w:tcPr>
          <w:p w14:paraId="2D4F601C" w14:textId="77777777" w:rsidR="005572A6" w:rsidRPr="00E11762" w:rsidRDefault="005572A6" w:rsidP="005572A6">
            <w:pPr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008" w:type="dxa"/>
          </w:tcPr>
          <w:p w14:paraId="5926E86A" w14:textId="77777777" w:rsidR="005572A6" w:rsidRPr="00E11762" w:rsidRDefault="005572A6" w:rsidP="0055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35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AF06F8" w14:textId="07ED39E9" w:rsidR="005572A6" w:rsidRPr="00E11762" w:rsidRDefault="005572A6" w:rsidP="0055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35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50,928</w:t>
            </w:r>
          </w:p>
        </w:tc>
      </w:tr>
      <w:tr w:rsidR="005572A6" w:rsidRPr="00E11762" w14:paraId="6E0D7D1F" w14:textId="77777777" w:rsidTr="00020192">
        <w:tc>
          <w:tcPr>
            <w:tcW w:w="6552" w:type="dxa"/>
          </w:tcPr>
          <w:p w14:paraId="087C25EE" w14:textId="6E96DDC9" w:rsidR="005572A6" w:rsidRPr="00E11762" w:rsidRDefault="005572A6" w:rsidP="005572A6">
            <w:pPr>
              <w:spacing w:line="235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</w:t>
            </w: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ันที่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2562 - </w:t>
            </w: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008" w:type="dxa"/>
          </w:tcPr>
          <w:p w14:paraId="1DC7D070" w14:textId="77777777" w:rsidR="005572A6" w:rsidRPr="00E11762" w:rsidRDefault="005572A6" w:rsidP="0055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35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941C47" w14:textId="32D341AA" w:rsidR="005572A6" w:rsidRPr="00E11762" w:rsidRDefault="005572A6" w:rsidP="0055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35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240,491</w:t>
            </w:r>
          </w:p>
        </w:tc>
      </w:tr>
      <w:tr w:rsidR="005572A6" w:rsidRPr="00E11762" w14:paraId="59C27D5A" w14:textId="77777777" w:rsidTr="00020192">
        <w:tc>
          <w:tcPr>
            <w:tcW w:w="6552" w:type="dxa"/>
          </w:tcPr>
          <w:p w14:paraId="4B472FAA" w14:textId="4F2CEE75" w:rsidR="005572A6" w:rsidRPr="00020192" w:rsidRDefault="005572A6" w:rsidP="00020192">
            <w:pPr>
              <w:spacing w:line="235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โอนไปเป็นสินทรัพย์สิทธิการใช้จากการถือปฏิบัติตาม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TFRS 16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เป็นครั้งแรก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1008" w:type="dxa"/>
          </w:tcPr>
          <w:p w14:paraId="04FC70A4" w14:textId="6C6721E6" w:rsidR="005572A6" w:rsidRPr="00E11762" w:rsidRDefault="00020192" w:rsidP="00020192">
            <w:pPr>
              <w:spacing w:line="235" w:lineRule="auto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  <w:r w:rsidRPr="00020192"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  <w:t>3(</w:t>
            </w:r>
            <w:r w:rsidRPr="00020192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ข</w:t>
            </w:r>
            <w:r w:rsidRPr="00020192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79FBEC" w14:textId="032952B1" w:rsidR="005572A6" w:rsidRPr="00E11762" w:rsidRDefault="005572A6" w:rsidP="0055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35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(240,491)</w:t>
            </w:r>
          </w:p>
        </w:tc>
      </w:tr>
      <w:tr w:rsidR="005572A6" w:rsidRPr="00E11762" w14:paraId="5FB1C75C" w14:textId="77777777" w:rsidTr="00020192">
        <w:tc>
          <w:tcPr>
            <w:tcW w:w="6552" w:type="dxa"/>
          </w:tcPr>
          <w:p w14:paraId="68184A48" w14:textId="0C0B4E42" w:rsidR="005572A6" w:rsidRPr="00E11762" w:rsidRDefault="005572A6" w:rsidP="005572A6">
            <w:pPr>
              <w:spacing w:line="235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8C2DF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ปรับปรุงใหม่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08" w:type="dxa"/>
          </w:tcPr>
          <w:p w14:paraId="06E69642" w14:textId="77777777" w:rsidR="005572A6" w:rsidRPr="00E11762" w:rsidRDefault="005572A6" w:rsidP="0055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35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1F1D3E" w14:textId="635613F6" w:rsidR="005572A6" w:rsidRPr="00E11762" w:rsidRDefault="005572A6" w:rsidP="00DE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35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572A6" w:rsidRPr="00E11762" w14:paraId="582A1719" w14:textId="77777777" w:rsidTr="00020192">
        <w:tc>
          <w:tcPr>
            <w:tcW w:w="6552" w:type="dxa"/>
          </w:tcPr>
          <w:p w14:paraId="68F7E662" w14:textId="50A39DDB" w:rsidR="005572A6" w:rsidRPr="00E11762" w:rsidRDefault="005572A6" w:rsidP="005572A6">
            <w:pPr>
              <w:spacing w:line="235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094E1EA3" w14:textId="77777777" w:rsidR="005572A6" w:rsidRPr="00E11762" w:rsidRDefault="005572A6" w:rsidP="0055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35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FA0F4F" w14:textId="77777777" w:rsidR="005572A6" w:rsidRPr="00E11762" w:rsidRDefault="005572A6" w:rsidP="0055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35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72A6" w:rsidRPr="00E11762" w14:paraId="68FC311B" w14:textId="77777777" w:rsidTr="00020192">
        <w:tc>
          <w:tcPr>
            <w:tcW w:w="6552" w:type="dxa"/>
          </w:tcPr>
          <w:p w14:paraId="61C50C45" w14:textId="77777777" w:rsidR="005572A6" w:rsidRPr="00E11762" w:rsidRDefault="005572A6" w:rsidP="005572A6">
            <w:pPr>
              <w:spacing w:line="235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08" w:type="dxa"/>
          </w:tcPr>
          <w:p w14:paraId="5F74AC60" w14:textId="77777777" w:rsidR="005572A6" w:rsidRPr="00E11762" w:rsidRDefault="005572A6" w:rsidP="0055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35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1A05BBA4" w14:textId="77777777" w:rsidR="005572A6" w:rsidRPr="00E11762" w:rsidRDefault="005572A6" w:rsidP="0055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35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72A6" w:rsidRPr="00E11762" w14:paraId="33448BC6" w14:textId="77777777" w:rsidTr="00020192">
        <w:tc>
          <w:tcPr>
            <w:tcW w:w="6552" w:type="dxa"/>
          </w:tcPr>
          <w:p w14:paraId="2DF4D14B" w14:textId="599FC063" w:rsidR="005572A6" w:rsidRPr="00E11762" w:rsidRDefault="005572A6" w:rsidP="005572A6">
            <w:pPr>
              <w:spacing w:line="235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2562 - </w:t>
            </w: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008" w:type="dxa"/>
          </w:tcPr>
          <w:p w14:paraId="240E0716" w14:textId="77777777" w:rsidR="005572A6" w:rsidRPr="00E11762" w:rsidRDefault="005572A6" w:rsidP="0055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35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9328C7E" w14:textId="1EA3A733" w:rsidR="005572A6" w:rsidRPr="00E11762" w:rsidRDefault="005572A6" w:rsidP="0055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35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1,540,352</w:t>
            </w:r>
          </w:p>
        </w:tc>
      </w:tr>
      <w:tr w:rsidR="005572A6" w:rsidRPr="00E11762" w14:paraId="772F5492" w14:textId="77777777" w:rsidTr="00020192">
        <w:tc>
          <w:tcPr>
            <w:tcW w:w="6552" w:type="dxa"/>
          </w:tcPr>
          <w:p w14:paraId="67B30823" w14:textId="6E47F5BE" w:rsidR="005572A6" w:rsidRPr="00E11762" w:rsidRDefault="005572A6" w:rsidP="005572A6">
            <w:pPr>
              <w:spacing w:line="235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</w:t>
            </w: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ันที่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2562 - </w:t>
            </w: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008" w:type="dxa"/>
          </w:tcPr>
          <w:p w14:paraId="5A4C256B" w14:textId="77777777" w:rsidR="005572A6" w:rsidRPr="00E11762" w:rsidRDefault="005572A6" w:rsidP="0055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35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64459A1" w14:textId="0C7F8B3A" w:rsidR="005572A6" w:rsidRPr="00E11762" w:rsidRDefault="00930B93" w:rsidP="0093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35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1,489,424</w:t>
            </w:r>
          </w:p>
        </w:tc>
      </w:tr>
      <w:tr w:rsidR="005572A6" w:rsidRPr="00E11762" w14:paraId="043FA901" w14:textId="77777777" w:rsidTr="00020192">
        <w:tc>
          <w:tcPr>
            <w:tcW w:w="6552" w:type="dxa"/>
          </w:tcPr>
          <w:p w14:paraId="3F7A9DDA" w14:textId="4991A207" w:rsidR="005572A6" w:rsidRPr="00E11762" w:rsidRDefault="005572A6" w:rsidP="005572A6">
            <w:pPr>
              <w:spacing w:line="235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วันที่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2563 - </w:t>
            </w: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ปรับปรุงใหม่ และ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08" w:type="dxa"/>
          </w:tcPr>
          <w:p w14:paraId="5E068724" w14:textId="77777777" w:rsidR="005572A6" w:rsidRPr="00E11762" w:rsidRDefault="005572A6" w:rsidP="0055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35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3B7B4CD7" w14:textId="635B0760" w:rsidR="005572A6" w:rsidRPr="00E11762" w:rsidRDefault="005572A6" w:rsidP="00557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182E277" w14:textId="77777777" w:rsidR="006B010F" w:rsidRPr="00E11762" w:rsidRDefault="006B010F" w:rsidP="002A6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B2D1D65" w14:textId="77777777" w:rsidR="004A2843" w:rsidRPr="00E11762" w:rsidRDefault="002A628E" w:rsidP="00830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11762">
        <w:rPr>
          <w:rFonts w:ascii="Angsana New" w:hAnsi="Angsana New"/>
          <w:sz w:val="30"/>
          <w:szCs w:val="30"/>
          <w:cs/>
        </w:rPr>
        <w:t>ได้ทำสัญญาเช่า</w:t>
      </w:r>
      <w:r w:rsidRPr="00E11762">
        <w:rPr>
          <w:rFonts w:ascii="Angsana New" w:hAnsi="Angsana New" w:hint="cs"/>
          <w:sz w:val="30"/>
          <w:szCs w:val="30"/>
          <w:cs/>
        </w:rPr>
        <w:t>ช่วงที่ดินที่ตั้งโรงแรมพลาซ่า แอทธินีและอาคารสำนักงานแอทธินีจากกิจการที่เกี่ยวข้องกันหลายแห่ง</w:t>
      </w:r>
      <w:r w:rsidRPr="00E11762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 xml:space="preserve">สัญญาเช่าช่วงที่ดินโรงแรมพลาซ่า แอทธินีทำขึ้นในเดือนพฤษภาคม </w:t>
      </w:r>
      <w:r w:rsidRPr="00E11762">
        <w:rPr>
          <w:rFonts w:ascii="Angsana New" w:hAnsi="Angsana New"/>
          <w:sz w:val="30"/>
          <w:szCs w:val="30"/>
        </w:rPr>
        <w:t xml:space="preserve">2557 </w:t>
      </w:r>
      <w:r w:rsidRPr="00E11762">
        <w:rPr>
          <w:rFonts w:ascii="Angsana New" w:hAnsi="Angsana New" w:hint="cs"/>
          <w:sz w:val="30"/>
          <w:szCs w:val="30"/>
          <w:cs/>
        </w:rPr>
        <w:t xml:space="preserve">และจะสิ้นสุดในเดือนตุลาคม </w:t>
      </w:r>
      <w:r w:rsidRPr="00E11762">
        <w:rPr>
          <w:rFonts w:ascii="Angsana New" w:hAnsi="Angsana New"/>
          <w:sz w:val="30"/>
          <w:szCs w:val="30"/>
        </w:rPr>
        <w:t xml:space="preserve">2592 </w:t>
      </w:r>
      <w:r w:rsidRPr="00E11762">
        <w:rPr>
          <w:rFonts w:ascii="Angsana New" w:hAnsi="Angsana New" w:hint="cs"/>
          <w:sz w:val="30"/>
          <w:szCs w:val="30"/>
          <w:cs/>
        </w:rPr>
        <w:t xml:space="preserve">กลุ่มบริษัทตกลงที่จะจ่ายค่าเช่าล่วงหน้าเต็มจำนวน ณ วันที่ทำสัญญา สัญญาเช่าช่วงที่อาคารสำนักงานแอทธินีทำขึ้นในเดือนมิถุนายน </w:t>
      </w:r>
      <w:r w:rsidRPr="00E11762">
        <w:rPr>
          <w:rFonts w:ascii="Angsana New" w:hAnsi="Angsana New"/>
          <w:sz w:val="30"/>
          <w:szCs w:val="30"/>
        </w:rPr>
        <w:t xml:space="preserve">2556 </w:t>
      </w:r>
      <w:r w:rsidRPr="00E11762">
        <w:rPr>
          <w:rFonts w:ascii="Angsana New" w:hAnsi="Angsana New" w:hint="cs"/>
          <w:sz w:val="30"/>
          <w:szCs w:val="30"/>
          <w:cs/>
        </w:rPr>
        <w:t xml:space="preserve">และจะสิ้นสุดในเดือนตุลาคม </w:t>
      </w:r>
      <w:r w:rsidRPr="00E11762">
        <w:rPr>
          <w:rFonts w:ascii="Angsana New" w:hAnsi="Angsana New"/>
          <w:sz w:val="30"/>
          <w:szCs w:val="30"/>
        </w:rPr>
        <w:t xml:space="preserve">2592 </w:t>
      </w:r>
      <w:r w:rsidRPr="00E11762">
        <w:rPr>
          <w:rFonts w:ascii="Angsana New" w:hAnsi="Angsana New" w:hint="cs"/>
          <w:sz w:val="30"/>
          <w:szCs w:val="30"/>
          <w:cs/>
        </w:rPr>
        <w:t xml:space="preserve">กลุ่มบริษัทตกลงที่จะจ่ายค่าเช่าล่วงหน้าช่วงบางส่วน ณ วันที่ทำสัญญาและจะจ่ายค่าเช่าส่วนที่เหลือตลอดอายุสัญญา </w:t>
      </w:r>
      <w:r w:rsidR="007D3509" w:rsidRPr="00E11762">
        <w:rPr>
          <w:rFonts w:ascii="Angsana New" w:hAnsi="Angsana New"/>
          <w:sz w:val="30"/>
          <w:szCs w:val="30"/>
        </w:rPr>
        <w:t>(</w:t>
      </w:r>
      <w:r w:rsidR="007D3509" w:rsidRPr="00E11762">
        <w:rPr>
          <w:rFonts w:ascii="Angsana New" w:hAnsi="Angsana New" w:hint="cs"/>
          <w:sz w:val="30"/>
          <w:szCs w:val="30"/>
          <w:cs/>
        </w:rPr>
        <w:t>ดูหมายเหตุข้อ</w:t>
      </w:r>
      <w:r w:rsidR="007D3509" w:rsidRPr="00E11762">
        <w:rPr>
          <w:rFonts w:ascii="Angsana New" w:hAnsi="Angsana New"/>
          <w:sz w:val="30"/>
          <w:szCs w:val="30"/>
        </w:rPr>
        <w:t xml:space="preserve"> </w:t>
      </w:r>
      <w:r w:rsidR="00FF6BCF" w:rsidRPr="00E11762">
        <w:rPr>
          <w:rFonts w:ascii="Angsana New" w:hAnsi="Angsana New"/>
          <w:sz w:val="30"/>
          <w:szCs w:val="30"/>
        </w:rPr>
        <w:t>7</w:t>
      </w:r>
      <w:r w:rsidR="007D3509" w:rsidRPr="00E11762">
        <w:rPr>
          <w:rFonts w:ascii="Angsana New" w:hAnsi="Angsana New"/>
          <w:sz w:val="30"/>
          <w:szCs w:val="30"/>
        </w:rPr>
        <w:t xml:space="preserve">) </w:t>
      </w:r>
      <w:r w:rsidRPr="00E11762">
        <w:rPr>
          <w:rFonts w:ascii="Angsana New" w:hAnsi="Angsana New" w:hint="cs"/>
          <w:sz w:val="30"/>
          <w:szCs w:val="30"/>
          <w:cs/>
        </w:rPr>
        <w:t>เงินจ่ายล่วงหน้าสำหรับสัญญาทั้งสองฉบับรับรู้เป็นต้นทุนของสิทธิการเช่า</w:t>
      </w:r>
      <w:r w:rsidR="00EA187F" w:rsidRPr="00E11762">
        <w:rPr>
          <w:rFonts w:ascii="Angsana New" w:hAnsi="Angsana New" w:hint="cs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อาคารและส่วนปรับปรุงอาคารของโรงแรมพลาซ่า</w:t>
      </w:r>
      <w:r w:rsidR="00512CAC" w:rsidRPr="00E11762">
        <w:rPr>
          <w:rFonts w:ascii="Angsana New" w:hAnsi="Angsana New"/>
          <w:sz w:val="30"/>
          <w:szCs w:val="30"/>
          <w:cs/>
        </w:rPr>
        <w:br/>
      </w:r>
      <w:r w:rsidRPr="00E11762">
        <w:rPr>
          <w:rFonts w:ascii="Angsana New" w:hAnsi="Angsana New" w:hint="cs"/>
          <w:sz w:val="30"/>
          <w:szCs w:val="30"/>
          <w:cs/>
        </w:rPr>
        <w:t>แอทธินีถูกจัดประเภทเป็นที่ดิน อาคารและอุปกรณ์ และอาคารและส่วนปรับปรุงอาคารของอาคารสำนักงาน</w:t>
      </w:r>
      <w:r w:rsidR="00860F63" w:rsidRPr="00E11762">
        <w:rPr>
          <w:rFonts w:ascii="Angsana New" w:hAnsi="Angsana New"/>
          <w:sz w:val="30"/>
          <w:szCs w:val="30"/>
        </w:rPr>
        <w:br/>
      </w:r>
      <w:r w:rsidRPr="00E11762">
        <w:rPr>
          <w:rFonts w:ascii="Angsana New" w:hAnsi="Angsana New" w:hint="cs"/>
          <w:sz w:val="30"/>
          <w:szCs w:val="30"/>
          <w:cs/>
        </w:rPr>
        <w:t>แอทธินีถูกจัดประเภทเป็นอสังหาริมทรัพย์เพื่อการลงทุน</w:t>
      </w:r>
      <w:r w:rsidR="0083081D" w:rsidRPr="00E11762">
        <w:rPr>
          <w:rFonts w:ascii="Angsana New" w:hAnsi="Angsana New"/>
          <w:sz w:val="30"/>
          <w:szCs w:val="30"/>
        </w:rPr>
        <w:t xml:space="preserve"> </w:t>
      </w:r>
    </w:p>
    <w:p w14:paraId="701BCB85" w14:textId="77777777" w:rsidR="004A2843" w:rsidRPr="00E11762" w:rsidRDefault="004A2843" w:rsidP="00830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6536BB48" w14:textId="505B95CC" w:rsidR="002A628E" w:rsidRPr="00E11762" w:rsidRDefault="0083081D" w:rsidP="00830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t>เงิน</w:t>
      </w:r>
      <w:r w:rsidR="00B94487" w:rsidRPr="00E11762">
        <w:rPr>
          <w:rFonts w:ascii="Angsana New" w:hAnsi="Angsana New" w:hint="cs"/>
          <w:sz w:val="30"/>
          <w:szCs w:val="30"/>
          <w:cs/>
        </w:rPr>
        <w:t>จ่ายล่วงหน้าค่าเช่าที่ดินที่ตั้งของอาคารสำนักงานแอทธินี</w:t>
      </w:r>
      <w:r w:rsidRPr="00E11762">
        <w:rPr>
          <w:rFonts w:ascii="Angsana New" w:hAnsi="Angsana New" w:hint="cs"/>
          <w:sz w:val="30"/>
          <w:szCs w:val="30"/>
          <w:cs/>
        </w:rPr>
        <w:t>ดังกล่าว</w:t>
      </w:r>
      <w:r w:rsidR="00B94487" w:rsidRPr="00E11762">
        <w:rPr>
          <w:rFonts w:ascii="Angsana New" w:hAnsi="Angsana New" w:hint="cs"/>
          <w:sz w:val="30"/>
          <w:szCs w:val="30"/>
          <w:cs/>
        </w:rPr>
        <w:t>ที่เดิมรับรู้เป็นสิทธิการเช่า</w:t>
      </w:r>
      <w:r w:rsidR="00B94487"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ถูกรับรู้</w:t>
      </w:r>
      <w:r w:rsidR="00B94487" w:rsidRPr="00E11762">
        <w:rPr>
          <w:rFonts w:ascii="Angsana New" w:hAnsi="Angsana New" w:hint="cs"/>
          <w:sz w:val="30"/>
          <w:szCs w:val="30"/>
          <w:cs/>
        </w:rPr>
        <w:t>เป็นส่วนหนึ่งของสินทรัพย์สิทธิการใช้ภายใต้อสังหาริมทรัพย์เพื่อการลงทุน</w:t>
      </w:r>
      <w:r w:rsidR="00B94487" w:rsidRPr="00E11762">
        <w:rPr>
          <w:rFonts w:ascii="Angsana New" w:hAnsi="Angsana New"/>
          <w:sz w:val="30"/>
          <w:szCs w:val="30"/>
          <w:cs/>
        </w:rPr>
        <w:t xml:space="preserve"> </w:t>
      </w:r>
      <w:r w:rsidR="00B94487" w:rsidRPr="00E11762">
        <w:rPr>
          <w:rFonts w:ascii="Angsana New" w:hAnsi="Angsana New" w:hint="cs"/>
          <w:sz w:val="30"/>
          <w:szCs w:val="30"/>
          <w:cs/>
        </w:rPr>
        <w:t>ณ</w:t>
      </w:r>
      <w:r w:rsidR="00B94487" w:rsidRPr="00E11762">
        <w:rPr>
          <w:rFonts w:ascii="Angsana New" w:hAnsi="Angsana New"/>
          <w:sz w:val="30"/>
          <w:szCs w:val="30"/>
          <w:cs/>
        </w:rPr>
        <w:t xml:space="preserve"> </w:t>
      </w:r>
      <w:r w:rsidR="00B94487" w:rsidRPr="00E11762">
        <w:rPr>
          <w:rFonts w:ascii="Angsana New" w:hAnsi="Angsana New" w:hint="cs"/>
          <w:sz w:val="30"/>
          <w:szCs w:val="30"/>
          <w:cs/>
        </w:rPr>
        <w:t>วันที่</w:t>
      </w:r>
      <w:r w:rsidR="00B94487"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</w:rPr>
        <w:t>1</w:t>
      </w:r>
      <w:r w:rsidR="00B94487" w:rsidRPr="00E11762">
        <w:rPr>
          <w:rFonts w:ascii="Angsana New" w:hAnsi="Angsana New"/>
          <w:sz w:val="30"/>
          <w:szCs w:val="30"/>
          <w:cs/>
        </w:rPr>
        <w:t xml:space="preserve"> </w:t>
      </w:r>
      <w:r w:rsidR="00B94487" w:rsidRPr="00E11762">
        <w:rPr>
          <w:rFonts w:ascii="Angsana New" w:hAnsi="Angsana New" w:hint="cs"/>
          <w:sz w:val="30"/>
          <w:szCs w:val="30"/>
          <w:cs/>
        </w:rPr>
        <w:t>มกราคม</w:t>
      </w:r>
      <w:r w:rsidR="00B94487"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</w:rPr>
        <w:t>2563</w:t>
      </w:r>
      <w:r w:rsidR="00B94487" w:rsidRPr="00E11762">
        <w:rPr>
          <w:rFonts w:ascii="Angsana New" w:hAnsi="Angsana New"/>
          <w:sz w:val="30"/>
          <w:szCs w:val="30"/>
          <w:cs/>
        </w:rPr>
        <w:t xml:space="preserve"> </w:t>
      </w:r>
      <w:r w:rsidR="00B94487" w:rsidRPr="00E11762">
        <w:rPr>
          <w:rFonts w:ascii="Angsana New" w:hAnsi="Angsana New" w:hint="cs"/>
          <w:sz w:val="30"/>
          <w:szCs w:val="30"/>
          <w:cs/>
        </w:rPr>
        <w:t>จำนวนเงิน</w:t>
      </w:r>
      <w:r w:rsidR="00B94487"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</w:rPr>
        <w:t>317</w:t>
      </w:r>
      <w:r w:rsidR="00B94487" w:rsidRPr="00E11762">
        <w:rPr>
          <w:rFonts w:ascii="Angsana New" w:hAnsi="Angsana New"/>
          <w:sz w:val="30"/>
          <w:szCs w:val="30"/>
          <w:cs/>
        </w:rPr>
        <w:t>.</w:t>
      </w:r>
      <w:r w:rsidRPr="00E11762">
        <w:rPr>
          <w:rFonts w:ascii="Angsana New" w:hAnsi="Angsana New"/>
          <w:sz w:val="30"/>
          <w:szCs w:val="30"/>
        </w:rPr>
        <w:t>2</w:t>
      </w:r>
      <w:r w:rsidR="00FD639F">
        <w:rPr>
          <w:rFonts w:ascii="Angsana New" w:hAnsi="Angsana New"/>
          <w:sz w:val="30"/>
          <w:szCs w:val="30"/>
        </w:rPr>
        <w:t>7</w:t>
      </w:r>
      <w:r w:rsidR="00B94487" w:rsidRPr="00E11762">
        <w:rPr>
          <w:rFonts w:ascii="Angsana New" w:hAnsi="Angsana New"/>
          <w:sz w:val="30"/>
          <w:szCs w:val="30"/>
          <w:cs/>
        </w:rPr>
        <w:t xml:space="preserve"> </w:t>
      </w:r>
      <w:r w:rsidR="00B94487" w:rsidRPr="00E11762">
        <w:rPr>
          <w:rFonts w:ascii="Angsana New" w:hAnsi="Angsana New" w:hint="cs"/>
          <w:sz w:val="30"/>
          <w:szCs w:val="30"/>
          <w:cs/>
        </w:rPr>
        <w:t>ล้านบาท</w:t>
      </w:r>
    </w:p>
    <w:p w14:paraId="459CC71B" w14:textId="2A8F214A" w:rsidR="00B94487" w:rsidRPr="00E11762" w:rsidRDefault="00B94487" w:rsidP="00515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27C90611" w14:textId="641545AB" w:rsidR="00DE7818" w:rsidRDefault="00B94487" w:rsidP="00DE7818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t>เงินจ่ายล่วงหน้าค่าเช่าที่ดินหลายแห่งที่เดิมรับรู้เป็นสิทธิการเช่า</w:t>
      </w:r>
      <w:r w:rsidR="0083081D" w:rsidRPr="00E11762">
        <w:rPr>
          <w:rFonts w:ascii="Angsana New" w:hAnsi="Angsana New" w:hint="cs"/>
          <w:sz w:val="30"/>
          <w:szCs w:val="30"/>
          <w:cs/>
        </w:rPr>
        <w:t xml:space="preserve"> ถูกรับรู้</w:t>
      </w:r>
      <w:r w:rsidRPr="00E11762">
        <w:rPr>
          <w:rFonts w:ascii="Angsana New" w:hAnsi="Angsana New" w:hint="cs"/>
          <w:sz w:val="30"/>
          <w:szCs w:val="30"/>
          <w:cs/>
        </w:rPr>
        <w:t xml:space="preserve">เป็นส่วนหนึ่งของสินทรัพย์สิทธิการใช้ภายใต้ที่ดิน อาคารและอุปกรณ์ ณ วันที่ </w:t>
      </w:r>
      <w:r w:rsidRPr="00E11762">
        <w:rPr>
          <w:rFonts w:ascii="Angsana New" w:hAnsi="Angsana New" w:hint="cs"/>
          <w:sz w:val="30"/>
          <w:szCs w:val="30"/>
        </w:rPr>
        <w:t xml:space="preserve">1 </w:t>
      </w:r>
      <w:r w:rsidRPr="00E11762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E11762">
        <w:rPr>
          <w:rFonts w:ascii="Angsana New" w:hAnsi="Angsana New" w:hint="cs"/>
          <w:sz w:val="30"/>
          <w:szCs w:val="30"/>
        </w:rPr>
        <w:t xml:space="preserve">2563 </w:t>
      </w:r>
      <w:r w:rsidRPr="00E11762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 w:rsidRPr="00E11762">
        <w:rPr>
          <w:rFonts w:ascii="Angsana New" w:hAnsi="Angsana New" w:hint="cs"/>
          <w:sz w:val="30"/>
          <w:szCs w:val="30"/>
        </w:rPr>
        <w:t xml:space="preserve">1,172.15 </w:t>
      </w:r>
      <w:r w:rsidRPr="00E11762">
        <w:rPr>
          <w:rFonts w:ascii="Angsana New" w:hAnsi="Angsana New" w:hint="cs"/>
          <w:sz w:val="30"/>
          <w:szCs w:val="30"/>
          <w:cs/>
        </w:rPr>
        <w:t xml:space="preserve">ล้านบาท </w:t>
      </w:r>
    </w:p>
    <w:p w14:paraId="1F1E9E25" w14:textId="0A746F98" w:rsidR="003A339A" w:rsidRDefault="003A339A" w:rsidP="00DE7818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FE9BDF6" w14:textId="140CE606" w:rsidR="002D1457" w:rsidRDefault="002D1457" w:rsidP="00DE7818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DE11F43" w14:textId="77777777" w:rsidR="00930B93" w:rsidRDefault="00930B93" w:rsidP="00DE7818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5193B8" w14:textId="1047D2F8" w:rsidR="00B36CF2" w:rsidRPr="009572FC" w:rsidRDefault="008E7521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11762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สินทรัพย์ไม่มีตัวตนอื่น</w:t>
      </w: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810"/>
        <w:gridCol w:w="1350"/>
        <w:gridCol w:w="270"/>
        <w:gridCol w:w="1350"/>
        <w:gridCol w:w="270"/>
        <w:gridCol w:w="1350"/>
      </w:tblGrid>
      <w:tr w:rsidR="00A71557" w:rsidRPr="00E11762" w14:paraId="0DD7C78E" w14:textId="77777777" w:rsidTr="00AE48C3">
        <w:tc>
          <w:tcPr>
            <w:tcW w:w="3960" w:type="dxa"/>
          </w:tcPr>
          <w:p w14:paraId="649CC85E" w14:textId="77777777" w:rsidR="00A71557" w:rsidRPr="00E11762" w:rsidRDefault="00A71557" w:rsidP="007A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DBFA5C6" w14:textId="77777777" w:rsidR="00A71557" w:rsidRPr="00E11762" w:rsidRDefault="00A71557" w:rsidP="007A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14:paraId="6C477EC9" w14:textId="77777777" w:rsidR="00A71557" w:rsidRPr="00E11762" w:rsidRDefault="00A71557" w:rsidP="007A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71557" w:rsidRPr="00E11762" w14:paraId="6C7E2B40" w14:textId="77777777" w:rsidTr="00AE48C3">
        <w:tc>
          <w:tcPr>
            <w:tcW w:w="3960" w:type="dxa"/>
          </w:tcPr>
          <w:p w14:paraId="2A0F40AB" w14:textId="77777777" w:rsidR="00A71557" w:rsidRPr="00E11762" w:rsidRDefault="00A71557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630AECC" w14:textId="77777777" w:rsidR="00A71557" w:rsidRPr="00E11762" w:rsidRDefault="00A71557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4AE974F" w14:textId="77777777" w:rsidR="00A71557" w:rsidRPr="00E11762" w:rsidRDefault="00A71557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โปรแกรม</w:t>
            </w:r>
          </w:p>
          <w:p w14:paraId="28EF8B51" w14:textId="77777777" w:rsidR="00A71557" w:rsidRPr="00E11762" w:rsidRDefault="00A71557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</w:p>
          <w:p w14:paraId="08C05F32" w14:textId="77777777" w:rsidR="00A71557" w:rsidRPr="00E11762" w:rsidRDefault="00A71557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และลิขสิทธิ์</w:t>
            </w:r>
          </w:p>
          <w:p w14:paraId="5710C08D" w14:textId="77777777" w:rsidR="00A71557" w:rsidRPr="00E11762" w:rsidRDefault="00A71557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70" w:type="dxa"/>
            <w:vAlign w:val="bottom"/>
          </w:tcPr>
          <w:p w14:paraId="38B7D4B0" w14:textId="77777777" w:rsidR="00A71557" w:rsidRPr="00E11762" w:rsidRDefault="00A71557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F673A40" w14:textId="77777777" w:rsidR="00A71557" w:rsidRPr="00E11762" w:rsidRDefault="00A71557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โปรแกรม</w:t>
            </w:r>
          </w:p>
          <w:p w14:paraId="3632B30B" w14:textId="77777777" w:rsidR="00A71557" w:rsidRPr="00E11762" w:rsidRDefault="00A71557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  <w:p w14:paraId="520B8855" w14:textId="77777777" w:rsidR="00A71557" w:rsidRPr="00E11762" w:rsidRDefault="00A71557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  <w:vAlign w:val="bottom"/>
          </w:tcPr>
          <w:p w14:paraId="1F7A0ED4" w14:textId="77777777" w:rsidR="00A71557" w:rsidRPr="00E11762" w:rsidRDefault="00A71557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97AEB6" w14:textId="77777777" w:rsidR="00A71557" w:rsidRPr="00E11762" w:rsidRDefault="00A71557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E1651D5" w14:textId="77777777" w:rsidR="00A71557" w:rsidRPr="00E11762" w:rsidRDefault="00A71557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94E50CB" w14:textId="77777777" w:rsidR="00A71557" w:rsidRPr="00E11762" w:rsidRDefault="00A71557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71557" w:rsidRPr="00E11762" w14:paraId="62F29E91" w14:textId="77777777" w:rsidTr="00AE48C3">
        <w:tc>
          <w:tcPr>
            <w:tcW w:w="3960" w:type="dxa"/>
          </w:tcPr>
          <w:p w14:paraId="3F4E163C" w14:textId="77777777" w:rsidR="00A71557" w:rsidRPr="00E11762" w:rsidRDefault="00A71557" w:rsidP="007A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1B7C980" w14:textId="77777777" w:rsidR="00A71557" w:rsidRPr="00E11762" w:rsidRDefault="00A71557" w:rsidP="007A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14:paraId="72B9F4D6" w14:textId="77777777" w:rsidR="00A71557" w:rsidRPr="00E11762" w:rsidRDefault="00A71557" w:rsidP="007A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1557" w:rsidRPr="00E11762" w14:paraId="1B2CFD9F" w14:textId="77777777" w:rsidTr="00AE48C3">
        <w:tc>
          <w:tcPr>
            <w:tcW w:w="3960" w:type="dxa"/>
            <w:shd w:val="clear" w:color="auto" w:fill="auto"/>
          </w:tcPr>
          <w:p w14:paraId="10B9FF04" w14:textId="77777777" w:rsidR="00A71557" w:rsidRPr="00E11762" w:rsidRDefault="00A71557" w:rsidP="00C6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10" w:type="dxa"/>
          </w:tcPr>
          <w:p w14:paraId="4A78E3DD" w14:textId="77777777" w:rsidR="00A71557" w:rsidRPr="00E11762" w:rsidRDefault="00A71557" w:rsidP="00C6094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ACA83F5" w14:textId="77777777" w:rsidR="00A71557" w:rsidRPr="00E11762" w:rsidRDefault="00A71557" w:rsidP="00C6094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350C58" w14:textId="77777777" w:rsidR="00A71557" w:rsidRPr="00E11762" w:rsidRDefault="00A71557" w:rsidP="00C6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C276A9B" w14:textId="77777777" w:rsidR="00A71557" w:rsidRPr="00E11762" w:rsidRDefault="00A71557" w:rsidP="00C6094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317F98" w14:textId="77777777" w:rsidR="00A71557" w:rsidRPr="00E11762" w:rsidRDefault="00A71557" w:rsidP="00C6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8F8C868" w14:textId="77777777" w:rsidR="00A71557" w:rsidRPr="00E11762" w:rsidRDefault="00A71557" w:rsidP="00C6094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0CBC" w:rsidRPr="00E11762" w14:paraId="02B60B52" w14:textId="77777777" w:rsidTr="00AE48C3">
        <w:tc>
          <w:tcPr>
            <w:tcW w:w="3960" w:type="dxa"/>
            <w:shd w:val="clear" w:color="auto" w:fill="auto"/>
          </w:tcPr>
          <w:p w14:paraId="280A8D50" w14:textId="4EB81DE4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2562 -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810" w:type="dxa"/>
          </w:tcPr>
          <w:p w14:paraId="37DBF3A8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C1F3359" w14:textId="3167E859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160,858</w:t>
            </w:r>
          </w:p>
        </w:tc>
        <w:tc>
          <w:tcPr>
            <w:tcW w:w="270" w:type="dxa"/>
          </w:tcPr>
          <w:p w14:paraId="2401A378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E8E6AB" w14:textId="379EC5C1" w:rsidR="00190CBC" w:rsidRPr="00E11762" w:rsidRDefault="00190CBC" w:rsidP="00190CB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2,72</w:t>
            </w:r>
            <w:r w:rsidR="00DE78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1AE6112E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72DCA49" w14:textId="088DB926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163,58</w:t>
            </w:r>
            <w:r w:rsidR="00DE7818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7</w:t>
            </w:r>
          </w:p>
        </w:tc>
      </w:tr>
      <w:tr w:rsidR="00190CBC" w:rsidRPr="00E11762" w14:paraId="42A0A9B8" w14:textId="77777777" w:rsidTr="00AE48C3">
        <w:tc>
          <w:tcPr>
            <w:tcW w:w="3960" w:type="dxa"/>
            <w:shd w:val="clear" w:color="auto" w:fill="auto"/>
          </w:tcPr>
          <w:p w14:paraId="1CDCF021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62F4E354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7C1E6FA" w14:textId="7A495FE4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71,467</w:t>
            </w:r>
          </w:p>
        </w:tc>
        <w:tc>
          <w:tcPr>
            <w:tcW w:w="270" w:type="dxa"/>
          </w:tcPr>
          <w:p w14:paraId="14C70061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6650DF" w14:textId="6B8FE34E" w:rsidR="00190CBC" w:rsidRPr="00E11762" w:rsidRDefault="00190CBC" w:rsidP="00190CB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8,991</w:t>
            </w:r>
          </w:p>
        </w:tc>
        <w:tc>
          <w:tcPr>
            <w:tcW w:w="270" w:type="dxa"/>
          </w:tcPr>
          <w:p w14:paraId="3D39475D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9739825" w14:textId="44E8BC9C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80,458</w:t>
            </w:r>
          </w:p>
        </w:tc>
      </w:tr>
      <w:tr w:rsidR="00190CBC" w:rsidRPr="00E11762" w14:paraId="1F641C38" w14:textId="77777777" w:rsidTr="00AE48C3">
        <w:tc>
          <w:tcPr>
            <w:tcW w:w="3960" w:type="dxa"/>
            <w:shd w:val="clear" w:color="auto" w:fill="auto"/>
          </w:tcPr>
          <w:p w14:paraId="36B001E9" w14:textId="7D16E0B9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10" w:type="dxa"/>
          </w:tcPr>
          <w:p w14:paraId="19461460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0885A5A" w14:textId="6BF0AB8E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(4,167)</w:t>
            </w:r>
          </w:p>
        </w:tc>
        <w:tc>
          <w:tcPr>
            <w:tcW w:w="270" w:type="dxa"/>
          </w:tcPr>
          <w:p w14:paraId="79FF005D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BDEF8A" w14:textId="0A10175B" w:rsidR="00190CBC" w:rsidRPr="00E11762" w:rsidRDefault="00190CBC" w:rsidP="00E42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9B4F6E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443280D" w14:textId="2F989546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(4,167)</w:t>
            </w:r>
          </w:p>
        </w:tc>
      </w:tr>
      <w:tr w:rsidR="00190CBC" w:rsidRPr="00E11762" w14:paraId="0EE8827A" w14:textId="77777777" w:rsidTr="00AE48C3">
        <w:tc>
          <w:tcPr>
            <w:tcW w:w="3960" w:type="dxa"/>
            <w:shd w:val="clear" w:color="auto" w:fill="auto"/>
          </w:tcPr>
          <w:p w14:paraId="3CFC952C" w14:textId="71B8057A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810" w:type="dxa"/>
          </w:tcPr>
          <w:p w14:paraId="40F3978B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C09922D" w14:textId="0AF25F00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9,063</w:t>
            </w:r>
          </w:p>
        </w:tc>
        <w:tc>
          <w:tcPr>
            <w:tcW w:w="270" w:type="dxa"/>
          </w:tcPr>
          <w:p w14:paraId="7639AAA7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54AE7F" w14:textId="265CC6D1" w:rsidR="00190CBC" w:rsidRPr="00E11762" w:rsidRDefault="00190CBC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(9,063)</w:t>
            </w:r>
          </w:p>
        </w:tc>
        <w:tc>
          <w:tcPr>
            <w:tcW w:w="270" w:type="dxa"/>
          </w:tcPr>
          <w:p w14:paraId="54B71248" w14:textId="77777777" w:rsidR="00190CBC" w:rsidRPr="00E11762" w:rsidRDefault="00190CBC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E452D53" w14:textId="0BA367CA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4" w:firstLine="887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90CBC" w:rsidRPr="00E11762" w14:paraId="2BF75DB6" w14:textId="77777777" w:rsidTr="00AE48C3">
        <w:tc>
          <w:tcPr>
            <w:tcW w:w="3960" w:type="dxa"/>
            <w:shd w:val="clear" w:color="auto" w:fill="auto"/>
          </w:tcPr>
          <w:p w14:paraId="7C6EDC40" w14:textId="63D28965" w:rsidR="00190CBC" w:rsidRPr="00E11762" w:rsidRDefault="00190CBC" w:rsidP="00680135">
            <w:pPr>
              <w:spacing w:line="200" w:lineRule="atLeast"/>
              <w:ind w:right="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2562 </w:t>
            </w:r>
            <w:r w:rsidR="0033224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="0068013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680135"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ปรับปรุงใหม่</w:t>
            </w:r>
            <w:r w:rsidR="0068013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680135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 xml:space="preserve">  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2563 </w:t>
            </w:r>
          </w:p>
        </w:tc>
        <w:tc>
          <w:tcPr>
            <w:tcW w:w="810" w:type="dxa"/>
          </w:tcPr>
          <w:p w14:paraId="44048FAA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E0855E1" w14:textId="0F333295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237,221</w:t>
            </w:r>
          </w:p>
        </w:tc>
        <w:tc>
          <w:tcPr>
            <w:tcW w:w="270" w:type="dxa"/>
          </w:tcPr>
          <w:p w14:paraId="20D392E0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04401B6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6FB651D8" w14:textId="164ACFE3" w:rsidR="00190CBC" w:rsidRPr="00E11762" w:rsidRDefault="00190CBC" w:rsidP="00A94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2,65</w:t>
            </w:r>
            <w:r w:rsidR="00DE781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06ECDB2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5D5F3D0" w14:textId="09666770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239,87</w:t>
            </w:r>
            <w:r w:rsidR="00DE781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8</w:t>
            </w:r>
          </w:p>
        </w:tc>
      </w:tr>
      <w:tr w:rsidR="00190CBC" w:rsidRPr="00E11762" w14:paraId="5E6B45B7" w14:textId="77777777" w:rsidTr="00AE48C3">
        <w:tc>
          <w:tcPr>
            <w:tcW w:w="3960" w:type="dxa"/>
            <w:shd w:val="clear" w:color="auto" w:fill="auto"/>
          </w:tcPr>
          <w:p w14:paraId="4BD2DF5D" w14:textId="3A72CDF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73CFE13A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900643C" w14:textId="100F043C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 w:rsidR="005E308D"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0</w:t>
            </w: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5E308D"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45</w:t>
            </w:r>
            <w:r w:rsidR="00DE7818">
              <w:rPr>
                <w:rFonts w:asciiTheme="majorBidi" w:eastAsia="MS Mincho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F121681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F6425C" w14:textId="44806A09" w:rsidR="00190CBC" w:rsidRPr="00E11762" w:rsidRDefault="00A940AB" w:rsidP="00A94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90CBC" w:rsidRPr="00E11762">
              <w:rPr>
                <w:rFonts w:asciiTheme="majorBidi" w:hAnsiTheme="majorBidi" w:cstheme="majorBidi"/>
                <w:sz w:val="30"/>
                <w:szCs w:val="30"/>
              </w:rPr>
              <w:t>23,69</w:t>
            </w:r>
            <w:r w:rsidR="00C9011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95C81B0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CE8149B" w14:textId="369BF375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4</w:t>
            </w:r>
            <w:r w:rsidR="005E308D" w:rsidRPr="00E11762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4</w:t>
            </w:r>
            <w:r w:rsidRPr="00E11762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,</w:t>
            </w:r>
            <w:r w:rsidR="005E308D" w:rsidRPr="00E11762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15</w:t>
            </w:r>
            <w:r w:rsidR="00C9011C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2</w:t>
            </w:r>
          </w:p>
        </w:tc>
      </w:tr>
      <w:tr w:rsidR="00190CBC" w:rsidRPr="00E11762" w14:paraId="316EDE60" w14:textId="77777777" w:rsidTr="00AE48C3">
        <w:tc>
          <w:tcPr>
            <w:tcW w:w="3960" w:type="dxa"/>
            <w:shd w:val="clear" w:color="auto" w:fill="auto"/>
          </w:tcPr>
          <w:p w14:paraId="6F8BCD3E" w14:textId="2239610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10" w:type="dxa"/>
          </w:tcPr>
          <w:p w14:paraId="614DA9CD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B77F50F" w14:textId="34FAE259" w:rsidR="00190CBC" w:rsidRPr="00E11762" w:rsidRDefault="00190CBC" w:rsidP="00E42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014D9D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0B61F8" w14:textId="24275865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9011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E1176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CBA2A15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CED29F0" w14:textId="56B75DDC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(</w:t>
            </w:r>
            <w:r w:rsidR="00C9011C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10</w:t>
            </w:r>
            <w:r w:rsidRPr="00E11762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</w:tr>
      <w:tr w:rsidR="00190CBC" w:rsidRPr="00E11762" w14:paraId="436DCDBC" w14:textId="77777777" w:rsidTr="00AE48C3">
        <w:tc>
          <w:tcPr>
            <w:tcW w:w="3960" w:type="dxa"/>
            <w:shd w:val="clear" w:color="auto" w:fill="auto"/>
          </w:tcPr>
          <w:p w14:paraId="1A5DE846" w14:textId="786E2086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810" w:type="dxa"/>
          </w:tcPr>
          <w:p w14:paraId="1FA49382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7BBA00C" w14:textId="5B9496B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6,16</w:t>
            </w:r>
            <w:r w:rsidR="00DE7818">
              <w:rPr>
                <w:rFonts w:asciiTheme="majorBidi" w:eastAsia="MS Mincho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3F79A37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E4101E" w14:textId="089FC866" w:rsidR="00190CBC" w:rsidRPr="00E11762" w:rsidRDefault="00190CBC" w:rsidP="00190CBC">
            <w:pPr>
              <w:pStyle w:val="acctfourfigures"/>
              <w:tabs>
                <w:tab w:val="clear" w:pos="765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(6,16</w:t>
            </w:r>
            <w:r w:rsidR="00DE781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E1176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44B0419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CE90B92" w14:textId="57142CDA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190CBC" w:rsidRPr="00E11762" w14:paraId="37DE720F" w14:textId="77777777" w:rsidTr="00AE48C3">
        <w:tc>
          <w:tcPr>
            <w:tcW w:w="3960" w:type="dxa"/>
            <w:shd w:val="clear" w:color="auto" w:fill="auto"/>
          </w:tcPr>
          <w:p w14:paraId="545E5B4A" w14:textId="762E165C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10" w:type="dxa"/>
          </w:tcPr>
          <w:p w14:paraId="42E10F9B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09276" w14:textId="1CB08DD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26</w:t>
            </w:r>
            <w:r w:rsidR="005E308D"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3</w:t>
            </w: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5E308D"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84</w:t>
            </w:r>
            <w:r w:rsidR="0008661F"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2F9F9AF3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9082D34" w14:textId="2E51DA7E" w:rsidR="00190CBC" w:rsidRPr="00E11762" w:rsidRDefault="00190CBC" w:rsidP="00A94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20,173</w:t>
            </w:r>
          </w:p>
        </w:tc>
        <w:tc>
          <w:tcPr>
            <w:tcW w:w="270" w:type="dxa"/>
          </w:tcPr>
          <w:p w14:paraId="69BADDF5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1F771" w14:textId="1D91D0D1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28</w:t>
            </w:r>
            <w:r w:rsidR="005E308D"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4</w:t>
            </w: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,0</w:t>
            </w:r>
            <w:r w:rsidR="0008661F"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20</w:t>
            </w:r>
          </w:p>
        </w:tc>
      </w:tr>
      <w:tr w:rsidR="00190CBC" w:rsidRPr="00E11762" w14:paraId="129CC204" w14:textId="77777777" w:rsidTr="00AE48C3">
        <w:trPr>
          <w:trHeight w:hRule="exact" w:val="259"/>
        </w:trPr>
        <w:tc>
          <w:tcPr>
            <w:tcW w:w="3960" w:type="dxa"/>
            <w:shd w:val="clear" w:color="auto" w:fill="auto"/>
          </w:tcPr>
          <w:p w14:paraId="6BCA7247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508EFCE9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8895EDF" w14:textId="77777777" w:rsidR="00190CBC" w:rsidRPr="00E11762" w:rsidRDefault="00190CBC" w:rsidP="00190CB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9095DE3" w14:textId="77777777" w:rsidR="00190CBC" w:rsidRPr="00E11762" w:rsidRDefault="00190CBC" w:rsidP="00190CB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63B53E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72CD4F4" w14:textId="77777777" w:rsidR="00190CBC" w:rsidRPr="00E11762" w:rsidRDefault="00190CBC" w:rsidP="00190CB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F26EC7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890B5D6" w14:textId="77777777" w:rsidR="00190CBC" w:rsidRPr="00E11762" w:rsidRDefault="00190CBC" w:rsidP="00190CB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0CBC" w:rsidRPr="00E11762" w14:paraId="24086F0D" w14:textId="77777777" w:rsidTr="00AE48C3">
        <w:tc>
          <w:tcPr>
            <w:tcW w:w="3960" w:type="dxa"/>
            <w:shd w:val="clear" w:color="auto" w:fill="auto"/>
          </w:tcPr>
          <w:p w14:paraId="22CBBCD1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810" w:type="dxa"/>
          </w:tcPr>
          <w:p w14:paraId="7D175B97" w14:textId="77777777" w:rsidR="00190CBC" w:rsidRPr="00E11762" w:rsidRDefault="00190CBC" w:rsidP="00190CB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4219C81" w14:textId="77777777" w:rsidR="00190CBC" w:rsidRPr="00E11762" w:rsidRDefault="00190CBC" w:rsidP="00190CB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7DC307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BAFA5EE" w14:textId="77777777" w:rsidR="00190CBC" w:rsidRPr="00E11762" w:rsidRDefault="00190CBC" w:rsidP="00190CB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7D72C2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3A8210B" w14:textId="77777777" w:rsidR="00190CBC" w:rsidRPr="00E11762" w:rsidRDefault="00190CBC" w:rsidP="00190CB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0CBC" w:rsidRPr="00E11762" w14:paraId="5D5DC6A2" w14:textId="77777777" w:rsidTr="00D55C88">
        <w:tc>
          <w:tcPr>
            <w:tcW w:w="3960" w:type="dxa"/>
            <w:shd w:val="clear" w:color="auto" w:fill="auto"/>
          </w:tcPr>
          <w:p w14:paraId="72990735" w14:textId="0B2E3330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E11762">
              <w:rPr>
                <w:rFonts w:ascii="Angsana New" w:hAnsi="Angsana New"/>
                <w:sz w:val="30"/>
                <w:szCs w:val="30"/>
              </w:rPr>
              <w:t>2562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810" w:type="dxa"/>
          </w:tcPr>
          <w:p w14:paraId="73B67303" w14:textId="77777777" w:rsidR="00190CBC" w:rsidRPr="00E11762" w:rsidRDefault="00190CBC" w:rsidP="00190CB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967368C" w14:textId="57ED64D0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46,670</w:t>
            </w:r>
          </w:p>
        </w:tc>
        <w:tc>
          <w:tcPr>
            <w:tcW w:w="270" w:type="dxa"/>
          </w:tcPr>
          <w:p w14:paraId="47A46776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921E21A" w14:textId="1537DACF" w:rsidR="00190CBC" w:rsidRPr="00E11762" w:rsidRDefault="00190CBC" w:rsidP="00E42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3EBB6D1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4D152AF" w14:textId="5285B501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46,670</w:t>
            </w:r>
          </w:p>
        </w:tc>
      </w:tr>
      <w:tr w:rsidR="00190CBC" w:rsidRPr="00E11762" w14:paraId="02D3D475" w14:textId="77777777" w:rsidTr="00D55C88">
        <w:tc>
          <w:tcPr>
            <w:tcW w:w="3960" w:type="dxa"/>
            <w:shd w:val="clear" w:color="auto" w:fill="auto"/>
          </w:tcPr>
          <w:p w14:paraId="719A247E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810" w:type="dxa"/>
          </w:tcPr>
          <w:p w14:paraId="4176E857" w14:textId="77777777" w:rsidR="00190CBC" w:rsidRPr="00E11762" w:rsidRDefault="00190CBC" w:rsidP="00190CB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9BC211C" w14:textId="49417221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20,657</w:t>
            </w:r>
          </w:p>
        </w:tc>
        <w:tc>
          <w:tcPr>
            <w:tcW w:w="270" w:type="dxa"/>
          </w:tcPr>
          <w:p w14:paraId="114ED7F0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BEBE79" w14:textId="1AD1F22C" w:rsidR="00190CBC" w:rsidRPr="00E11762" w:rsidRDefault="00190CBC" w:rsidP="00E42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89DE8D8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CFA8BDA" w14:textId="6E7DBAFB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20,657</w:t>
            </w:r>
          </w:p>
        </w:tc>
      </w:tr>
      <w:tr w:rsidR="00190CBC" w:rsidRPr="00E11762" w14:paraId="1FCAC369" w14:textId="77777777" w:rsidTr="00D55C88">
        <w:tc>
          <w:tcPr>
            <w:tcW w:w="3960" w:type="dxa"/>
            <w:shd w:val="clear" w:color="auto" w:fill="auto"/>
          </w:tcPr>
          <w:p w14:paraId="1CF68DBD" w14:textId="302BF89D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810" w:type="dxa"/>
          </w:tcPr>
          <w:p w14:paraId="39A85E9B" w14:textId="77777777" w:rsidR="00190CBC" w:rsidRPr="00E11762" w:rsidRDefault="00190CBC" w:rsidP="00190CB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B423D13" w14:textId="6EC42B69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(112)</w:t>
            </w:r>
          </w:p>
        </w:tc>
        <w:tc>
          <w:tcPr>
            <w:tcW w:w="270" w:type="dxa"/>
          </w:tcPr>
          <w:p w14:paraId="072DB070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ED66471" w14:textId="03443397" w:rsidR="00190CBC" w:rsidRPr="00E11762" w:rsidRDefault="00190CBC" w:rsidP="00E42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01D84641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10BE12F" w14:textId="687B244B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(112)</w:t>
            </w:r>
          </w:p>
        </w:tc>
      </w:tr>
      <w:tr w:rsidR="00190CBC" w:rsidRPr="00E11762" w14:paraId="4DDAE29A" w14:textId="77777777" w:rsidTr="003D407D">
        <w:tc>
          <w:tcPr>
            <w:tcW w:w="3960" w:type="dxa"/>
            <w:shd w:val="clear" w:color="auto" w:fill="auto"/>
          </w:tcPr>
          <w:p w14:paraId="3C54B45F" w14:textId="241A9095" w:rsidR="00190CBC" w:rsidRPr="00E11762" w:rsidRDefault="00680135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2562 </w:t>
            </w:r>
            <w:r w:rsidR="0033224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ปรับปรุงใหม่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  <w:t xml:space="preserve">  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2563</w:t>
            </w:r>
          </w:p>
        </w:tc>
        <w:tc>
          <w:tcPr>
            <w:tcW w:w="810" w:type="dxa"/>
          </w:tcPr>
          <w:p w14:paraId="18987E06" w14:textId="77777777" w:rsidR="00190CBC" w:rsidRPr="00E11762" w:rsidRDefault="00190CBC" w:rsidP="00190CB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D277A08" w14:textId="76C249A9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67,215</w:t>
            </w:r>
          </w:p>
        </w:tc>
        <w:tc>
          <w:tcPr>
            <w:tcW w:w="270" w:type="dxa"/>
          </w:tcPr>
          <w:p w14:paraId="5E81542E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287494C" w14:textId="6A7BE4C5" w:rsidR="00190CBC" w:rsidRPr="00E11762" w:rsidRDefault="00190CBC" w:rsidP="00E42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13A141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B1E20BD" w14:textId="572C4DDA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67,215</w:t>
            </w:r>
          </w:p>
        </w:tc>
      </w:tr>
      <w:tr w:rsidR="00190CBC" w:rsidRPr="00E11762" w14:paraId="014E8591" w14:textId="77777777" w:rsidTr="003D407D">
        <w:tc>
          <w:tcPr>
            <w:tcW w:w="3960" w:type="dxa"/>
          </w:tcPr>
          <w:p w14:paraId="6134162B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810" w:type="dxa"/>
          </w:tcPr>
          <w:p w14:paraId="264362DD" w14:textId="77777777" w:rsidR="00190CBC" w:rsidRPr="00E11762" w:rsidRDefault="00190CBC" w:rsidP="00190CB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3479B4" w14:textId="4D2A7AD9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 w:rsidR="005E308D"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3</w:t>
            </w: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5E308D"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483</w:t>
            </w:r>
          </w:p>
        </w:tc>
        <w:tc>
          <w:tcPr>
            <w:tcW w:w="270" w:type="dxa"/>
          </w:tcPr>
          <w:p w14:paraId="322D9175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9320FA6" w14:textId="2E044D42" w:rsidR="00190CBC" w:rsidRPr="00E11762" w:rsidRDefault="00190CBC" w:rsidP="00E42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08F0B21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AAAB0D3" w14:textId="711BA443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2</w:t>
            </w:r>
            <w:r w:rsidR="005E308D" w:rsidRPr="00E11762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3</w:t>
            </w:r>
            <w:r w:rsidRPr="00E11762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,</w:t>
            </w:r>
            <w:r w:rsidR="005E308D" w:rsidRPr="00E11762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483</w:t>
            </w:r>
          </w:p>
        </w:tc>
      </w:tr>
      <w:tr w:rsidR="00190CBC" w:rsidRPr="00E11762" w14:paraId="7B4CBEFB" w14:textId="77777777" w:rsidTr="003D407D">
        <w:tc>
          <w:tcPr>
            <w:tcW w:w="3960" w:type="dxa"/>
          </w:tcPr>
          <w:p w14:paraId="3C66C958" w14:textId="3074A9CA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10" w:type="dxa"/>
          </w:tcPr>
          <w:p w14:paraId="4E46FB41" w14:textId="77777777" w:rsidR="00190CBC" w:rsidRPr="00E11762" w:rsidRDefault="00190CBC" w:rsidP="00190CB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1BA18" w14:textId="212A203B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9</w:t>
            </w:r>
            <w:r w:rsidR="005E308D"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0</w:t>
            </w: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="005E308D"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698</w:t>
            </w:r>
          </w:p>
        </w:tc>
        <w:tc>
          <w:tcPr>
            <w:tcW w:w="270" w:type="dxa"/>
          </w:tcPr>
          <w:p w14:paraId="6CECD726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506C1FE" w14:textId="1403DE1C" w:rsidR="00190CBC" w:rsidRPr="00E11762" w:rsidRDefault="00190CBC" w:rsidP="00E42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F4D0A68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952F84" w14:textId="349BC39C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9</w:t>
            </w:r>
            <w:r w:rsidR="005E308D"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0</w:t>
            </w: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 w:rsidR="005E308D"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698</w:t>
            </w:r>
          </w:p>
        </w:tc>
      </w:tr>
      <w:tr w:rsidR="00190CBC" w:rsidRPr="00E11762" w14:paraId="0C36A51D" w14:textId="77777777" w:rsidTr="00AE48C3">
        <w:trPr>
          <w:trHeight w:hRule="exact" w:val="259"/>
        </w:trPr>
        <w:tc>
          <w:tcPr>
            <w:tcW w:w="3960" w:type="dxa"/>
            <w:shd w:val="clear" w:color="auto" w:fill="auto"/>
          </w:tcPr>
          <w:p w14:paraId="4A478FD4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665A08B" w14:textId="77777777" w:rsidR="00190CBC" w:rsidRPr="00E11762" w:rsidRDefault="00190CBC" w:rsidP="00190CB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3CCB6E1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90D365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20A94B2" w14:textId="77777777" w:rsidR="00190CBC" w:rsidRPr="00E11762" w:rsidRDefault="00190CBC" w:rsidP="00190CB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F743B0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AEC744D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90CBC" w:rsidRPr="00E11762" w14:paraId="4ADED1ED" w14:textId="77777777" w:rsidTr="00AE48C3">
        <w:tc>
          <w:tcPr>
            <w:tcW w:w="3960" w:type="dxa"/>
            <w:shd w:val="clear" w:color="auto" w:fill="auto"/>
          </w:tcPr>
          <w:p w14:paraId="2768F5D2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10" w:type="dxa"/>
          </w:tcPr>
          <w:p w14:paraId="00AB3A2E" w14:textId="77777777" w:rsidR="00190CBC" w:rsidRPr="00E11762" w:rsidRDefault="00190CBC" w:rsidP="00190CB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3E3B5BA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BF7133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8665B2F" w14:textId="77777777" w:rsidR="00190CBC" w:rsidRPr="00E11762" w:rsidRDefault="00190CBC" w:rsidP="00190CB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C519FB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982680E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90CBC" w:rsidRPr="00E11762" w14:paraId="5F3B7FD0" w14:textId="77777777" w:rsidTr="00AE48C3">
        <w:tc>
          <w:tcPr>
            <w:tcW w:w="3960" w:type="dxa"/>
            <w:shd w:val="clear" w:color="auto" w:fill="auto"/>
          </w:tcPr>
          <w:p w14:paraId="61286011" w14:textId="222AA23A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2562 - </w:t>
            </w: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810" w:type="dxa"/>
          </w:tcPr>
          <w:p w14:paraId="64FA4663" w14:textId="77777777" w:rsidR="00190CBC" w:rsidRPr="00E11762" w:rsidRDefault="00190CBC" w:rsidP="00190CB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06B387A" w14:textId="0CADE05F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114,188</w:t>
            </w:r>
          </w:p>
        </w:tc>
        <w:tc>
          <w:tcPr>
            <w:tcW w:w="270" w:type="dxa"/>
          </w:tcPr>
          <w:p w14:paraId="5C628B77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B8D4AD7" w14:textId="7B0CE6D9" w:rsidR="00190CBC" w:rsidRPr="00E11762" w:rsidRDefault="00190CBC" w:rsidP="00190CB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2,72</w:t>
            </w:r>
            <w:r w:rsidR="00DE7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67D088E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5BDD906" w14:textId="081C6796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116,91</w:t>
            </w:r>
            <w:r w:rsidR="00DE781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7</w:t>
            </w:r>
          </w:p>
        </w:tc>
      </w:tr>
      <w:tr w:rsidR="00190CBC" w:rsidRPr="00E11762" w14:paraId="7B13487B" w14:textId="77777777" w:rsidTr="00AE48C3">
        <w:tc>
          <w:tcPr>
            <w:tcW w:w="3960" w:type="dxa"/>
            <w:shd w:val="clear" w:color="auto" w:fill="auto"/>
          </w:tcPr>
          <w:p w14:paraId="78852FBD" w14:textId="0F6BC2FA" w:rsidR="00190CBC" w:rsidRPr="00E11762" w:rsidRDefault="007F1623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2562 </w:t>
            </w:r>
            <w:r w:rsidR="0033224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ปรับปรุงใหม่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  <w:t xml:space="preserve">  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2563</w:t>
            </w:r>
          </w:p>
        </w:tc>
        <w:tc>
          <w:tcPr>
            <w:tcW w:w="810" w:type="dxa"/>
          </w:tcPr>
          <w:p w14:paraId="28856351" w14:textId="77777777" w:rsidR="00190CBC" w:rsidRPr="00E11762" w:rsidRDefault="00190CBC" w:rsidP="008C2DF1">
            <w:pPr>
              <w:pStyle w:val="acctfourfigures"/>
              <w:tabs>
                <w:tab w:val="clear" w:pos="765"/>
              </w:tabs>
              <w:spacing w:line="216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03FE56E" w14:textId="05855C0E" w:rsidR="00190CBC" w:rsidRPr="00E11762" w:rsidRDefault="00190CBC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16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170,006</w:t>
            </w:r>
          </w:p>
        </w:tc>
        <w:tc>
          <w:tcPr>
            <w:tcW w:w="270" w:type="dxa"/>
            <w:vAlign w:val="bottom"/>
          </w:tcPr>
          <w:p w14:paraId="4E517FFB" w14:textId="77777777" w:rsidR="00190CBC" w:rsidRPr="00E11762" w:rsidRDefault="00190CBC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7A7A3EA" w14:textId="7ABF80F1" w:rsidR="00190CBC" w:rsidRPr="00E11762" w:rsidRDefault="00190CBC" w:rsidP="008C2DF1">
            <w:pPr>
              <w:pStyle w:val="acctfourfigures"/>
              <w:tabs>
                <w:tab w:val="clear" w:pos="765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</w:t>
            </w:r>
            <w:r w:rsidR="00DE7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54818C7" w14:textId="77777777" w:rsidR="00190CBC" w:rsidRPr="00E11762" w:rsidRDefault="00190CBC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9EB8328" w14:textId="5E5B5B23" w:rsidR="00190CBC" w:rsidRPr="00E11762" w:rsidRDefault="00190CBC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16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172,66</w:t>
            </w:r>
            <w:r w:rsidR="00DE781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3</w:t>
            </w:r>
          </w:p>
        </w:tc>
      </w:tr>
      <w:tr w:rsidR="00190CBC" w:rsidRPr="00E11762" w14:paraId="7C949058" w14:textId="77777777" w:rsidTr="00190CBC">
        <w:tc>
          <w:tcPr>
            <w:tcW w:w="3960" w:type="dxa"/>
            <w:shd w:val="clear" w:color="auto" w:fill="auto"/>
          </w:tcPr>
          <w:p w14:paraId="2DD0844E" w14:textId="796CB821" w:rsidR="00190CBC" w:rsidRPr="00E11762" w:rsidRDefault="00190CBC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D55C88" w:rsidRPr="00E1176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810" w:type="dxa"/>
          </w:tcPr>
          <w:p w14:paraId="33707449" w14:textId="77777777" w:rsidR="00190CBC" w:rsidRPr="00E11762" w:rsidRDefault="00190CBC" w:rsidP="008C2DF1">
            <w:pPr>
              <w:pStyle w:val="acctfourfigures"/>
              <w:tabs>
                <w:tab w:val="clear" w:pos="765"/>
              </w:tabs>
              <w:spacing w:line="216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C29E716" w14:textId="1099BBEB" w:rsidR="00190CBC" w:rsidRPr="00E11762" w:rsidRDefault="00190CBC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16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173,149</w:t>
            </w:r>
          </w:p>
        </w:tc>
        <w:tc>
          <w:tcPr>
            <w:tcW w:w="270" w:type="dxa"/>
          </w:tcPr>
          <w:p w14:paraId="6E933DA3" w14:textId="77777777" w:rsidR="00190CBC" w:rsidRPr="00E11762" w:rsidRDefault="00190CBC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B07FCA" w14:textId="5DEE0F2B" w:rsidR="00190CBC" w:rsidRPr="00E11762" w:rsidRDefault="00190CBC" w:rsidP="008C2DF1">
            <w:pPr>
              <w:pStyle w:val="acctfourfigures"/>
              <w:tabs>
                <w:tab w:val="clear" w:pos="765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20,173</w:t>
            </w:r>
          </w:p>
        </w:tc>
        <w:tc>
          <w:tcPr>
            <w:tcW w:w="270" w:type="dxa"/>
          </w:tcPr>
          <w:p w14:paraId="0B233FAE" w14:textId="77777777" w:rsidR="00190CBC" w:rsidRPr="00E11762" w:rsidRDefault="00190CBC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24E9AC6" w14:textId="3F44EC88" w:rsidR="00190CBC" w:rsidRPr="00E11762" w:rsidRDefault="00190CBC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16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193,322</w:t>
            </w:r>
          </w:p>
        </w:tc>
      </w:tr>
      <w:tr w:rsidR="00190CBC" w:rsidRPr="00E11762" w14:paraId="1A5062B2" w14:textId="77777777" w:rsidTr="00AE48C3">
        <w:tc>
          <w:tcPr>
            <w:tcW w:w="3960" w:type="dxa"/>
            <w:shd w:val="clear" w:color="auto" w:fill="auto"/>
          </w:tcPr>
          <w:p w14:paraId="5BD43F8C" w14:textId="2890DFA4" w:rsidR="00190CBC" w:rsidRPr="00E11762" w:rsidRDefault="00190CBC" w:rsidP="00190CBC">
            <w:pPr>
              <w:rPr>
                <w:sz w:val="30"/>
                <w:szCs w:val="30"/>
              </w:rPr>
            </w:pPr>
            <w:r w:rsidRPr="00E11762">
              <w:rPr>
                <w:sz w:val="30"/>
                <w:szCs w:val="30"/>
              </w:rPr>
              <w:br w:type="page"/>
            </w:r>
          </w:p>
        </w:tc>
        <w:tc>
          <w:tcPr>
            <w:tcW w:w="810" w:type="dxa"/>
          </w:tcPr>
          <w:p w14:paraId="7896B6DF" w14:textId="77777777" w:rsidR="00190CBC" w:rsidRPr="00E11762" w:rsidRDefault="00190CBC" w:rsidP="00190CB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90" w:type="dxa"/>
            <w:gridSpan w:val="5"/>
            <w:vAlign w:val="bottom"/>
          </w:tcPr>
          <w:p w14:paraId="2FA3F133" w14:textId="77777777" w:rsidR="00426889" w:rsidRDefault="00426889" w:rsidP="00190CB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8F2811F" w14:textId="1E8A030E" w:rsidR="00190CBC" w:rsidRPr="00E11762" w:rsidRDefault="00190CBC" w:rsidP="00190CB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งบการเงิน</w:t>
            </w:r>
            <w:r w:rsidRPr="00E1176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90CBC" w:rsidRPr="00E11762" w14:paraId="1A125F5B" w14:textId="77777777" w:rsidTr="00AE48C3">
        <w:tc>
          <w:tcPr>
            <w:tcW w:w="3960" w:type="dxa"/>
            <w:shd w:val="clear" w:color="auto" w:fill="auto"/>
          </w:tcPr>
          <w:p w14:paraId="6CD68BC1" w14:textId="77777777" w:rsidR="00190CBC" w:rsidRPr="00E11762" w:rsidRDefault="00190CBC" w:rsidP="00190CB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DBC4A0B" w14:textId="77777777" w:rsidR="00190CBC" w:rsidRPr="00E11762" w:rsidRDefault="00190CBC" w:rsidP="00190CB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B718D98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โปรแกรม</w:t>
            </w:r>
          </w:p>
          <w:p w14:paraId="0E51D4F7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</w:p>
          <w:p w14:paraId="7463CBEA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และลิขสิทธิ์</w:t>
            </w:r>
          </w:p>
          <w:p w14:paraId="3392B516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70" w:type="dxa"/>
            <w:vAlign w:val="bottom"/>
          </w:tcPr>
          <w:p w14:paraId="1E39E82F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E8D08B9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โปรแกรม</w:t>
            </w:r>
          </w:p>
          <w:p w14:paraId="73947D24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  <w:p w14:paraId="2291C96A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  <w:vAlign w:val="bottom"/>
          </w:tcPr>
          <w:p w14:paraId="4DE89A62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F778840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7B2F99B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1EA0FB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90CBC" w:rsidRPr="00E11762" w14:paraId="3C5B5388" w14:textId="77777777" w:rsidTr="00AE48C3">
        <w:tc>
          <w:tcPr>
            <w:tcW w:w="3960" w:type="dxa"/>
          </w:tcPr>
          <w:p w14:paraId="68987669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C0390E8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14:paraId="6FDAEA4C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0CBC" w:rsidRPr="00E11762" w14:paraId="17EA9A8D" w14:textId="77777777" w:rsidTr="00AE48C3">
        <w:tc>
          <w:tcPr>
            <w:tcW w:w="3960" w:type="dxa"/>
            <w:shd w:val="clear" w:color="auto" w:fill="auto"/>
          </w:tcPr>
          <w:p w14:paraId="2A11B093" w14:textId="77777777" w:rsidR="00190CBC" w:rsidRPr="00E11762" w:rsidRDefault="00190CBC" w:rsidP="00190CB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10" w:type="dxa"/>
          </w:tcPr>
          <w:p w14:paraId="03AFD2D2" w14:textId="77777777" w:rsidR="00190CBC" w:rsidRPr="00E11762" w:rsidRDefault="00190CBC" w:rsidP="00190CB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B37667C" w14:textId="77777777" w:rsidR="00190CBC" w:rsidRPr="00E11762" w:rsidRDefault="00190CBC" w:rsidP="00190CB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634C41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7715611" w14:textId="77777777" w:rsidR="00190CBC" w:rsidRPr="00E11762" w:rsidRDefault="00190CBC" w:rsidP="00190CB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FFBF11" w14:textId="77777777" w:rsidR="00190CBC" w:rsidRPr="00E11762" w:rsidRDefault="00190CBC" w:rsidP="0019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B51B070" w14:textId="77777777" w:rsidR="00190CBC" w:rsidRPr="00E11762" w:rsidRDefault="00190CBC" w:rsidP="00190CB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5C88" w:rsidRPr="00E11762" w14:paraId="60C23F16" w14:textId="77777777" w:rsidTr="00AE48C3">
        <w:tc>
          <w:tcPr>
            <w:tcW w:w="3960" w:type="dxa"/>
            <w:shd w:val="clear" w:color="auto" w:fill="auto"/>
          </w:tcPr>
          <w:p w14:paraId="1E37BFE2" w14:textId="37315C9E" w:rsidR="00D55C88" w:rsidRPr="00E11762" w:rsidRDefault="00D55C88" w:rsidP="00D55C88">
            <w:pPr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E117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810" w:type="dxa"/>
          </w:tcPr>
          <w:p w14:paraId="5BC8FE77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48D7125E" w14:textId="183139B5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1,572</w:t>
            </w:r>
          </w:p>
        </w:tc>
        <w:tc>
          <w:tcPr>
            <w:tcW w:w="270" w:type="dxa"/>
          </w:tcPr>
          <w:p w14:paraId="7DE872A4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82FD41" w14:textId="0DD21CE4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2,72</w:t>
            </w:r>
            <w:r w:rsidR="00DE781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13A943D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F5591AC" w14:textId="4BF3ACCD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4,30</w:t>
            </w:r>
            <w:r w:rsidR="00DE781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55C88" w:rsidRPr="00E11762" w14:paraId="1363E030" w14:textId="77777777" w:rsidTr="00AE48C3">
        <w:tc>
          <w:tcPr>
            <w:tcW w:w="3960" w:type="dxa"/>
            <w:shd w:val="clear" w:color="auto" w:fill="auto"/>
          </w:tcPr>
          <w:p w14:paraId="16FB1366" w14:textId="77777777" w:rsidR="00D55C88" w:rsidRPr="00E11762" w:rsidRDefault="00D55C88" w:rsidP="00D55C8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3923F2D1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33270FB2" w14:textId="41828F9C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2,066</w:t>
            </w:r>
          </w:p>
        </w:tc>
        <w:tc>
          <w:tcPr>
            <w:tcW w:w="270" w:type="dxa"/>
          </w:tcPr>
          <w:p w14:paraId="7C91FC59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8AD6A0" w14:textId="5F29BA44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8,991</w:t>
            </w:r>
          </w:p>
        </w:tc>
        <w:tc>
          <w:tcPr>
            <w:tcW w:w="270" w:type="dxa"/>
          </w:tcPr>
          <w:p w14:paraId="74586800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E9ACAD2" w14:textId="5768EF56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11,057</w:t>
            </w:r>
          </w:p>
        </w:tc>
      </w:tr>
      <w:tr w:rsidR="00D55C88" w:rsidRPr="00E11762" w14:paraId="1F6B4D12" w14:textId="77777777" w:rsidTr="00AE48C3">
        <w:tc>
          <w:tcPr>
            <w:tcW w:w="3960" w:type="dxa"/>
            <w:shd w:val="clear" w:color="auto" w:fill="auto"/>
          </w:tcPr>
          <w:p w14:paraId="3A70B04C" w14:textId="0FF021F9" w:rsidR="00D55C88" w:rsidRPr="00E11762" w:rsidRDefault="00D55C88" w:rsidP="00D55C8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810" w:type="dxa"/>
          </w:tcPr>
          <w:p w14:paraId="10283758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1DFD560" w14:textId="5CEF2144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9,063</w:t>
            </w:r>
          </w:p>
        </w:tc>
        <w:tc>
          <w:tcPr>
            <w:tcW w:w="270" w:type="dxa"/>
          </w:tcPr>
          <w:p w14:paraId="3309BCBC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9A51B0" w14:textId="29875861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(9,063)</w:t>
            </w:r>
          </w:p>
        </w:tc>
        <w:tc>
          <w:tcPr>
            <w:tcW w:w="270" w:type="dxa"/>
          </w:tcPr>
          <w:p w14:paraId="163C9B2A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E196603" w14:textId="30EC6030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4" w:firstLine="617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</w:tr>
      <w:tr w:rsidR="00D55C88" w:rsidRPr="00E11762" w14:paraId="129D9431" w14:textId="77777777" w:rsidTr="00AE48C3">
        <w:tc>
          <w:tcPr>
            <w:tcW w:w="3960" w:type="dxa"/>
            <w:shd w:val="clear" w:color="auto" w:fill="auto"/>
          </w:tcPr>
          <w:p w14:paraId="11054BC1" w14:textId="466BAECA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2562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799C5BB0" w14:textId="7F327CA8" w:rsidR="00D55C88" w:rsidRPr="00E11762" w:rsidRDefault="00D55C88" w:rsidP="00D55C8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2563</w:t>
            </w:r>
          </w:p>
        </w:tc>
        <w:tc>
          <w:tcPr>
            <w:tcW w:w="810" w:type="dxa"/>
          </w:tcPr>
          <w:p w14:paraId="7E766F5C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5081866" w14:textId="77777777" w:rsidR="00D55C88" w:rsidRPr="00E11762" w:rsidRDefault="00D55C88" w:rsidP="00D55C8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09B2984" w14:textId="229CAE04" w:rsidR="00D55C88" w:rsidRPr="00E11762" w:rsidRDefault="00D55C88" w:rsidP="00D55C8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12,701</w:t>
            </w:r>
          </w:p>
        </w:tc>
        <w:tc>
          <w:tcPr>
            <w:tcW w:w="270" w:type="dxa"/>
          </w:tcPr>
          <w:p w14:paraId="7B9461A0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F05D895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6722B91" w14:textId="4F961156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</w:t>
            </w:r>
            <w:r w:rsidR="00DE7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4FE17A4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7F18F08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2DDD0BD" w14:textId="3B200194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15,35</w:t>
            </w:r>
            <w:r w:rsidR="00DE7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D55C88" w:rsidRPr="00E11762" w14:paraId="2971D11D" w14:textId="77777777" w:rsidTr="00AE48C3">
        <w:tc>
          <w:tcPr>
            <w:tcW w:w="3960" w:type="dxa"/>
            <w:shd w:val="clear" w:color="auto" w:fill="auto"/>
          </w:tcPr>
          <w:p w14:paraId="424AD1C0" w14:textId="47AE78CD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4B5D9B33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6117D54F" w14:textId="6FCC8254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5,386</w:t>
            </w:r>
          </w:p>
        </w:tc>
        <w:tc>
          <w:tcPr>
            <w:tcW w:w="270" w:type="dxa"/>
          </w:tcPr>
          <w:p w14:paraId="6A5F131C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6D0A16" w14:textId="13EF6A2F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20,800</w:t>
            </w:r>
          </w:p>
        </w:tc>
        <w:tc>
          <w:tcPr>
            <w:tcW w:w="270" w:type="dxa"/>
          </w:tcPr>
          <w:p w14:paraId="5E28E3EE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1BCF78D" w14:textId="3C057494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26,186</w:t>
            </w:r>
          </w:p>
        </w:tc>
      </w:tr>
      <w:tr w:rsidR="00D55C88" w:rsidRPr="00E11762" w14:paraId="2657BFE2" w14:textId="77777777" w:rsidTr="00AE48C3">
        <w:tc>
          <w:tcPr>
            <w:tcW w:w="3960" w:type="dxa"/>
            <w:shd w:val="clear" w:color="auto" w:fill="auto"/>
          </w:tcPr>
          <w:p w14:paraId="5F2316E1" w14:textId="42D05F8D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810" w:type="dxa"/>
          </w:tcPr>
          <w:p w14:paraId="6031A00F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6AD655FC" w14:textId="13B0B72C" w:rsidR="00D55C88" w:rsidRPr="00E11762" w:rsidRDefault="00D55C88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AD8C06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BE1962E" w14:textId="62C93A6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270" w:type="dxa"/>
          </w:tcPr>
          <w:p w14:paraId="684B0793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16E7A54" w14:textId="38562A08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</w:tr>
      <w:tr w:rsidR="00D55C88" w:rsidRPr="00E11762" w14:paraId="7EC5F8FD" w14:textId="77777777" w:rsidTr="00AE48C3">
        <w:tc>
          <w:tcPr>
            <w:tcW w:w="3960" w:type="dxa"/>
            <w:shd w:val="clear" w:color="auto" w:fill="auto"/>
          </w:tcPr>
          <w:p w14:paraId="64FBC358" w14:textId="4B4423A0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810" w:type="dxa"/>
          </w:tcPr>
          <w:p w14:paraId="2981EAA0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812C5ED" w14:textId="74FC2908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6,16</w:t>
            </w:r>
            <w:r w:rsidR="00DE781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3401215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C026235" w14:textId="23385C83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(6,16</w:t>
            </w:r>
            <w:r w:rsidR="00DE781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E1176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27E560A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3B76C64" w14:textId="5C974DB2" w:rsidR="00D55C88" w:rsidRPr="00E11762" w:rsidRDefault="00D55C88" w:rsidP="00AF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4" w:firstLine="883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5C88" w:rsidRPr="00E11762" w14:paraId="5C3A5E4D" w14:textId="77777777" w:rsidTr="00AE48C3">
        <w:tc>
          <w:tcPr>
            <w:tcW w:w="3960" w:type="dxa"/>
            <w:shd w:val="clear" w:color="auto" w:fill="auto"/>
          </w:tcPr>
          <w:p w14:paraId="629D3F9F" w14:textId="0E74A9E3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10" w:type="dxa"/>
          </w:tcPr>
          <w:p w14:paraId="459EB2EB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42BA62" w14:textId="2AFA0AF1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24,25</w:t>
            </w:r>
            <w:r w:rsidR="00DE7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EF539B6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0B3DB8C" w14:textId="1225698D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17,279</w:t>
            </w:r>
          </w:p>
        </w:tc>
        <w:tc>
          <w:tcPr>
            <w:tcW w:w="270" w:type="dxa"/>
          </w:tcPr>
          <w:p w14:paraId="6EFA814B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B3F089E" w14:textId="0CF8D1E0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41,53</w:t>
            </w:r>
            <w:r w:rsidR="00DE7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D55C88" w:rsidRPr="00E11762" w14:paraId="4FAF89EC" w14:textId="77777777" w:rsidTr="00AE48C3">
        <w:trPr>
          <w:trHeight w:val="217"/>
        </w:trPr>
        <w:tc>
          <w:tcPr>
            <w:tcW w:w="3960" w:type="dxa"/>
            <w:shd w:val="clear" w:color="auto" w:fill="auto"/>
          </w:tcPr>
          <w:p w14:paraId="7C7B8CD6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AD6E0D5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07C2539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ACA705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B901DD8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D5B5B1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BA8396C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5C88" w:rsidRPr="00E11762" w14:paraId="10A8F927" w14:textId="77777777" w:rsidTr="00AE48C3">
        <w:tc>
          <w:tcPr>
            <w:tcW w:w="3960" w:type="dxa"/>
            <w:shd w:val="clear" w:color="auto" w:fill="auto"/>
          </w:tcPr>
          <w:p w14:paraId="0E7006CD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810" w:type="dxa"/>
          </w:tcPr>
          <w:p w14:paraId="7AC1A1F6" w14:textId="77777777" w:rsidR="00D55C88" w:rsidRPr="00E11762" w:rsidRDefault="00D55C88" w:rsidP="00D55C8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6F631C" w14:textId="2B37B34D" w:rsidR="00D55C88" w:rsidRPr="00E11762" w:rsidRDefault="00D55C88" w:rsidP="00D55C8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3A160B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46C7AFD" w14:textId="1632857C" w:rsidR="00D55C88" w:rsidRPr="00E11762" w:rsidRDefault="00D55C88" w:rsidP="00D55C8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71153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20A00E" w14:textId="20952ED6" w:rsidR="00D55C88" w:rsidRPr="00E11762" w:rsidRDefault="00D55C88" w:rsidP="00D55C8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5C88" w:rsidRPr="00E11762" w14:paraId="1AE7D906" w14:textId="77777777" w:rsidTr="00AE48C3">
        <w:tc>
          <w:tcPr>
            <w:tcW w:w="3960" w:type="dxa"/>
            <w:shd w:val="clear" w:color="auto" w:fill="auto"/>
          </w:tcPr>
          <w:p w14:paraId="3D6B0C42" w14:textId="795545BE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E117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810" w:type="dxa"/>
          </w:tcPr>
          <w:p w14:paraId="4EC21791" w14:textId="77777777" w:rsidR="00D55C88" w:rsidRPr="00E11762" w:rsidRDefault="00D55C88" w:rsidP="00D55C8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0EFC7B" w14:textId="3D083C3D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6" w:right="-626" w:firstLine="42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270" w:type="dxa"/>
          </w:tcPr>
          <w:p w14:paraId="64F8B640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749E9A" w14:textId="3035C08E" w:rsidR="00D55C88" w:rsidRPr="00E11762" w:rsidRDefault="00D55C88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F53C41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315804C" w14:textId="07E79A7F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</w:tr>
      <w:tr w:rsidR="00D55C88" w:rsidRPr="00E11762" w14:paraId="7C36F445" w14:textId="77777777" w:rsidTr="00AE48C3">
        <w:tc>
          <w:tcPr>
            <w:tcW w:w="3960" w:type="dxa"/>
            <w:shd w:val="clear" w:color="auto" w:fill="auto"/>
          </w:tcPr>
          <w:p w14:paraId="4B7D86EF" w14:textId="69D878B6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810" w:type="dxa"/>
          </w:tcPr>
          <w:p w14:paraId="29AE4ACE" w14:textId="77777777" w:rsidR="00D55C88" w:rsidRPr="00E11762" w:rsidRDefault="00D55C88" w:rsidP="00D55C8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E787B5B" w14:textId="760BDB80" w:rsidR="00D55C88" w:rsidRPr="00E11762" w:rsidRDefault="00D55C88" w:rsidP="00D55C8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1,627</w:t>
            </w:r>
          </w:p>
        </w:tc>
        <w:tc>
          <w:tcPr>
            <w:tcW w:w="270" w:type="dxa"/>
          </w:tcPr>
          <w:p w14:paraId="0F212695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D1D16A" w14:textId="4E885959" w:rsidR="00D55C88" w:rsidRPr="00E11762" w:rsidRDefault="00D55C88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5B7439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88688B3" w14:textId="427E7724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1,627</w:t>
            </w:r>
          </w:p>
        </w:tc>
      </w:tr>
      <w:tr w:rsidR="00D55C88" w:rsidRPr="00E11762" w14:paraId="3EB27A24" w14:textId="77777777" w:rsidTr="00AE48C3">
        <w:tc>
          <w:tcPr>
            <w:tcW w:w="3960" w:type="dxa"/>
            <w:shd w:val="clear" w:color="auto" w:fill="auto"/>
          </w:tcPr>
          <w:p w14:paraId="46884EE4" w14:textId="533A4DD1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2562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6345F293" w14:textId="1B4C0AC4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2563</w:t>
            </w:r>
          </w:p>
        </w:tc>
        <w:tc>
          <w:tcPr>
            <w:tcW w:w="810" w:type="dxa"/>
          </w:tcPr>
          <w:p w14:paraId="0D77E6D2" w14:textId="77777777" w:rsidR="00D55C88" w:rsidRPr="00E11762" w:rsidRDefault="00D55C88" w:rsidP="00D55C8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21D6EF8" w14:textId="77777777" w:rsidR="00D55C88" w:rsidRPr="00E11762" w:rsidRDefault="00D55C88" w:rsidP="00D55C8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BDEAB9A" w14:textId="0E36CEB4" w:rsidR="00D55C88" w:rsidRPr="00E11762" w:rsidRDefault="00D55C88" w:rsidP="00D55C8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1,730</w:t>
            </w:r>
          </w:p>
        </w:tc>
        <w:tc>
          <w:tcPr>
            <w:tcW w:w="270" w:type="dxa"/>
          </w:tcPr>
          <w:p w14:paraId="386A1E51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356B9AE" w14:textId="77777777" w:rsidR="00D55C88" w:rsidRPr="00E11762" w:rsidRDefault="00D55C88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A19EE6E" w14:textId="011E128B" w:rsidR="00D55C88" w:rsidRPr="00E11762" w:rsidRDefault="00D55C88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DCC61B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F4B1F26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3A8D2F9" w14:textId="7FF6E15F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1,730</w:t>
            </w:r>
          </w:p>
        </w:tc>
      </w:tr>
      <w:tr w:rsidR="00D55C88" w:rsidRPr="00E11762" w14:paraId="7D200C73" w14:textId="77777777" w:rsidTr="00AE48C3">
        <w:tc>
          <w:tcPr>
            <w:tcW w:w="3960" w:type="dxa"/>
            <w:shd w:val="clear" w:color="auto" w:fill="auto"/>
          </w:tcPr>
          <w:p w14:paraId="60048F31" w14:textId="309BCDD6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810" w:type="dxa"/>
          </w:tcPr>
          <w:p w14:paraId="29F63C05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6950E6" w14:textId="2BB4533D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3,22</w:t>
            </w:r>
            <w:r w:rsidR="00DE781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1517386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C9D211" w14:textId="79BA1929" w:rsidR="00D55C88" w:rsidRPr="00E11762" w:rsidRDefault="00D55C88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8CAFB7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13DDBA4" w14:textId="28F1F074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3,22</w:t>
            </w:r>
            <w:r w:rsidR="00DE781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D55C88" w:rsidRPr="00E11762" w14:paraId="7B831300" w14:textId="77777777" w:rsidTr="00AE48C3">
        <w:tc>
          <w:tcPr>
            <w:tcW w:w="3960" w:type="dxa"/>
            <w:shd w:val="clear" w:color="auto" w:fill="auto"/>
          </w:tcPr>
          <w:p w14:paraId="4E6CD1F6" w14:textId="43D49EFB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10" w:type="dxa"/>
          </w:tcPr>
          <w:p w14:paraId="3FBFBC42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9A60D6A" w14:textId="0FF15858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4,95</w:t>
            </w:r>
            <w:r w:rsidR="00DE7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25D6264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39469B9" w14:textId="736442B6" w:rsidR="00D55C88" w:rsidRPr="00E11762" w:rsidRDefault="00D55C88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A8BE6B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79DCB09" w14:textId="4485BFD5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4,95</w:t>
            </w:r>
            <w:r w:rsidR="00DE7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D55C88" w:rsidRPr="00E11762" w14:paraId="77E0C16B" w14:textId="77777777" w:rsidTr="00AE48C3">
        <w:tc>
          <w:tcPr>
            <w:tcW w:w="3960" w:type="dxa"/>
            <w:shd w:val="clear" w:color="auto" w:fill="auto"/>
          </w:tcPr>
          <w:p w14:paraId="74077744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D776277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8094553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B54FAE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4BE877A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600ED0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C2523F2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55C88" w:rsidRPr="00E11762" w14:paraId="3000C453" w14:textId="77777777" w:rsidTr="00AE48C3">
        <w:tc>
          <w:tcPr>
            <w:tcW w:w="3960" w:type="dxa"/>
            <w:shd w:val="clear" w:color="auto" w:fill="auto"/>
          </w:tcPr>
          <w:p w14:paraId="518A8ADE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10" w:type="dxa"/>
          </w:tcPr>
          <w:p w14:paraId="4AFE407D" w14:textId="77777777" w:rsidR="00D55C88" w:rsidRPr="00E11762" w:rsidRDefault="00D55C88" w:rsidP="00D55C8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FCCD16" w14:textId="3FBA0A34" w:rsidR="00D55C88" w:rsidRPr="00E11762" w:rsidRDefault="00D55C88" w:rsidP="00D55C8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547804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8D260A" w14:textId="0CBCBD62" w:rsidR="00D55C88" w:rsidRPr="00E11762" w:rsidRDefault="00D55C88" w:rsidP="00D55C8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F93FC0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0F74CE" w14:textId="68CFF37C" w:rsidR="00D55C88" w:rsidRPr="00E11762" w:rsidRDefault="00D55C88" w:rsidP="00D55C8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5C88" w:rsidRPr="00E11762" w14:paraId="3EC71051" w14:textId="77777777" w:rsidTr="00AE48C3">
        <w:tc>
          <w:tcPr>
            <w:tcW w:w="3960" w:type="dxa"/>
            <w:shd w:val="clear" w:color="auto" w:fill="auto"/>
          </w:tcPr>
          <w:p w14:paraId="27F0C478" w14:textId="1FC37B36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810" w:type="dxa"/>
          </w:tcPr>
          <w:p w14:paraId="5AADFFD7" w14:textId="77777777" w:rsidR="00D55C88" w:rsidRPr="00E11762" w:rsidRDefault="00D55C88" w:rsidP="00D55C8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03CC98C" w14:textId="06A017EA" w:rsidR="00D55C88" w:rsidRPr="00E11762" w:rsidRDefault="00D55C88" w:rsidP="00D55C88">
            <w:pPr>
              <w:pStyle w:val="acctfourfigures"/>
              <w:tabs>
                <w:tab w:val="clear" w:pos="765"/>
              </w:tabs>
              <w:spacing w:line="240" w:lineRule="atLeast"/>
              <w:ind w:right="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1,469</w:t>
            </w:r>
          </w:p>
        </w:tc>
        <w:tc>
          <w:tcPr>
            <w:tcW w:w="270" w:type="dxa"/>
          </w:tcPr>
          <w:p w14:paraId="170CF606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74708D0" w14:textId="2B26E352" w:rsidR="00D55C88" w:rsidRPr="00E11762" w:rsidRDefault="00D55C88" w:rsidP="00D55C8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2,72</w:t>
            </w:r>
            <w:r w:rsidR="00DE7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B29FC17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4B8C0BF" w14:textId="1F19EC62" w:rsidR="00D55C88" w:rsidRPr="00E11762" w:rsidRDefault="00D55C88" w:rsidP="00D55C8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4,19</w:t>
            </w:r>
            <w:r w:rsidR="00DE7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D55C88" w:rsidRPr="00E11762" w14:paraId="15FCC8EF" w14:textId="77777777" w:rsidTr="00AE48C3">
        <w:tc>
          <w:tcPr>
            <w:tcW w:w="3960" w:type="dxa"/>
            <w:shd w:val="clear" w:color="auto" w:fill="auto"/>
          </w:tcPr>
          <w:p w14:paraId="5E5870EF" w14:textId="10C84859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2562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2878748D" w14:textId="1550ED80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2563</w:t>
            </w:r>
          </w:p>
        </w:tc>
        <w:tc>
          <w:tcPr>
            <w:tcW w:w="810" w:type="dxa"/>
          </w:tcPr>
          <w:p w14:paraId="301C1B3E" w14:textId="77777777" w:rsidR="00D55C88" w:rsidRPr="00E11762" w:rsidRDefault="00D55C88" w:rsidP="00D55C8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1DA98777" w14:textId="77777777" w:rsidR="00D55C88" w:rsidRPr="00E11762" w:rsidRDefault="00D55C88" w:rsidP="00D55C8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14DE115" w14:textId="0BBEAE62" w:rsidR="00D55C88" w:rsidRPr="00E11762" w:rsidRDefault="00D55C88" w:rsidP="00D55C8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10,971</w:t>
            </w:r>
          </w:p>
        </w:tc>
        <w:tc>
          <w:tcPr>
            <w:tcW w:w="270" w:type="dxa"/>
          </w:tcPr>
          <w:p w14:paraId="63C0A803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349734A9" w14:textId="77777777" w:rsidR="00D55C88" w:rsidRPr="00E11762" w:rsidRDefault="00D55C88" w:rsidP="00D55C8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0FA5C92" w14:textId="299299B0" w:rsidR="00D55C88" w:rsidRPr="00E11762" w:rsidRDefault="00D55C88" w:rsidP="00D55C8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</w:t>
            </w:r>
            <w:r w:rsidR="00DE7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FBE32F1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0BD70767" w14:textId="77777777" w:rsidR="00D55C88" w:rsidRPr="00E11762" w:rsidRDefault="00D55C88" w:rsidP="00D55C8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EB52297" w14:textId="4C3B1027" w:rsidR="00D55C88" w:rsidRPr="00E11762" w:rsidRDefault="00D55C88" w:rsidP="00D55C8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13,62</w:t>
            </w:r>
            <w:r w:rsidR="00DE7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D55C88" w:rsidRPr="00E11762" w14:paraId="2B046A85" w14:textId="77777777" w:rsidTr="00AE48C3">
        <w:tc>
          <w:tcPr>
            <w:tcW w:w="3960" w:type="dxa"/>
            <w:shd w:val="clear" w:color="auto" w:fill="auto"/>
          </w:tcPr>
          <w:p w14:paraId="1DB536A4" w14:textId="0205FF99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10" w:type="dxa"/>
          </w:tcPr>
          <w:p w14:paraId="4BFE05CC" w14:textId="77777777" w:rsidR="00D55C88" w:rsidRPr="00E11762" w:rsidRDefault="00D55C88" w:rsidP="00D55C8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6B31433D" w14:textId="2D34AA63" w:rsidR="00D55C88" w:rsidRPr="00E11762" w:rsidRDefault="00D55C88" w:rsidP="00D55C8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19,303</w:t>
            </w:r>
          </w:p>
        </w:tc>
        <w:tc>
          <w:tcPr>
            <w:tcW w:w="270" w:type="dxa"/>
            <w:tcBorders>
              <w:bottom w:val="nil"/>
            </w:tcBorders>
          </w:tcPr>
          <w:p w14:paraId="5BED7D16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40E48DA2" w14:textId="59456D69" w:rsidR="00D55C88" w:rsidRPr="00E11762" w:rsidRDefault="00D55C88" w:rsidP="00D55C8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17,279</w:t>
            </w:r>
          </w:p>
        </w:tc>
        <w:tc>
          <w:tcPr>
            <w:tcW w:w="270" w:type="dxa"/>
            <w:tcBorders>
              <w:bottom w:val="nil"/>
            </w:tcBorders>
          </w:tcPr>
          <w:p w14:paraId="1B1A551F" w14:textId="77777777" w:rsidR="00D55C88" w:rsidRPr="00E11762" w:rsidRDefault="00D55C88" w:rsidP="00D55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5C4054DC" w14:textId="66649C82" w:rsidR="00D55C88" w:rsidRPr="00E11762" w:rsidRDefault="00D55C88" w:rsidP="00D55C8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36,582</w:t>
            </w:r>
          </w:p>
        </w:tc>
      </w:tr>
    </w:tbl>
    <w:p w14:paraId="24B1679D" w14:textId="02582D20" w:rsidR="00AE48C3" w:rsidRPr="00E11762" w:rsidRDefault="00AE48C3" w:rsidP="00420474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11762">
        <w:rPr>
          <w:rFonts w:asciiTheme="majorBidi" w:hAnsiTheme="majorBidi" w:cstheme="majorBidi"/>
          <w:sz w:val="30"/>
          <w:szCs w:val="30"/>
          <w:cs/>
        </w:rPr>
        <w:lastRenderedPageBreak/>
        <w:t>ค่าตัดจำหน่ายของสินทรัพย์ไม่มีตัวตนอื่นบันทึกในต้นท</w:t>
      </w:r>
      <w:r w:rsidR="00220E3E" w:rsidRPr="00E11762">
        <w:rPr>
          <w:rFonts w:asciiTheme="majorBidi" w:hAnsiTheme="majorBidi" w:cstheme="majorBidi" w:hint="cs"/>
          <w:sz w:val="30"/>
          <w:szCs w:val="30"/>
          <w:cs/>
        </w:rPr>
        <w:t xml:space="preserve">ุนจากการประกอบกิจการโรงแรมและบริการที่เกี่ยวข้อง </w:t>
      </w:r>
      <w:r w:rsidR="00420474">
        <w:rPr>
          <w:rFonts w:asciiTheme="majorBidi" w:hAnsiTheme="majorBidi" w:cstheme="majorBidi"/>
          <w:sz w:val="30"/>
          <w:szCs w:val="30"/>
        </w:rPr>
        <w:t xml:space="preserve">         </w:t>
      </w:r>
      <w:r w:rsidR="00220E3E" w:rsidRPr="00E11762">
        <w:rPr>
          <w:rFonts w:asciiTheme="majorBidi" w:hAnsiTheme="majorBidi" w:cstheme="majorBidi" w:hint="cs"/>
          <w:sz w:val="30"/>
          <w:szCs w:val="30"/>
          <w:cs/>
        </w:rPr>
        <w:t>ต้นทุนการให้เช่าและให้บริการอาคารพาณิชยกรรม ต้นทุนค่าบริหารงานและค่าใช้จ่ายในก</w:t>
      </w:r>
      <w:r w:rsidR="00874A86" w:rsidRPr="00E11762">
        <w:rPr>
          <w:rFonts w:asciiTheme="majorBidi" w:hAnsiTheme="majorBidi" w:cstheme="majorBidi" w:hint="cs"/>
          <w:sz w:val="30"/>
          <w:szCs w:val="30"/>
          <w:cs/>
        </w:rPr>
        <w:t>ารบริหาร</w:t>
      </w:r>
      <w:r w:rsidRPr="00E11762">
        <w:rPr>
          <w:rFonts w:asciiTheme="majorBidi" w:hAnsiTheme="majorBidi" w:cstheme="majorBidi"/>
          <w:sz w:val="30"/>
          <w:szCs w:val="30"/>
          <w:cs/>
        </w:rPr>
        <w:t>ในงบกำไรขาดทุนเบ็ดเสร็จ</w:t>
      </w:r>
      <w:r w:rsidR="00874A86" w:rsidRPr="00E11762">
        <w:rPr>
          <w:rFonts w:asciiTheme="majorBidi" w:hAnsiTheme="majorBidi" w:cstheme="majorBidi" w:hint="cs"/>
          <w:sz w:val="30"/>
          <w:szCs w:val="30"/>
          <w:cs/>
        </w:rPr>
        <w:t>รวมของกลุ่มบริษัทและ</w:t>
      </w:r>
      <w:r w:rsidR="009D0FA8">
        <w:rPr>
          <w:rFonts w:asciiTheme="majorBidi" w:hAnsiTheme="majorBidi" w:cstheme="majorBidi" w:hint="cs"/>
          <w:sz w:val="30"/>
          <w:szCs w:val="30"/>
          <w:cs/>
        </w:rPr>
        <w:t>บริษัท</w:t>
      </w:r>
    </w:p>
    <w:p w14:paraId="7AB01372" w14:textId="77777777" w:rsidR="00AE48C3" w:rsidRPr="00674D13" w:rsidRDefault="00AE48C3" w:rsidP="00F829AB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450"/>
        <w:rPr>
          <w:rFonts w:ascii="Angsana New" w:hAnsi="Angsana New"/>
          <w:b/>
          <w:bCs/>
          <w:sz w:val="18"/>
          <w:szCs w:val="18"/>
        </w:rPr>
      </w:pPr>
    </w:p>
    <w:p w14:paraId="45F3D7EF" w14:textId="46A9097C" w:rsidR="00E530D8" w:rsidRPr="00E11762" w:rsidRDefault="00E530D8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E11762">
        <w:rPr>
          <w:rFonts w:ascii="Angsana New" w:hAnsi="Angsana New" w:hint="cs"/>
          <w:b/>
          <w:bCs/>
          <w:sz w:val="30"/>
          <w:szCs w:val="30"/>
          <w:cs/>
        </w:rPr>
        <w:t>สินทรัพย์ไม่หมุนเวียนอื่น</w:t>
      </w:r>
    </w:p>
    <w:p w14:paraId="36AFB807" w14:textId="77777777" w:rsidR="00E530D8" w:rsidRPr="00674D13" w:rsidRDefault="00E530D8" w:rsidP="00E530D8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340"/>
        <w:rPr>
          <w:rFonts w:ascii="Angsana New" w:hAnsi="Angsana New"/>
          <w:b/>
          <w:bCs/>
          <w:sz w:val="18"/>
          <w:szCs w:val="18"/>
        </w:rPr>
      </w:pPr>
    </w:p>
    <w:tbl>
      <w:tblPr>
        <w:tblW w:w="9578" w:type="dxa"/>
        <w:tblInd w:w="566" w:type="dxa"/>
        <w:tblLayout w:type="fixed"/>
        <w:tblLook w:val="01E0" w:firstRow="1" w:lastRow="1" w:firstColumn="1" w:lastColumn="1" w:noHBand="0" w:noVBand="0"/>
      </w:tblPr>
      <w:tblGrid>
        <w:gridCol w:w="2584"/>
        <w:gridCol w:w="810"/>
        <w:gridCol w:w="244"/>
        <w:gridCol w:w="1350"/>
        <w:gridCol w:w="270"/>
        <w:gridCol w:w="1260"/>
        <w:gridCol w:w="270"/>
        <w:gridCol w:w="1260"/>
        <w:gridCol w:w="270"/>
        <w:gridCol w:w="1260"/>
      </w:tblGrid>
      <w:tr w:rsidR="00E530D8" w:rsidRPr="00E11762" w14:paraId="4CCE8AC0" w14:textId="77777777" w:rsidTr="00674D13">
        <w:tc>
          <w:tcPr>
            <w:tcW w:w="2584" w:type="dxa"/>
          </w:tcPr>
          <w:p w14:paraId="0E33B3F8" w14:textId="77777777" w:rsidR="00E530D8" w:rsidRPr="00E11762" w:rsidRDefault="00E530D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33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08BF93F" w14:textId="77777777" w:rsidR="00E530D8" w:rsidRPr="00E11762" w:rsidRDefault="00E530D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44E5E304" w14:textId="77777777" w:rsidR="00E530D8" w:rsidRPr="00E11762" w:rsidRDefault="00E530D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jc w:val="center"/>
              <w:rPr>
                <w:rFonts w:ascii="Angsana New" w:eastAsia="MS Mincho" w:hAnsi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880" w:type="dxa"/>
            <w:gridSpan w:val="3"/>
          </w:tcPr>
          <w:p w14:paraId="4242F77B" w14:textId="77777777" w:rsidR="00E530D8" w:rsidRPr="00E11762" w:rsidRDefault="00E530D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jc w:val="center"/>
              <w:rPr>
                <w:rFonts w:ascii="Angsana New" w:eastAsia="MS Mincho" w:hAnsi="Angsana New"/>
                <w:bCs/>
                <w:sz w:val="30"/>
                <w:szCs w:val="30"/>
                <w:lang w:val="en-GB"/>
              </w:rPr>
            </w:pPr>
            <w:r w:rsidRPr="00E11762">
              <w:rPr>
                <w:rFonts w:ascii="Angsana New" w:eastAsia="MS Mincho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1E1CFA29" w14:textId="77777777" w:rsidR="00E530D8" w:rsidRPr="00E11762" w:rsidRDefault="00E530D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jc w:val="center"/>
              <w:rPr>
                <w:rFonts w:ascii="Angsana New" w:eastAsia="MS Mincho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90" w:type="dxa"/>
            <w:gridSpan w:val="3"/>
          </w:tcPr>
          <w:p w14:paraId="58B5AD84" w14:textId="77777777" w:rsidR="00E530D8" w:rsidRPr="00E11762" w:rsidRDefault="00E530D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jc w:val="center"/>
              <w:rPr>
                <w:rFonts w:ascii="Angsana New" w:eastAsia="MS Mincho" w:hAnsi="Angsana New"/>
                <w:bCs/>
                <w:sz w:val="30"/>
                <w:szCs w:val="30"/>
                <w:cs/>
                <w:lang w:val="en-GB"/>
              </w:rPr>
            </w:pPr>
            <w:r w:rsidRPr="00E11762">
              <w:rPr>
                <w:rFonts w:ascii="Angsana New" w:eastAsia="MS Mincho" w:hAnsi="Angsana New"/>
                <w:bCs/>
                <w:sz w:val="30"/>
                <w:szCs w:val="30"/>
                <w:cs/>
                <w:lang w:val="en-GB"/>
              </w:rPr>
              <w:t>งบการเงินเฉพาะ</w:t>
            </w:r>
            <w:r w:rsidRPr="00E11762">
              <w:rPr>
                <w:rFonts w:ascii="Angsana New" w:eastAsia="MS Mincho" w:hAnsi="Angsana New" w:hint="cs"/>
                <w:bCs/>
                <w:sz w:val="30"/>
                <w:szCs w:val="30"/>
                <w:cs/>
                <w:lang w:val="en-GB"/>
              </w:rPr>
              <w:t>กิจการ</w:t>
            </w:r>
          </w:p>
        </w:tc>
      </w:tr>
      <w:tr w:rsidR="0083081D" w:rsidRPr="00E11762" w14:paraId="0C45BC25" w14:textId="77777777" w:rsidTr="00674D13">
        <w:tc>
          <w:tcPr>
            <w:tcW w:w="2584" w:type="dxa"/>
          </w:tcPr>
          <w:p w14:paraId="2AADD3E0" w14:textId="77777777" w:rsidR="0083081D" w:rsidRPr="00E11762" w:rsidRDefault="0083081D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33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9A5EFF8" w14:textId="77777777" w:rsidR="0083081D" w:rsidRPr="00E11762" w:rsidRDefault="0083081D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4" w:type="dxa"/>
          </w:tcPr>
          <w:p w14:paraId="1DF3F4C2" w14:textId="77777777" w:rsidR="0083081D" w:rsidRPr="00E11762" w:rsidRDefault="0083081D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3016D07" w14:textId="7DA811C0" w:rsidR="0083081D" w:rsidRPr="00E11762" w:rsidRDefault="0083081D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 w:rsidRPr="00E11762">
              <w:rPr>
                <w:rFonts w:ascii="Angsana New" w:eastAsia="MS Mincho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8C06202" w14:textId="77777777" w:rsidR="0083081D" w:rsidRPr="00E11762" w:rsidRDefault="0083081D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7CD6F8" w14:textId="1A82BC5B" w:rsidR="0083081D" w:rsidRPr="00E11762" w:rsidRDefault="0083081D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E11762">
              <w:rPr>
                <w:rFonts w:ascii="Angsana New" w:eastAsia="MS Mincho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3B4FC5AE" w14:textId="77777777" w:rsidR="0083081D" w:rsidRPr="00E11762" w:rsidRDefault="0083081D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E5F7907" w14:textId="68C0B707" w:rsidR="0083081D" w:rsidRPr="00E11762" w:rsidRDefault="0083081D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 w:rsidRPr="00E11762">
              <w:rPr>
                <w:rFonts w:ascii="Angsana New" w:eastAsia="MS Mincho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FB2F310" w14:textId="77777777" w:rsidR="0083081D" w:rsidRPr="00E11762" w:rsidRDefault="0083081D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23677A" w14:textId="13AA653E" w:rsidR="0083081D" w:rsidRPr="00E11762" w:rsidRDefault="0083081D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E11762">
              <w:rPr>
                <w:rFonts w:ascii="Angsana New" w:eastAsia="MS Mincho" w:hAnsi="Angsana New"/>
                <w:sz w:val="30"/>
                <w:szCs w:val="30"/>
              </w:rPr>
              <w:t>62</w:t>
            </w:r>
          </w:p>
        </w:tc>
      </w:tr>
      <w:tr w:rsidR="009E31BE" w:rsidRPr="00E11762" w14:paraId="1C299420" w14:textId="77777777" w:rsidTr="00674D13">
        <w:tc>
          <w:tcPr>
            <w:tcW w:w="2584" w:type="dxa"/>
          </w:tcPr>
          <w:p w14:paraId="6A4F7EA0" w14:textId="77777777" w:rsidR="009E31BE" w:rsidRPr="00E11762" w:rsidRDefault="009E31BE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33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6B9C042" w14:textId="77777777" w:rsidR="009E31BE" w:rsidRPr="00E11762" w:rsidRDefault="009E31BE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4" w:type="dxa"/>
          </w:tcPr>
          <w:p w14:paraId="1F114852" w14:textId="77777777" w:rsidR="009E31BE" w:rsidRPr="00E11762" w:rsidRDefault="009E31BE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51028EF" w14:textId="77777777" w:rsidR="009E31BE" w:rsidRPr="00E11762" w:rsidRDefault="009E31BE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7FF4D0B" w14:textId="77777777" w:rsidR="009E31BE" w:rsidRPr="00E11762" w:rsidRDefault="009E31BE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3B47FB" w14:textId="77777777" w:rsidR="009E31BE" w:rsidRPr="00E11762" w:rsidRDefault="009E31BE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45454FBC" w14:textId="77777777" w:rsidR="009E31BE" w:rsidRPr="00E11762" w:rsidRDefault="009E31BE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F10BA30" w14:textId="77777777" w:rsidR="009E31BE" w:rsidRPr="00E11762" w:rsidRDefault="009E31BE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FC38394" w14:textId="77777777" w:rsidR="009E31BE" w:rsidRPr="00E11762" w:rsidRDefault="009E31BE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9B8AD3" w14:textId="77777777" w:rsidR="009E31BE" w:rsidRPr="00E11762" w:rsidRDefault="009E31BE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E530D8" w:rsidRPr="00E11762" w14:paraId="7676C4E6" w14:textId="77777777" w:rsidTr="00674D13">
        <w:tc>
          <w:tcPr>
            <w:tcW w:w="2584" w:type="dxa"/>
          </w:tcPr>
          <w:p w14:paraId="02245071" w14:textId="77777777" w:rsidR="00E530D8" w:rsidRPr="00E11762" w:rsidRDefault="00E530D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33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62EB719" w14:textId="77777777" w:rsidR="00E530D8" w:rsidRPr="00E11762" w:rsidRDefault="00E530D8" w:rsidP="00674D13">
            <w:pPr>
              <w:tabs>
                <w:tab w:val="left" w:pos="540"/>
              </w:tabs>
              <w:spacing w:line="233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4" w:type="dxa"/>
          </w:tcPr>
          <w:p w14:paraId="09330ED5" w14:textId="77777777" w:rsidR="00E530D8" w:rsidRPr="00E11762" w:rsidRDefault="00E530D8" w:rsidP="00674D13">
            <w:pPr>
              <w:tabs>
                <w:tab w:val="left" w:pos="540"/>
              </w:tabs>
              <w:spacing w:line="233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</w:tcPr>
          <w:p w14:paraId="06CCB635" w14:textId="77777777" w:rsidR="00E530D8" w:rsidRPr="00E11762" w:rsidRDefault="00E530D8" w:rsidP="00674D13">
            <w:pPr>
              <w:tabs>
                <w:tab w:val="left" w:pos="540"/>
              </w:tabs>
              <w:spacing w:line="233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E11762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11762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37D07" w:rsidRPr="00E11762" w14:paraId="2A07C5E8" w14:textId="77777777" w:rsidTr="00674D13">
        <w:tc>
          <w:tcPr>
            <w:tcW w:w="2584" w:type="dxa"/>
            <w:shd w:val="clear" w:color="auto" w:fill="auto"/>
          </w:tcPr>
          <w:p w14:paraId="456CADDB" w14:textId="77777777" w:rsidR="00237D07" w:rsidRPr="00E11762" w:rsidRDefault="00237D0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75567F99" w14:textId="36986461" w:rsidR="00237D07" w:rsidRPr="00E11762" w:rsidRDefault="00237D0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126A1702" w14:textId="77777777" w:rsidR="00237D07" w:rsidRPr="00E11762" w:rsidRDefault="00237D0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3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B01561C" w14:textId="54F6110F" w:rsidR="00237D07" w:rsidRPr="00E11762" w:rsidRDefault="00237D0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33" w:lineRule="auto"/>
              <w:ind w:left="-79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D51345B" w14:textId="77777777" w:rsidR="00237D07" w:rsidRPr="00E11762" w:rsidRDefault="00237D0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33" w:lineRule="auto"/>
              <w:ind w:left="-79" w:right="2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F526C23" w14:textId="5D02F176" w:rsidR="00237D07" w:rsidRPr="00E11762" w:rsidRDefault="00237D0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33" w:lineRule="auto"/>
              <w:ind w:left="-79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0B55D4" w14:textId="77777777" w:rsidR="00237D07" w:rsidRPr="00E11762" w:rsidRDefault="00237D0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61"/>
              </w:tabs>
              <w:spacing w:line="233" w:lineRule="auto"/>
              <w:ind w:left="-79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5E87B0F" w14:textId="0B06F9F1" w:rsidR="00237D07" w:rsidRPr="00E11762" w:rsidRDefault="00237D0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33" w:lineRule="auto"/>
              <w:ind w:left="-79" w:right="-1551" w:firstLine="5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C5CE83" w14:textId="77777777" w:rsidR="00237D07" w:rsidRPr="00E11762" w:rsidRDefault="00237D0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61"/>
              </w:tabs>
              <w:spacing w:line="233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99025D1" w14:textId="06791DB8" w:rsidR="00237D07" w:rsidRPr="00E11762" w:rsidRDefault="00237D0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33" w:lineRule="auto"/>
              <w:ind w:left="-79" w:right="-1551" w:firstLine="5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2541" w:rsidRPr="00E11762" w14:paraId="1AFBF668" w14:textId="77777777" w:rsidTr="00674D13">
        <w:tc>
          <w:tcPr>
            <w:tcW w:w="2584" w:type="dxa"/>
            <w:shd w:val="clear" w:color="auto" w:fill="auto"/>
          </w:tcPr>
          <w:p w14:paraId="490F00CA" w14:textId="073D4E4F" w:rsidR="002F2541" w:rsidRPr="00E11762" w:rsidRDefault="00E3770D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0" w:type="dxa"/>
            <w:shd w:val="clear" w:color="auto" w:fill="auto"/>
          </w:tcPr>
          <w:p w14:paraId="5F9E3001" w14:textId="77777777" w:rsidR="002F2541" w:rsidRPr="00E11762" w:rsidRDefault="002F2541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52A48269" w14:textId="77777777" w:rsidR="002F2541" w:rsidRPr="00E11762" w:rsidRDefault="002F2541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3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C2BCD24" w14:textId="77777777" w:rsidR="002F2541" w:rsidRPr="00E11762" w:rsidRDefault="002F2541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33" w:lineRule="auto"/>
              <w:ind w:left="-79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7698D23" w14:textId="77777777" w:rsidR="002F2541" w:rsidRPr="00E11762" w:rsidRDefault="002F2541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33" w:lineRule="auto"/>
              <w:ind w:left="-79" w:right="2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7582DE3" w14:textId="77777777" w:rsidR="002F2541" w:rsidRPr="00E11762" w:rsidRDefault="002F2541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33" w:lineRule="auto"/>
              <w:ind w:left="-79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CE543D2" w14:textId="77777777" w:rsidR="002F2541" w:rsidRPr="00E11762" w:rsidRDefault="002F2541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61"/>
              </w:tabs>
              <w:spacing w:line="233" w:lineRule="auto"/>
              <w:ind w:left="-79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267878F" w14:textId="77777777" w:rsidR="002F2541" w:rsidRPr="00E11762" w:rsidRDefault="002F2541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33" w:lineRule="auto"/>
              <w:ind w:left="-79" w:right="-1551" w:firstLine="5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C86299" w14:textId="77777777" w:rsidR="002F2541" w:rsidRPr="00E11762" w:rsidRDefault="002F2541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61"/>
              </w:tabs>
              <w:spacing w:line="233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A7B65C4" w14:textId="2D4C6C27" w:rsidR="002F2541" w:rsidRPr="00E11762" w:rsidRDefault="002F2541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33" w:lineRule="auto"/>
              <w:ind w:left="-79" w:right="-1551" w:firstLine="5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5C88" w:rsidRPr="00E11762" w14:paraId="13B12001" w14:textId="77777777" w:rsidTr="00674D13">
        <w:tc>
          <w:tcPr>
            <w:tcW w:w="2584" w:type="dxa"/>
            <w:shd w:val="clear" w:color="auto" w:fill="auto"/>
          </w:tcPr>
          <w:p w14:paraId="4E7D6602" w14:textId="0CC1A1F5" w:rsidR="00D55C88" w:rsidRPr="00E11762" w:rsidRDefault="00D55C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 w:hint="cs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810" w:type="dxa"/>
            <w:shd w:val="clear" w:color="auto" w:fill="auto"/>
          </w:tcPr>
          <w:p w14:paraId="3BBF26C8" w14:textId="1941D719" w:rsidR="00D55C88" w:rsidRPr="00E11762" w:rsidRDefault="000E35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44" w:type="dxa"/>
            <w:shd w:val="clear" w:color="auto" w:fill="auto"/>
          </w:tcPr>
          <w:p w14:paraId="2F3F8825" w14:textId="77777777" w:rsidR="00D55C88" w:rsidRPr="00E11762" w:rsidRDefault="00D55C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3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356C3D7" w14:textId="5BA7B1E9" w:rsidR="00D55C88" w:rsidRPr="00E11762" w:rsidRDefault="00D55C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33" w:lineRule="auto"/>
              <w:ind w:left="-79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A3E520" w14:textId="77777777" w:rsidR="00D55C88" w:rsidRPr="00E11762" w:rsidRDefault="00D55C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33" w:lineRule="auto"/>
              <w:ind w:left="-79" w:right="2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499C42F" w14:textId="76B49247" w:rsidR="00D55C88" w:rsidRPr="00E11762" w:rsidRDefault="00D55C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33" w:lineRule="auto"/>
              <w:ind w:left="-79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080476" w14:textId="77777777" w:rsidR="00D55C88" w:rsidRPr="00E11762" w:rsidRDefault="00D55C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61"/>
              </w:tabs>
              <w:spacing w:line="233" w:lineRule="auto"/>
              <w:ind w:left="-79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09FDDFC" w14:textId="0226FD37" w:rsidR="00D55C88" w:rsidRPr="00E11762" w:rsidRDefault="00D55C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33" w:lineRule="auto"/>
              <w:ind w:left="-79" w:right="-1551" w:firstLine="5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hAnsiTheme="majorBidi"/>
                <w:sz w:val="30"/>
                <w:szCs w:val="30"/>
              </w:rPr>
              <w:t>28,713</w:t>
            </w:r>
          </w:p>
        </w:tc>
        <w:tc>
          <w:tcPr>
            <w:tcW w:w="270" w:type="dxa"/>
            <w:shd w:val="clear" w:color="auto" w:fill="auto"/>
          </w:tcPr>
          <w:p w14:paraId="5013F273" w14:textId="77777777" w:rsidR="00D55C88" w:rsidRPr="00E11762" w:rsidRDefault="00D55C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61"/>
              </w:tabs>
              <w:spacing w:line="233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84900D1" w14:textId="67DDF067" w:rsidR="00D55C88" w:rsidRPr="00E11762" w:rsidRDefault="00D55C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33" w:lineRule="auto"/>
              <w:ind w:left="-79" w:right="-1551" w:firstLine="5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hAnsiTheme="majorBidi"/>
                <w:sz w:val="30"/>
                <w:szCs w:val="30"/>
                <w:cs/>
              </w:rPr>
              <w:t>22</w:t>
            </w:r>
            <w:r w:rsidRPr="00E117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1762">
              <w:rPr>
                <w:rFonts w:asciiTheme="majorBidi" w:hAnsiTheme="majorBidi"/>
                <w:sz w:val="30"/>
                <w:szCs w:val="30"/>
                <w:cs/>
              </w:rPr>
              <w:t>945</w:t>
            </w:r>
          </w:p>
        </w:tc>
      </w:tr>
      <w:tr w:rsidR="00D55C88" w:rsidRPr="00E11762" w14:paraId="66F55EFD" w14:textId="77777777" w:rsidTr="00674D13">
        <w:tc>
          <w:tcPr>
            <w:tcW w:w="2584" w:type="dxa"/>
            <w:shd w:val="clear" w:color="auto" w:fill="auto"/>
          </w:tcPr>
          <w:p w14:paraId="4295271A" w14:textId="5B7ED51D" w:rsidR="00D55C88" w:rsidRPr="00E11762" w:rsidRDefault="00D55C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6F09EBA1" w14:textId="77777777" w:rsidR="00D55C88" w:rsidRPr="00E11762" w:rsidRDefault="00D55C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6AA181DC" w14:textId="77777777" w:rsidR="00D55C88" w:rsidRPr="00E11762" w:rsidRDefault="00D55C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3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0FFD739" w14:textId="77777777" w:rsidR="00D55C88" w:rsidRPr="00E11762" w:rsidRDefault="00D55C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33" w:lineRule="auto"/>
              <w:ind w:left="-79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F07AAE" w14:textId="77777777" w:rsidR="00D55C88" w:rsidRPr="00E11762" w:rsidRDefault="00D55C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33" w:lineRule="auto"/>
              <w:ind w:left="-79" w:right="2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19F17F1" w14:textId="77777777" w:rsidR="00D55C88" w:rsidRPr="00E11762" w:rsidRDefault="00D55C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33" w:lineRule="auto"/>
              <w:ind w:left="-79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F662AE8" w14:textId="77777777" w:rsidR="00D55C88" w:rsidRPr="00E11762" w:rsidRDefault="00D55C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61"/>
              </w:tabs>
              <w:spacing w:line="233" w:lineRule="auto"/>
              <w:ind w:left="-79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D88D327" w14:textId="77777777" w:rsidR="00D55C88" w:rsidRPr="00E11762" w:rsidRDefault="00D55C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33" w:lineRule="auto"/>
              <w:ind w:left="-79" w:right="-1551" w:firstLine="5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51953D7" w14:textId="77777777" w:rsidR="00D55C88" w:rsidRPr="00E11762" w:rsidRDefault="00D55C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61"/>
              </w:tabs>
              <w:spacing w:line="233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7B21C52" w14:textId="77777777" w:rsidR="00D55C88" w:rsidRPr="00E11762" w:rsidRDefault="00D55C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33" w:lineRule="auto"/>
              <w:ind w:left="-79" w:right="-1551" w:firstLine="515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D55C88" w:rsidRPr="00E11762" w14:paraId="162A70A3" w14:textId="77777777" w:rsidTr="00674D13">
        <w:tc>
          <w:tcPr>
            <w:tcW w:w="2584" w:type="dxa"/>
            <w:shd w:val="clear" w:color="auto" w:fill="auto"/>
          </w:tcPr>
          <w:p w14:paraId="1141C7D1" w14:textId="4AD912E0" w:rsidR="00D55C88" w:rsidRPr="00E11762" w:rsidRDefault="00D55C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 w:hint="cs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810" w:type="dxa"/>
            <w:shd w:val="clear" w:color="auto" w:fill="auto"/>
          </w:tcPr>
          <w:p w14:paraId="239B4F48" w14:textId="03B85022" w:rsidR="00D55C88" w:rsidRPr="00E11762" w:rsidRDefault="000E35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44" w:type="dxa"/>
            <w:shd w:val="clear" w:color="auto" w:fill="auto"/>
          </w:tcPr>
          <w:p w14:paraId="183D3308" w14:textId="77777777" w:rsidR="00D55C88" w:rsidRPr="00E11762" w:rsidRDefault="00D55C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3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EDB8462" w14:textId="6516BD28" w:rsidR="00D55C88" w:rsidRPr="00E11762" w:rsidRDefault="00D55C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33" w:lineRule="auto"/>
              <w:ind w:left="-79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hAnsiTheme="majorBidi"/>
                <w:sz w:val="30"/>
                <w:szCs w:val="30"/>
              </w:rPr>
              <w:t>12,392</w:t>
            </w:r>
          </w:p>
        </w:tc>
        <w:tc>
          <w:tcPr>
            <w:tcW w:w="270" w:type="dxa"/>
            <w:shd w:val="clear" w:color="auto" w:fill="auto"/>
          </w:tcPr>
          <w:p w14:paraId="46729292" w14:textId="77777777" w:rsidR="00D55C88" w:rsidRPr="00E11762" w:rsidRDefault="00D55C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33" w:lineRule="auto"/>
              <w:ind w:left="-79" w:right="2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46DC554" w14:textId="62E88B49" w:rsidR="00D55C88" w:rsidRPr="00E11762" w:rsidRDefault="00D55C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33" w:lineRule="auto"/>
              <w:ind w:left="-79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8,241</w:t>
            </w:r>
          </w:p>
        </w:tc>
        <w:tc>
          <w:tcPr>
            <w:tcW w:w="270" w:type="dxa"/>
            <w:shd w:val="clear" w:color="auto" w:fill="auto"/>
          </w:tcPr>
          <w:p w14:paraId="7237FCA2" w14:textId="77777777" w:rsidR="00D55C88" w:rsidRPr="00E11762" w:rsidRDefault="00D55C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61"/>
              </w:tabs>
              <w:spacing w:line="233" w:lineRule="auto"/>
              <w:ind w:left="-79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8E3B9E0" w14:textId="4AA343A4" w:rsidR="00D55C88" w:rsidRPr="00E11762" w:rsidRDefault="00D55C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33" w:lineRule="auto"/>
              <w:ind w:left="-79" w:right="-1551" w:firstLine="5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hAnsiTheme="majorBidi"/>
                <w:sz w:val="30"/>
                <w:szCs w:val="30"/>
              </w:rPr>
              <w:t>1,433</w:t>
            </w:r>
          </w:p>
        </w:tc>
        <w:tc>
          <w:tcPr>
            <w:tcW w:w="270" w:type="dxa"/>
            <w:shd w:val="clear" w:color="auto" w:fill="auto"/>
          </w:tcPr>
          <w:p w14:paraId="035EBD4A" w14:textId="77777777" w:rsidR="00D55C88" w:rsidRPr="00E11762" w:rsidRDefault="00D55C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61"/>
              </w:tabs>
              <w:spacing w:line="233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4907D79" w14:textId="6E1F4C03" w:rsidR="00D55C88" w:rsidRPr="00E11762" w:rsidRDefault="00D55C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33" w:lineRule="auto"/>
              <w:ind w:left="-79" w:right="-1551" w:firstLine="515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1,011</w:t>
            </w:r>
          </w:p>
        </w:tc>
      </w:tr>
      <w:tr w:rsidR="00D55C88" w:rsidRPr="00E11762" w14:paraId="1AC438EC" w14:textId="77777777" w:rsidTr="00674D13">
        <w:tc>
          <w:tcPr>
            <w:tcW w:w="2584" w:type="dxa"/>
            <w:shd w:val="clear" w:color="auto" w:fill="auto"/>
          </w:tcPr>
          <w:p w14:paraId="303715B6" w14:textId="77777777" w:rsidR="00D55C88" w:rsidRPr="00E11762" w:rsidRDefault="00D55C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C48C753" w14:textId="77777777" w:rsidR="00D55C88" w:rsidRPr="00E11762" w:rsidRDefault="00D55C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3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1F139DAF" w14:textId="77777777" w:rsidR="00D55C88" w:rsidRPr="00E11762" w:rsidRDefault="00D55C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3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9516F1" w14:textId="6D2C9438" w:rsidR="00D55C88" w:rsidRPr="00E11762" w:rsidRDefault="00D55C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33" w:lineRule="auto"/>
              <w:ind w:left="-79" w:right="96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12,392</w:t>
            </w:r>
          </w:p>
        </w:tc>
        <w:tc>
          <w:tcPr>
            <w:tcW w:w="270" w:type="dxa"/>
            <w:shd w:val="clear" w:color="auto" w:fill="auto"/>
          </w:tcPr>
          <w:p w14:paraId="489E099F" w14:textId="77777777" w:rsidR="00D55C88" w:rsidRPr="00E11762" w:rsidRDefault="00D55C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33" w:lineRule="auto"/>
              <w:ind w:left="-79" w:right="-225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3EC14" w14:textId="06C9C1C7" w:rsidR="00D55C88" w:rsidRPr="00E11762" w:rsidRDefault="00D55C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33" w:lineRule="auto"/>
              <w:ind w:left="-79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8,241</w:t>
            </w:r>
          </w:p>
        </w:tc>
        <w:tc>
          <w:tcPr>
            <w:tcW w:w="270" w:type="dxa"/>
            <w:shd w:val="clear" w:color="auto" w:fill="auto"/>
          </w:tcPr>
          <w:p w14:paraId="4FE4BADE" w14:textId="77777777" w:rsidR="00D55C88" w:rsidRPr="00E11762" w:rsidRDefault="00D55C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33" w:lineRule="auto"/>
              <w:ind w:left="-79" w:right="-225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1BD61" w14:textId="28670D91" w:rsidR="00D55C88" w:rsidRPr="00E11762" w:rsidRDefault="00D55C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33" w:lineRule="auto"/>
              <w:ind w:left="-79" w:right="-1551" w:firstLine="5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30,146</w:t>
            </w:r>
          </w:p>
        </w:tc>
        <w:tc>
          <w:tcPr>
            <w:tcW w:w="270" w:type="dxa"/>
            <w:shd w:val="clear" w:color="auto" w:fill="auto"/>
          </w:tcPr>
          <w:p w14:paraId="332AE6D7" w14:textId="77777777" w:rsidR="00D55C88" w:rsidRPr="00E11762" w:rsidRDefault="00D55C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33" w:lineRule="auto"/>
              <w:ind w:left="-79" w:right="-225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68D37" w14:textId="27B3D9BA" w:rsidR="00D55C88" w:rsidRPr="00E11762" w:rsidRDefault="00D55C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33" w:lineRule="auto"/>
              <w:ind w:left="-79" w:right="-1551" w:firstLine="5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23,956</w:t>
            </w:r>
          </w:p>
        </w:tc>
      </w:tr>
      <w:tr w:rsidR="00D55C88" w:rsidRPr="00E11762" w14:paraId="71556270" w14:textId="77777777" w:rsidTr="00674D13">
        <w:tc>
          <w:tcPr>
            <w:tcW w:w="2584" w:type="dxa"/>
            <w:shd w:val="clear" w:color="auto" w:fill="auto"/>
          </w:tcPr>
          <w:p w14:paraId="16974D61" w14:textId="77777777" w:rsidR="00D55C88" w:rsidRPr="00E11762" w:rsidRDefault="00D55C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810" w:type="dxa"/>
            <w:shd w:val="clear" w:color="auto" w:fill="auto"/>
          </w:tcPr>
          <w:p w14:paraId="45803783" w14:textId="77777777" w:rsidR="00D55C88" w:rsidRPr="00E11762" w:rsidRDefault="00D55C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3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62DE7C0C" w14:textId="77777777" w:rsidR="00D55C88" w:rsidRPr="00E11762" w:rsidRDefault="00D55C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3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C49C1F0" w14:textId="77777777" w:rsidR="00D55C88" w:rsidRPr="00E11762" w:rsidRDefault="00D55C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33" w:lineRule="auto"/>
              <w:ind w:left="-79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4A1C50B" w14:textId="77777777" w:rsidR="00D55C88" w:rsidRPr="00E11762" w:rsidRDefault="00D55C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33" w:lineRule="auto"/>
              <w:ind w:left="-79" w:right="-225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D10FAF5" w14:textId="77777777" w:rsidR="00D55C88" w:rsidRPr="00E11762" w:rsidRDefault="00D55C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33" w:lineRule="auto"/>
              <w:ind w:left="-79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F78592E" w14:textId="77777777" w:rsidR="00D55C88" w:rsidRPr="00E11762" w:rsidRDefault="00D55C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33" w:lineRule="auto"/>
              <w:ind w:left="-79" w:right="-225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701FAD2" w14:textId="77777777" w:rsidR="00D55C88" w:rsidRPr="00E11762" w:rsidRDefault="00D55C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33" w:lineRule="auto"/>
              <w:ind w:left="-79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2004492" w14:textId="77777777" w:rsidR="00D55C88" w:rsidRPr="00E11762" w:rsidRDefault="00D55C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33" w:lineRule="auto"/>
              <w:ind w:left="-79" w:right="-225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F537FA9" w14:textId="0172AF18" w:rsidR="00D55C88" w:rsidRPr="00E11762" w:rsidRDefault="00D55C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33" w:lineRule="auto"/>
              <w:ind w:left="-79" w:right="-1551" w:firstLine="5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519C" w:rsidRPr="00E11762" w14:paraId="15BBDEE3" w14:textId="77777777" w:rsidTr="00674D13">
        <w:tc>
          <w:tcPr>
            <w:tcW w:w="2584" w:type="dxa"/>
            <w:shd w:val="clear" w:color="auto" w:fill="auto"/>
          </w:tcPr>
          <w:p w14:paraId="73AE6031" w14:textId="77777777" w:rsidR="0042519C" w:rsidRPr="00E11762" w:rsidRDefault="0042519C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 w:hint="cs"/>
                <w:sz w:val="30"/>
                <w:szCs w:val="30"/>
                <w:cs/>
              </w:rPr>
              <w:t>ภาษีถูกหัก ณ ที่จ่ายรอขอคืน</w:t>
            </w:r>
          </w:p>
        </w:tc>
        <w:tc>
          <w:tcPr>
            <w:tcW w:w="810" w:type="dxa"/>
            <w:shd w:val="clear" w:color="auto" w:fill="auto"/>
          </w:tcPr>
          <w:p w14:paraId="03AD1B3C" w14:textId="77777777" w:rsidR="0042519C" w:rsidRPr="00E11762" w:rsidRDefault="0042519C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3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22FA81C6" w14:textId="77777777" w:rsidR="0042519C" w:rsidRPr="00E11762" w:rsidRDefault="0042519C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3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F514C83" w14:textId="418C3ACB" w:rsidR="0042519C" w:rsidRPr="00E11762" w:rsidRDefault="001320C1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33" w:lineRule="auto"/>
              <w:ind w:left="-79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3</w:t>
            </w:r>
            <w:r w:rsidR="000E3588">
              <w:rPr>
                <w:rFonts w:asciiTheme="majorBidi" w:eastAsia="MS Mincho" w:hAnsiTheme="majorBidi" w:cstheme="majorBidi"/>
                <w:sz w:val="30"/>
                <w:szCs w:val="30"/>
              </w:rPr>
              <w:t>81,556</w:t>
            </w:r>
          </w:p>
        </w:tc>
        <w:tc>
          <w:tcPr>
            <w:tcW w:w="270" w:type="dxa"/>
            <w:shd w:val="clear" w:color="auto" w:fill="auto"/>
          </w:tcPr>
          <w:p w14:paraId="6CF137A5" w14:textId="77777777" w:rsidR="0042519C" w:rsidRPr="00E11762" w:rsidRDefault="0042519C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33" w:lineRule="auto"/>
              <w:ind w:left="-79" w:right="-225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7CF0B118" w14:textId="051BB189" w:rsidR="0042519C" w:rsidRPr="00E11762" w:rsidRDefault="0042519C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33" w:lineRule="auto"/>
              <w:ind w:left="-79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415,396</w:t>
            </w:r>
          </w:p>
        </w:tc>
        <w:tc>
          <w:tcPr>
            <w:tcW w:w="270" w:type="dxa"/>
            <w:shd w:val="clear" w:color="auto" w:fill="auto"/>
          </w:tcPr>
          <w:p w14:paraId="38C6E52C" w14:textId="77777777" w:rsidR="0042519C" w:rsidRPr="00E11762" w:rsidRDefault="0042519C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33" w:lineRule="auto"/>
              <w:ind w:left="-79" w:right="-225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4152A1C6" w14:textId="556D6406" w:rsidR="0042519C" w:rsidRPr="00E11762" w:rsidRDefault="0042519C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33" w:lineRule="auto"/>
              <w:ind w:left="-79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  <w:r w:rsidR="001320C1">
              <w:rPr>
                <w:rFonts w:asciiTheme="majorBidi" w:eastAsia="MS Mincho" w:hAnsiTheme="majorBidi" w:cstheme="majorBidi"/>
                <w:sz w:val="30"/>
                <w:szCs w:val="30"/>
              </w:rPr>
              <w:t>6</w:t>
            </w: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1320C1">
              <w:rPr>
                <w:rFonts w:asciiTheme="majorBidi" w:eastAsia="MS Mincho" w:hAnsiTheme="majorBidi" w:cstheme="majorBidi"/>
                <w:sz w:val="30"/>
                <w:szCs w:val="30"/>
              </w:rPr>
              <w:t>82</w:t>
            </w:r>
            <w:r w:rsidR="00930B93">
              <w:rPr>
                <w:rFonts w:asciiTheme="majorBidi" w:eastAsia="MS Mincho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A150C23" w14:textId="77777777" w:rsidR="0042519C" w:rsidRPr="00E11762" w:rsidRDefault="0042519C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33" w:lineRule="auto"/>
              <w:ind w:left="-79" w:right="-225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347F6113" w14:textId="7BEFFB3F" w:rsidR="0042519C" w:rsidRPr="00E11762" w:rsidRDefault="0042519C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33" w:lineRule="auto"/>
              <w:ind w:left="-79" w:right="-1551" w:firstLine="515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53,485</w:t>
            </w:r>
          </w:p>
        </w:tc>
      </w:tr>
      <w:tr w:rsidR="00843917" w:rsidRPr="00E11762" w14:paraId="02728B5A" w14:textId="77777777" w:rsidTr="00674D13">
        <w:tc>
          <w:tcPr>
            <w:tcW w:w="2584" w:type="dxa"/>
            <w:shd w:val="clear" w:color="auto" w:fill="auto"/>
          </w:tcPr>
          <w:p w14:paraId="08AD56E6" w14:textId="648E9EEE" w:rsidR="00843917" w:rsidRPr="00E11762" w:rsidRDefault="00265AAC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221" w:hanging="221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ต้นทุนทางการเงินจ่ายล่วงหน้า</w:t>
            </w:r>
          </w:p>
        </w:tc>
        <w:tc>
          <w:tcPr>
            <w:tcW w:w="810" w:type="dxa"/>
            <w:shd w:val="clear" w:color="auto" w:fill="auto"/>
          </w:tcPr>
          <w:p w14:paraId="7CEB5F23" w14:textId="6E964B27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3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4" w:type="dxa"/>
            <w:shd w:val="clear" w:color="auto" w:fill="auto"/>
          </w:tcPr>
          <w:p w14:paraId="6CADBAA6" w14:textId="77777777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3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FDE52BC" w14:textId="16CE156D" w:rsidR="00843917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33" w:lineRule="auto"/>
              <w:ind w:left="-79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125,000</w:t>
            </w:r>
          </w:p>
        </w:tc>
        <w:tc>
          <w:tcPr>
            <w:tcW w:w="270" w:type="dxa"/>
            <w:shd w:val="clear" w:color="auto" w:fill="auto"/>
          </w:tcPr>
          <w:p w14:paraId="6F18EDCE" w14:textId="77777777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33" w:lineRule="auto"/>
              <w:ind w:left="-79" w:right="-225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67ED2D" w14:textId="7B18AC9E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33" w:lineRule="auto"/>
              <w:ind w:left="-79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029C34" w14:textId="77777777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33" w:lineRule="auto"/>
              <w:ind w:left="-79" w:right="-225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2F7452" w14:textId="7CA3282C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33" w:lineRule="auto"/>
              <w:ind w:left="-79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125</w:t>
            </w:r>
            <w:r w:rsidRPr="00E11762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4A8E4A53" w14:textId="77777777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33" w:lineRule="auto"/>
              <w:ind w:left="-79" w:right="-225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C63881" w14:textId="1A492D14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3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43917" w:rsidRPr="00E11762" w14:paraId="5EC769A4" w14:textId="77777777" w:rsidTr="00674D13">
        <w:tc>
          <w:tcPr>
            <w:tcW w:w="2584" w:type="dxa"/>
            <w:shd w:val="clear" w:color="auto" w:fill="auto"/>
          </w:tcPr>
          <w:p w14:paraId="2F547603" w14:textId="10FE13B3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 w:hint="cs"/>
                <w:sz w:val="30"/>
                <w:szCs w:val="30"/>
                <w:cs/>
              </w:rPr>
              <w:t>เงินมัดจำและเงินค้ำประกัน</w:t>
            </w:r>
          </w:p>
        </w:tc>
        <w:tc>
          <w:tcPr>
            <w:tcW w:w="810" w:type="dxa"/>
            <w:shd w:val="clear" w:color="auto" w:fill="auto"/>
          </w:tcPr>
          <w:p w14:paraId="56402BFA" w14:textId="77777777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3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76E3FC52" w14:textId="77777777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3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353C236" w14:textId="195F1F12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33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26,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  <w:tc>
          <w:tcPr>
            <w:tcW w:w="270" w:type="dxa"/>
            <w:shd w:val="clear" w:color="auto" w:fill="auto"/>
          </w:tcPr>
          <w:p w14:paraId="5F4E6529" w14:textId="77777777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33" w:lineRule="auto"/>
              <w:ind w:left="-79" w:right="-225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5D8BC40A" w14:textId="127677C4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3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52,844</w:t>
            </w:r>
          </w:p>
        </w:tc>
        <w:tc>
          <w:tcPr>
            <w:tcW w:w="270" w:type="dxa"/>
            <w:shd w:val="clear" w:color="auto" w:fill="auto"/>
          </w:tcPr>
          <w:p w14:paraId="55EC8DEC" w14:textId="77777777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33" w:lineRule="auto"/>
              <w:ind w:left="-79" w:right="-225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6F0D6BDA" w14:textId="580A6DB6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33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EF7138" w14:textId="77777777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33" w:lineRule="auto"/>
              <w:ind w:left="-79" w:right="-225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CD76842" w14:textId="08287F23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3" w:lineRule="auto"/>
              <w:ind w:left="-79" w:right="-1551" w:firstLine="515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843917" w:rsidRPr="00E11762" w14:paraId="4EE77129" w14:textId="77777777" w:rsidTr="00674D13">
        <w:tc>
          <w:tcPr>
            <w:tcW w:w="2584" w:type="dxa"/>
            <w:shd w:val="clear" w:color="auto" w:fill="auto"/>
          </w:tcPr>
          <w:p w14:paraId="289C0D47" w14:textId="7C712B40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 w:hint="cs"/>
                <w:sz w:val="30"/>
                <w:szCs w:val="30"/>
                <w:cs/>
              </w:rPr>
              <w:t>ภาษีมูลค่าเพิ่มรอขอคืน</w:t>
            </w:r>
          </w:p>
        </w:tc>
        <w:tc>
          <w:tcPr>
            <w:tcW w:w="810" w:type="dxa"/>
            <w:shd w:val="clear" w:color="auto" w:fill="auto"/>
          </w:tcPr>
          <w:p w14:paraId="05B61B5D" w14:textId="77777777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3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36446599" w14:textId="77777777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3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8FA7BDD" w14:textId="7B1E0A52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33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8,714</w:t>
            </w:r>
          </w:p>
        </w:tc>
        <w:tc>
          <w:tcPr>
            <w:tcW w:w="270" w:type="dxa"/>
            <w:shd w:val="clear" w:color="auto" w:fill="auto"/>
          </w:tcPr>
          <w:p w14:paraId="3C6ED2F5" w14:textId="77777777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33" w:lineRule="auto"/>
              <w:ind w:left="-79" w:right="-225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29FDCA5" w14:textId="65DD4702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3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88,162</w:t>
            </w:r>
          </w:p>
        </w:tc>
        <w:tc>
          <w:tcPr>
            <w:tcW w:w="270" w:type="dxa"/>
            <w:shd w:val="clear" w:color="auto" w:fill="auto"/>
          </w:tcPr>
          <w:p w14:paraId="49E05F09" w14:textId="77777777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33" w:lineRule="auto"/>
              <w:ind w:left="-79" w:right="-225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3FAAC5D9" w14:textId="13CAD7E2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33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74DDB1" w14:textId="77777777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33" w:lineRule="auto"/>
              <w:ind w:left="-79" w:right="-225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3F698A32" w14:textId="2A025FBE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3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43917" w:rsidRPr="00E11762" w14:paraId="664F5391" w14:textId="77777777" w:rsidTr="00674D13">
        <w:tc>
          <w:tcPr>
            <w:tcW w:w="2584" w:type="dxa"/>
          </w:tcPr>
          <w:p w14:paraId="259D0344" w14:textId="77777777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14:paraId="13930778" w14:textId="77777777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3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0A92502D" w14:textId="77777777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3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A1A9010" w14:textId="7D2E5C46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33" w:lineRule="auto"/>
              <w:ind w:left="-79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19,730</w:t>
            </w:r>
          </w:p>
        </w:tc>
        <w:tc>
          <w:tcPr>
            <w:tcW w:w="270" w:type="dxa"/>
            <w:shd w:val="clear" w:color="auto" w:fill="auto"/>
          </w:tcPr>
          <w:p w14:paraId="581574C0" w14:textId="77777777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33" w:lineRule="auto"/>
              <w:ind w:left="-79" w:right="-225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A2CD9C4" w14:textId="74FA0964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33" w:lineRule="auto"/>
              <w:ind w:left="-79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19,066</w:t>
            </w:r>
          </w:p>
        </w:tc>
        <w:tc>
          <w:tcPr>
            <w:tcW w:w="270" w:type="dxa"/>
            <w:shd w:val="clear" w:color="auto" w:fill="auto"/>
          </w:tcPr>
          <w:p w14:paraId="35AB233F" w14:textId="77777777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33" w:lineRule="auto"/>
              <w:ind w:left="-79" w:right="-225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740913" w14:textId="647E16CF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33" w:lineRule="auto"/>
              <w:ind w:left="-79" w:right="-1551" w:firstLine="515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8CC191" w14:textId="77777777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33" w:lineRule="auto"/>
              <w:ind w:left="-79" w:right="-225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1EAC333" w14:textId="3306EE63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3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43917" w:rsidRPr="00E11762" w14:paraId="582C5BA3" w14:textId="77777777" w:rsidTr="00674D13">
        <w:tc>
          <w:tcPr>
            <w:tcW w:w="2584" w:type="dxa"/>
          </w:tcPr>
          <w:p w14:paraId="0C45CBED" w14:textId="77777777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CAD0C4D" w14:textId="77777777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3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45BDD192" w14:textId="77777777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3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E1DA196" w14:textId="1ECE3619" w:rsidR="00843917" w:rsidRPr="00E11762" w:rsidRDefault="000E35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33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561,449</w:t>
            </w:r>
          </w:p>
        </w:tc>
        <w:tc>
          <w:tcPr>
            <w:tcW w:w="270" w:type="dxa"/>
            <w:shd w:val="clear" w:color="auto" w:fill="auto"/>
          </w:tcPr>
          <w:p w14:paraId="71CCBF45" w14:textId="77777777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33" w:lineRule="auto"/>
              <w:ind w:left="-79" w:right="-225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6D2BAB8" w14:textId="37473039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33" w:lineRule="auto"/>
              <w:ind w:left="-79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575,468</w:t>
            </w:r>
          </w:p>
        </w:tc>
        <w:tc>
          <w:tcPr>
            <w:tcW w:w="270" w:type="dxa"/>
            <w:shd w:val="clear" w:color="auto" w:fill="auto"/>
          </w:tcPr>
          <w:p w14:paraId="6D51FA09" w14:textId="77777777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33" w:lineRule="auto"/>
              <w:ind w:left="-79" w:right="-225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CF21943" w14:textId="6EBC0D86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33" w:lineRule="auto"/>
              <w:ind w:left="-79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18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1</w:t>
            </w: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82</w:t>
            </w:r>
            <w:r w:rsidR="00930B9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EC0120D" w14:textId="77777777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33" w:lineRule="auto"/>
              <w:ind w:left="-79" w:right="-225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9818085" w14:textId="506F409A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33" w:lineRule="auto"/>
              <w:ind w:left="-79" w:right="-1551" w:firstLine="5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53</w:t>
            </w: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,535</w:t>
            </w:r>
          </w:p>
        </w:tc>
      </w:tr>
      <w:tr w:rsidR="00680135" w:rsidRPr="00E11762" w14:paraId="7ED88B14" w14:textId="77777777" w:rsidTr="00674D13">
        <w:tc>
          <w:tcPr>
            <w:tcW w:w="2584" w:type="dxa"/>
          </w:tcPr>
          <w:p w14:paraId="175385DD" w14:textId="28DD8DF5" w:rsidR="00680135" w:rsidRPr="00674D13" w:rsidRDefault="00674D13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674D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7A4320E2" w14:textId="77777777" w:rsidR="00680135" w:rsidRPr="00E11762" w:rsidRDefault="00680135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3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7C5187BE" w14:textId="77777777" w:rsidR="00680135" w:rsidRPr="00E11762" w:rsidRDefault="00680135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3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ED177C9" w14:textId="488A129F" w:rsidR="00680135" w:rsidRDefault="00674D13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33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573,841</w:t>
            </w:r>
          </w:p>
        </w:tc>
        <w:tc>
          <w:tcPr>
            <w:tcW w:w="270" w:type="dxa"/>
            <w:shd w:val="clear" w:color="auto" w:fill="auto"/>
          </w:tcPr>
          <w:p w14:paraId="24ED4C4A" w14:textId="77777777" w:rsidR="00680135" w:rsidRPr="00E11762" w:rsidRDefault="00680135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33" w:lineRule="auto"/>
              <w:ind w:left="-79" w:right="-225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3E94666F" w14:textId="28A88C9D" w:rsidR="00680135" w:rsidRPr="00E11762" w:rsidRDefault="00674D13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33" w:lineRule="auto"/>
              <w:ind w:left="-79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583,709</w:t>
            </w:r>
          </w:p>
        </w:tc>
        <w:tc>
          <w:tcPr>
            <w:tcW w:w="270" w:type="dxa"/>
            <w:shd w:val="clear" w:color="auto" w:fill="auto"/>
          </w:tcPr>
          <w:p w14:paraId="5E2A88F6" w14:textId="77777777" w:rsidR="00680135" w:rsidRPr="00E11762" w:rsidRDefault="00680135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33" w:lineRule="auto"/>
              <w:ind w:left="-79" w:right="-225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0D54100" w14:textId="7AD0FABC" w:rsidR="00680135" w:rsidRPr="00E11762" w:rsidRDefault="00674D13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33" w:lineRule="auto"/>
              <w:ind w:left="-79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211,972</w:t>
            </w:r>
          </w:p>
        </w:tc>
        <w:tc>
          <w:tcPr>
            <w:tcW w:w="270" w:type="dxa"/>
            <w:shd w:val="clear" w:color="auto" w:fill="auto"/>
          </w:tcPr>
          <w:p w14:paraId="302B6B9A" w14:textId="77777777" w:rsidR="00680135" w:rsidRPr="00E11762" w:rsidRDefault="00680135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33" w:lineRule="auto"/>
              <w:ind w:left="-79" w:right="-225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CCBBB2E" w14:textId="56E1F74A" w:rsidR="00680135" w:rsidRPr="00E11762" w:rsidRDefault="00674D13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33" w:lineRule="auto"/>
              <w:ind w:left="-79" w:right="-1551" w:firstLine="5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77,491</w:t>
            </w:r>
          </w:p>
        </w:tc>
      </w:tr>
      <w:tr w:rsidR="000E3588" w:rsidRPr="00E11762" w14:paraId="51F7077F" w14:textId="77777777" w:rsidTr="00674D13">
        <w:tc>
          <w:tcPr>
            <w:tcW w:w="2584" w:type="dxa"/>
          </w:tcPr>
          <w:p w14:paraId="34E81A59" w14:textId="267D0A86" w:rsidR="000E3588" w:rsidRPr="00E11762" w:rsidRDefault="000E35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224" w:hanging="224"/>
              <w:rPr>
                <w:rFonts w:ascii="Angsana New" w:eastAsia="MS Mincho" w:hAnsi="Angsana New"/>
                <w:sz w:val="30"/>
                <w:szCs w:val="30"/>
              </w:rPr>
            </w:pPr>
            <w:r w:rsidRPr="00D52F6F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D52F6F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ผลขาดทุนจากการด้อยค่า </w:t>
            </w:r>
            <w:r w:rsidRPr="000E3588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 xml:space="preserve">(2562: </w:t>
            </w:r>
            <w:r w:rsidRPr="000E3588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 w:rsidRPr="000E3588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810" w:type="dxa"/>
          </w:tcPr>
          <w:p w14:paraId="4747A551" w14:textId="77777777" w:rsidR="000E3588" w:rsidRPr="00E11762" w:rsidRDefault="000E35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3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229DFE3A" w14:textId="77777777" w:rsidR="000E3588" w:rsidRPr="00E11762" w:rsidRDefault="000E35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3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6D7E453" w14:textId="77777777" w:rsidR="000E3588" w:rsidRPr="000E3588" w:rsidRDefault="000E35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33" w:lineRule="auto"/>
              <w:ind w:left="-79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55F6E973" w14:textId="77777777" w:rsidR="000E3588" w:rsidRPr="000E3588" w:rsidRDefault="000E35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33" w:lineRule="auto"/>
              <w:ind w:left="-79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222EBCD5" w14:textId="0785BCC5" w:rsidR="000E3588" w:rsidRPr="000E3588" w:rsidRDefault="000E35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33" w:lineRule="auto"/>
              <w:ind w:left="-79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E3588">
              <w:rPr>
                <w:rFonts w:asciiTheme="majorBidi" w:eastAsia="MS Mincho" w:hAnsiTheme="majorBidi" w:cstheme="majorBidi"/>
                <w:sz w:val="30"/>
                <w:szCs w:val="30"/>
              </w:rPr>
              <w:t>(12,902)</w:t>
            </w:r>
          </w:p>
        </w:tc>
        <w:tc>
          <w:tcPr>
            <w:tcW w:w="270" w:type="dxa"/>
            <w:shd w:val="clear" w:color="auto" w:fill="auto"/>
          </w:tcPr>
          <w:p w14:paraId="760EEEF9" w14:textId="77777777" w:rsidR="000E3588" w:rsidRPr="000E3588" w:rsidRDefault="000E35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33" w:lineRule="auto"/>
              <w:ind w:left="-79" w:right="-225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79072AF" w14:textId="77777777" w:rsidR="000E3588" w:rsidRPr="000E3588" w:rsidRDefault="000E35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33" w:lineRule="auto"/>
              <w:ind w:left="-79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0621AF4A" w14:textId="77777777" w:rsidR="000E3588" w:rsidRPr="000E3588" w:rsidRDefault="000E35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33" w:lineRule="auto"/>
              <w:ind w:left="-79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35F2BE1E" w14:textId="554E5E8E" w:rsidR="000E3588" w:rsidRPr="000E3588" w:rsidRDefault="000E35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33" w:lineRule="auto"/>
              <w:ind w:left="-79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E3588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7461E3" w14:textId="77777777" w:rsidR="000E3588" w:rsidRPr="000E3588" w:rsidRDefault="000E35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33" w:lineRule="auto"/>
              <w:ind w:left="-79" w:right="-225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353645D" w14:textId="77777777" w:rsidR="000E3588" w:rsidRPr="000E3588" w:rsidRDefault="000E35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33" w:lineRule="auto"/>
              <w:ind w:left="-79" w:righ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  <w:p w14:paraId="306C00B7" w14:textId="77777777" w:rsidR="000E3588" w:rsidRPr="000E3588" w:rsidRDefault="000E35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33" w:lineRule="auto"/>
              <w:ind w:left="-79" w:righ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  <w:p w14:paraId="57DC04E6" w14:textId="3A6438AF" w:rsidR="000E3588" w:rsidRPr="000E3588" w:rsidRDefault="000E35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33" w:lineRule="auto"/>
              <w:ind w:left="-79" w:righ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0E3588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B4D7AD" w14:textId="77777777" w:rsidR="000E3588" w:rsidRPr="000E3588" w:rsidRDefault="000E35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33" w:lineRule="auto"/>
              <w:ind w:left="-79" w:right="-225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1990527" w14:textId="77777777" w:rsidR="000E3588" w:rsidRPr="000E3588" w:rsidRDefault="000E35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33" w:lineRule="auto"/>
              <w:ind w:left="-79" w:right="-1551" w:firstLine="5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63987D" w14:textId="77777777" w:rsidR="000E3588" w:rsidRPr="000E3588" w:rsidRDefault="000E35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33" w:lineRule="auto"/>
              <w:ind w:left="-79" w:right="-1551" w:firstLine="5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C2E5CE" w14:textId="34DDB5F3" w:rsidR="000E3588" w:rsidRPr="000E3588" w:rsidRDefault="000E35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33" w:lineRule="auto"/>
              <w:ind w:left="-79" w:right="-1551" w:firstLine="5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5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43917" w:rsidRPr="00E11762" w14:paraId="7F03498D" w14:textId="77777777" w:rsidTr="00674D13">
        <w:tc>
          <w:tcPr>
            <w:tcW w:w="2584" w:type="dxa"/>
          </w:tcPr>
          <w:p w14:paraId="38C45694" w14:textId="13B42234" w:rsidR="00843917" w:rsidRPr="00E11762" w:rsidRDefault="000E3588" w:rsidP="00674D13">
            <w:pPr>
              <w:spacing w:line="233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5F3A47DA" w14:textId="77777777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3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59E35919" w14:textId="77777777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3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01DE0B4C" w14:textId="66AF9EC3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33" w:lineRule="auto"/>
              <w:ind w:left="-79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56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0</w:t>
            </w: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939</w:t>
            </w:r>
          </w:p>
        </w:tc>
        <w:tc>
          <w:tcPr>
            <w:tcW w:w="270" w:type="dxa"/>
            <w:shd w:val="clear" w:color="auto" w:fill="auto"/>
          </w:tcPr>
          <w:p w14:paraId="3E6415B6" w14:textId="77777777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33" w:lineRule="auto"/>
              <w:ind w:right="-22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0A1BC51" w14:textId="4111CDF4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33" w:lineRule="auto"/>
              <w:ind w:left="-79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583,709</w:t>
            </w:r>
          </w:p>
        </w:tc>
        <w:tc>
          <w:tcPr>
            <w:tcW w:w="270" w:type="dxa"/>
            <w:shd w:val="clear" w:color="auto" w:fill="auto"/>
          </w:tcPr>
          <w:p w14:paraId="77C227B2" w14:textId="77777777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33" w:lineRule="auto"/>
              <w:ind w:left="-79" w:right="-22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E79C14F" w14:textId="583C5680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33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21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1</w:t>
            </w: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97</w:t>
            </w:r>
            <w:r w:rsidR="00930B9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FF9F866" w14:textId="77777777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33" w:lineRule="auto"/>
              <w:ind w:left="-79" w:right="-225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3BB2EE8" w14:textId="575B1A0B" w:rsidR="00843917" w:rsidRPr="00E11762" w:rsidRDefault="00843917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33" w:lineRule="auto"/>
              <w:ind w:left="-79" w:right="-1551" w:firstLine="5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77,491</w:t>
            </w:r>
          </w:p>
        </w:tc>
      </w:tr>
      <w:tr w:rsidR="000E3588" w:rsidRPr="00680135" w14:paraId="0B19AEEF" w14:textId="77777777" w:rsidTr="00674D13">
        <w:tc>
          <w:tcPr>
            <w:tcW w:w="2584" w:type="dxa"/>
          </w:tcPr>
          <w:p w14:paraId="3F7884C8" w14:textId="77777777" w:rsidR="000E3588" w:rsidRPr="00680135" w:rsidRDefault="000E3588" w:rsidP="00674D13">
            <w:pPr>
              <w:spacing w:line="233" w:lineRule="auto"/>
              <w:rPr>
                <w:rFonts w:ascii="Angsana New" w:eastAsia="MS Mincho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10" w:type="dxa"/>
          </w:tcPr>
          <w:p w14:paraId="0D8ABACF" w14:textId="77777777" w:rsidR="000E3588" w:rsidRPr="00680135" w:rsidRDefault="000E35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3" w:lineRule="auto"/>
              <w:ind w:left="-79" w:right="-108"/>
              <w:rPr>
                <w:rFonts w:ascii="Angsana New" w:eastAsia="MS Mincho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44" w:type="dxa"/>
          </w:tcPr>
          <w:p w14:paraId="1E2D5BFC" w14:textId="77777777" w:rsidR="000E3588" w:rsidRPr="00680135" w:rsidRDefault="000E35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3" w:lineRule="auto"/>
              <w:ind w:left="-79" w:right="-108"/>
              <w:rPr>
                <w:rFonts w:ascii="Angsana New" w:eastAsia="MS Mincho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4D2EA2A5" w14:textId="77777777" w:rsidR="000E3588" w:rsidRPr="00680135" w:rsidRDefault="000E35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33" w:lineRule="auto"/>
              <w:ind w:left="-79" w:right="-108"/>
              <w:rPr>
                <w:rFonts w:asciiTheme="majorBidi" w:eastAsia="MS Mincho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11227474" w14:textId="77777777" w:rsidR="000E3588" w:rsidRPr="00680135" w:rsidRDefault="000E35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33" w:lineRule="auto"/>
              <w:ind w:right="-225"/>
              <w:rPr>
                <w:rFonts w:asciiTheme="majorBidi" w:eastAsia="MS Mincho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1DA37D1" w14:textId="77777777" w:rsidR="000E3588" w:rsidRPr="00680135" w:rsidRDefault="000E35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33" w:lineRule="auto"/>
              <w:ind w:left="-79" w:right="-108"/>
              <w:rPr>
                <w:rFonts w:asciiTheme="majorBidi" w:eastAsia="MS Mincho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5B9C372C" w14:textId="77777777" w:rsidR="000E3588" w:rsidRPr="00680135" w:rsidRDefault="000E35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33" w:lineRule="auto"/>
              <w:ind w:left="-79" w:right="-225"/>
              <w:rPr>
                <w:rFonts w:asciiTheme="majorBidi" w:eastAsia="MS Mincho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12FD82B5" w14:textId="77777777" w:rsidR="000E3588" w:rsidRPr="00680135" w:rsidRDefault="000E35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33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28C0690" w14:textId="77777777" w:rsidR="000E3588" w:rsidRPr="00680135" w:rsidRDefault="000E35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33" w:lineRule="auto"/>
              <w:ind w:left="-79" w:right="-225"/>
              <w:rPr>
                <w:rFonts w:ascii="Angsana New" w:eastAsia="MS Mincho" w:hAnsi="Angsana New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0E48D9D" w14:textId="77777777" w:rsidR="000E3588" w:rsidRPr="00680135" w:rsidRDefault="000E35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33" w:lineRule="auto"/>
              <w:ind w:left="-79" w:right="-1551" w:firstLine="515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0E3588" w:rsidRPr="00E11762" w14:paraId="21E42467" w14:textId="77777777" w:rsidTr="00674D13">
        <w:tc>
          <w:tcPr>
            <w:tcW w:w="2584" w:type="dxa"/>
          </w:tcPr>
          <w:p w14:paraId="22D7E4A0" w14:textId="1E5FD553" w:rsidR="000E3588" w:rsidRPr="00E11762" w:rsidRDefault="008820D1" w:rsidP="00674D13">
            <w:pPr>
              <w:spacing w:line="233" w:lineRule="auto"/>
              <w:ind w:left="314" w:hanging="314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67D3E">
              <w:rPr>
                <w:rFonts w:ascii="Angsana New" w:eastAsia="MS Mincho" w:hAnsi="Angsana New" w:hint="cs"/>
                <w:sz w:val="30"/>
                <w:szCs w:val="30"/>
                <w:cs/>
              </w:rPr>
              <w:t>ขาดทุนจากการด้อยค่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ารับรู้ในกำไร</w:t>
            </w:r>
            <w:r w:rsidR="00D52F6F">
              <w:rPr>
                <w:rFonts w:ascii="Angsana New" w:eastAsia="MS Mincho" w:hAnsi="Angsana New" w:hint="cs"/>
                <w:sz w:val="30"/>
                <w:szCs w:val="30"/>
                <w:cs/>
              </w:rPr>
              <w:t>หรือ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ขาดทุน </w:t>
            </w:r>
            <w:r w:rsidRPr="00B67D3E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 xml:space="preserve">(2562: </w:t>
            </w:r>
            <w:r w:rsidRPr="00B67D3E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หนี้สูญและหนี้สงสัยจะสูญ</w:t>
            </w:r>
            <w:r w:rsidR="00843BFA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810" w:type="dxa"/>
          </w:tcPr>
          <w:p w14:paraId="4F6A88CB" w14:textId="77777777" w:rsidR="000E3588" w:rsidRPr="00E11762" w:rsidRDefault="000E35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3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450EB634" w14:textId="77777777" w:rsidR="000E3588" w:rsidRPr="00E11762" w:rsidRDefault="000E35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3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512594" w14:textId="77777777" w:rsidR="000E3588" w:rsidRPr="008820D1" w:rsidRDefault="000E35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33" w:lineRule="auto"/>
              <w:ind w:left="-79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43863539" w14:textId="77777777" w:rsidR="0063253E" w:rsidRDefault="0063253E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33" w:lineRule="auto"/>
              <w:ind w:left="-79" w:right="-108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  <w:p w14:paraId="6070B64A" w14:textId="0EB4B270" w:rsidR="008820D1" w:rsidRPr="008820D1" w:rsidRDefault="008820D1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33" w:lineRule="auto"/>
              <w:ind w:left="-79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820D1">
              <w:rPr>
                <w:rFonts w:asciiTheme="majorBidi" w:eastAsia="MS Mincho" w:hAnsiTheme="majorBidi" w:cstheme="majorBidi"/>
                <w:sz w:val="30"/>
                <w:szCs w:val="30"/>
              </w:rPr>
              <w:t>12,902</w:t>
            </w:r>
          </w:p>
        </w:tc>
        <w:tc>
          <w:tcPr>
            <w:tcW w:w="270" w:type="dxa"/>
            <w:shd w:val="clear" w:color="auto" w:fill="auto"/>
          </w:tcPr>
          <w:p w14:paraId="5F0E2712" w14:textId="77777777" w:rsidR="000E3588" w:rsidRPr="008820D1" w:rsidRDefault="000E35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33" w:lineRule="auto"/>
              <w:ind w:right="-225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82DBAE" w14:textId="77777777" w:rsidR="000E3588" w:rsidRPr="008820D1" w:rsidRDefault="000E35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33" w:lineRule="auto"/>
              <w:ind w:left="-79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7AB3BA35" w14:textId="77777777" w:rsidR="0063253E" w:rsidRDefault="0063253E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33" w:lineRule="auto"/>
              <w:ind w:left="-79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3CFDD6D9" w14:textId="5BFB7D76" w:rsidR="008820D1" w:rsidRPr="008820D1" w:rsidRDefault="008820D1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33" w:lineRule="auto"/>
              <w:ind w:left="-79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820D1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281F97" w14:textId="77777777" w:rsidR="000E3588" w:rsidRPr="008820D1" w:rsidRDefault="000E35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33" w:lineRule="auto"/>
              <w:ind w:left="-79" w:right="-225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E635FD" w14:textId="77777777" w:rsidR="000E3588" w:rsidRPr="008820D1" w:rsidRDefault="000E35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33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  <w:p w14:paraId="5CA68E8E" w14:textId="77777777" w:rsidR="0063253E" w:rsidRDefault="0063253E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33" w:lineRule="auto"/>
              <w:ind w:left="-79" w:righ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  <w:p w14:paraId="2B50DF1D" w14:textId="7CB7B6E6" w:rsidR="008820D1" w:rsidRPr="008820D1" w:rsidRDefault="008820D1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33" w:lineRule="auto"/>
              <w:ind w:left="-79" w:righ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8820D1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8C2DBB" w14:textId="77777777" w:rsidR="000E3588" w:rsidRPr="008820D1" w:rsidRDefault="000E35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33" w:lineRule="auto"/>
              <w:ind w:left="-79" w:right="-225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763C18" w14:textId="77777777" w:rsidR="000E3588" w:rsidRPr="008820D1" w:rsidRDefault="000E3588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3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D4A72F" w14:textId="77777777" w:rsidR="0063253E" w:rsidRDefault="0063253E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3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C342BE" w14:textId="791E6FFE" w:rsidR="008820D1" w:rsidRPr="008820D1" w:rsidRDefault="008820D1" w:rsidP="0067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3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20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E176A80" w14:textId="091C00EA" w:rsidR="00AC2338" w:rsidRPr="00E11762" w:rsidRDefault="00AC2338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E11762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เจ้าหนี้การค้าและเจ้าหนี้หมุนเวียนอื่น</w:t>
      </w:r>
    </w:p>
    <w:p w14:paraId="55884D4F" w14:textId="45918981" w:rsidR="00AC2338" w:rsidRPr="00E11762" w:rsidRDefault="00AC2338" w:rsidP="00AC2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 w:right="29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832" w:type="dxa"/>
        <w:tblInd w:w="558" w:type="dxa"/>
        <w:tblLook w:val="01E0" w:firstRow="1" w:lastRow="1" w:firstColumn="1" w:lastColumn="1" w:noHBand="0" w:noVBand="0"/>
      </w:tblPr>
      <w:tblGrid>
        <w:gridCol w:w="3222"/>
        <w:gridCol w:w="1007"/>
        <w:gridCol w:w="1144"/>
        <w:gridCol w:w="270"/>
        <w:gridCol w:w="1256"/>
        <w:gridCol w:w="270"/>
        <w:gridCol w:w="1204"/>
        <w:gridCol w:w="270"/>
        <w:gridCol w:w="1189"/>
      </w:tblGrid>
      <w:tr w:rsidR="00AC2338" w:rsidRPr="00E11762" w14:paraId="4302BC26" w14:textId="77777777" w:rsidTr="009020D4">
        <w:trPr>
          <w:trHeight w:hRule="exact" w:val="403"/>
        </w:trPr>
        <w:tc>
          <w:tcPr>
            <w:tcW w:w="3222" w:type="dxa"/>
          </w:tcPr>
          <w:p w14:paraId="048C1846" w14:textId="77777777" w:rsidR="00AC2338" w:rsidRPr="00E11762" w:rsidRDefault="00AC2338" w:rsidP="00E5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07" w:type="dxa"/>
          </w:tcPr>
          <w:p w14:paraId="0D8BEE9A" w14:textId="77777777" w:rsidR="00AC2338" w:rsidRPr="00E11762" w:rsidRDefault="00AC2338" w:rsidP="00E5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670" w:type="dxa"/>
            <w:gridSpan w:val="3"/>
          </w:tcPr>
          <w:p w14:paraId="4C4D5420" w14:textId="77777777" w:rsidR="00AC2338" w:rsidRPr="00E11762" w:rsidRDefault="00AC2338" w:rsidP="00E5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bCs/>
                <w:sz w:val="30"/>
                <w:szCs w:val="30"/>
                <w:lang w:val="en-GB"/>
              </w:rPr>
            </w:pPr>
            <w:r w:rsidRPr="00E11762">
              <w:rPr>
                <w:rFonts w:ascii="Angsana New" w:eastAsia="MS Mincho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4DA122B8" w14:textId="77777777" w:rsidR="00AC2338" w:rsidRPr="00E11762" w:rsidRDefault="00AC2338" w:rsidP="00E5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63" w:type="dxa"/>
            <w:gridSpan w:val="3"/>
          </w:tcPr>
          <w:p w14:paraId="39BDD78B" w14:textId="77777777" w:rsidR="00AC2338" w:rsidRPr="00E11762" w:rsidRDefault="00AC2338" w:rsidP="00E5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bCs/>
                <w:sz w:val="30"/>
                <w:szCs w:val="30"/>
                <w:cs/>
                <w:lang w:val="en-GB"/>
              </w:rPr>
            </w:pPr>
            <w:r w:rsidRPr="00E11762">
              <w:rPr>
                <w:rFonts w:ascii="Angsana New" w:eastAsia="MS Mincho" w:hAnsi="Angsana New"/>
                <w:bCs/>
                <w:sz w:val="30"/>
                <w:szCs w:val="30"/>
                <w:cs/>
                <w:lang w:val="en-GB"/>
              </w:rPr>
              <w:t>งบการเงินเฉพาะ</w:t>
            </w:r>
            <w:r w:rsidRPr="00E11762">
              <w:rPr>
                <w:rFonts w:ascii="Angsana New" w:eastAsia="MS Mincho" w:hAnsi="Angsana New" w:hint="cs"/>
                <w:bCs/>
                <w:sz w:val="30"/>
                <w:szCs w:val="30"/>
                <w:cs/>
                <w:lang w:val="en-GB"/>
              </w:rPr>
              <w:t>กิจการ</w:t>
            </w:r>
          </w:p>
        </w:tc>
      </w:tr>
      <w:tr w:rsidR="00AC2338" w:rsidRPr="00E11762" w14:paraId="0FA75008" w14:textId="77777777" w:rsidTr="009020D4">
        <w:trPr>
          <w:trHeight w:hRule="exact" w:val="403"/>
        </w:trPr>
        <w:tc>
          <w:tcPr>
            <w:tcW w:w="3222" w:type="dxa"/>
          </w:tcPr>
          <w:p w14:paraId="5AF8D0AD" w14:textId="77777777" w:rsidR="00AC2338" w:rsidRPr="00E11762" w:rsidRDefault="00AC2338" w:rsidP="00AC2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007" w:type="dxa"/>
          </w:tcPr>
          <w:p w14:paraId="166A52A5" w14:textId="77777777" w:rsidR="00AC2338" w:rsidRPr="00E11762" w:rsidRDefault="00AC2338" w:rsidP="00AC2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E11762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44" w:type="dxa"/>
          </w:tcPr>
          <w:p w14:paraId="07F13699" w14:textId="03E4D44E" w:rsidR="00AC2338" w:rsidRPr="00E11762" w:rsidRDefault="00AC2338" w:rsidP="00AC233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BC836F7" w14:textId="77777777" w:rsidR="00AC2338" w:rsidRPr="00E11762" w:rsidRDefault="00AC2338" w:rsidP="00AC233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5AF18216" w14:textId="253BC32A" w:rsidR="00AC2338" w:rsidRPr="00E11762" w:rsidRDefault="00AC2338" w:rsidP="00AC233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E187675" w14:textId="77777777" w:rsidR="00AC2338" w:rsidRPr="00E11762" w:rsidRDefault="00AC2338" w:rsidP="00AC2338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0B8558FF" w14:textId="71BC2C4D" w:rsidR="00AC2338" w:rsidRPr="00E11762" w:rsidRDefault="00AC2338" w:rsidP="00AC233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5B3F718" w14:textId="77777777" w:rsidR="00AC2338" w:rsidRPr="00E11762" w:rsidRDefault="00AC2338" w:rsidP="00AC233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341B1FFF" w14:textId="23F3A6B0" w:rsidR="00AC2338" w:rsidRPr="00E11762" w:rsidRDefault="00AC2338" w:rsidP="00AC233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</w:rPr>
              <w:t>2562</w:t>
            </w:r>
          </w:p>
        </w:tc>
      </w:tr>
      <w:tr w:rsidR="00AC2338" w:rsidRPr="00E11762" w14:paraId="30F23447" w14:textId="77777777" w:rsidTr="009020D4">
        <w:trPr>
          <w:trHeight w:hRule="exact" w:val="403"/>
        </w:trPr>
        <w:tc>
          <w:tcPr>
            <w:tcW w:w="3222" w:type="dxa"/>
          </w:tcPr>
          <w:p w14:paraId="20B606F2" w14:textId="77777777" w:rsidR="00AC2338" w:rsidRPr="00E11762" w:rsidRDefault="00AC2338" w:rsidP="00E5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007" w:type="dxa"/>
          </w:tcPr>
          <w:p w14:paraId="023522B2" w14:textId="77777777" w:rsidR="00AC2338" w:rsidRPr="00E11762" w:rsidRDefault="00AC2338" w:rsidP="00E5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" w:type="dxa"/>
          </w:tcPr>
          <w:p w14:paraId="4B80C3A8" w14:textId="77777777" w:rsidR="00AC2338" w:rsidRPr="00E11762" w:rsidRDefault="00AC2338" w:rsidP="00E553C5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DED854" w14:textId="77777777" w:rsidR="00AC2338" w:rsidRPr="00E11762" w:rsidRDefault="00AC2338" w:rsidP="00E553C5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711DE641" w14:textId="77777777" w:rsidR="00AC2338" w:rsidRPr="00E11762" w:rsidRDefault="00AC2338" w:rsidP="00E5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 w:hint="cs"/>
                <w:sz w:val="30"/>
                <w:szCs w:val="30"/>
                <w:cs/>
              </w:rPr>
              <w:t>(ปรับปรุงใหม่)ใหม่)</w:t>
            </w:r>
          </w:p>
        </w:tc>
        <w:tc>
          <w:tcPr>
            <w:tcW w:w="270" w:type="dxa"/>
          </w:tcPr>
          <w:p w14:paraId="2317405B" w14:textId="77777777" w:rsidR="00AC2338" w:rsidRPr="00E11762" w:rsidRDefault="00AC2338" w:rsidP="00E553C5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4E0C9689" w14:textId="77777777" w:rsidR="00AC2338" w:rsidRPr="00E11762" w:rsidRDefault="00AC2338" w:rsidP="00E553C5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F7D771" w14:textId="77777777" w:rsidR="00AC2338" w:rsidRPr="00E11762" w:rsidRDefault="00AC2338" w:rsidP="00E553C5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6610E370" w14:textId="77777777" w:rsidR="00AC2338" w:rsidRPr="00E11762" w:rsidRDefault="00AC2338" w:rsidP="00E553C5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AC2338" w:rsidRPr="00E11762" w14:paraId="58ECCDB8" w14:textId="77777777" w:rsidTr="009020D4">
        <w:trPr>
          <w:trHeight w:hRule="exact" w:val="403"/>
        </w:trPr>
        <w:tc>
          <w:tcPr>
            <w:tcW w:w="3222" w:type="dxa"/>
          </w:tcPr>
          <w:p w14:paraId="56CC538B" w14:textId="77777777" w:rsidR="00AC2338" w:rsidRPr="00E11762" w:rsidRDefault="00AC2338" w:rsidP="00E5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7" w:type="dxa"/>
          </w:tcPr>
          <w:p w14:paraId="77ADEDD5" w14:textId="77777777" w:rsidR="00AC2338" w:rsidRPr="00E11762" w:rsidRDefault="00AC2338" w:rsidP="00E5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603" w:type="dxa"/>
            <w:gridSpan w:val="7"/>
          </w:tcPr>
          <w:p w14:paraId="668A0B9F" w14:textId="77777777" w:rsidR="00AC2338" w:rsidRPr="00E11762" w:rsidRDefault="00AC2338" w:rsidP="00E5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bidi="ar-SA"/>
              </w:rPr>
            </w:pPr>
            <w:r w:rsidRPr="00E11762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E11762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E11762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E11762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E11762" w:rsidRPr="00E11762" w14:paraId="3DA3F0B7" w14:textId="77777777" w:rsidTr="009020D4">
        <w:trPr>
          <w:trHeight w:hRule="exact" w:val="403"/>
        </w:trPr>
        <w:tc>
          <w:tcPr>
            <w:tcW w:w="3222" w:type="dxa"/>
          </w:tcPr>
          <w:p w14:paraId="0F9CE875" w14:textId="38238DB9" w:rsidR="00E11762" w:rsidRPr="0086158B" w:rsidRDefault="00E11762" w:rsidP="00E11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6158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07" w:type="dxa"/>
          </w:tcPr>
          <w:p w14:paraId="118E9777" w14:textId="4A58B2D5" w:rsidR="00E11762" w:rsidRPr="0086158B" w:rsidRDefault="00E11762" w:rsidP="00E1176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2655643C" w14:textId="0DAE6B99" w:rsidR="00E11762" w:rsidRPr="0086158B" w:rsidRDefault="00E11762" w:rsidP="00E11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86158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193,015</w:t>
            </w:r>
          </w:p>
        </w:tc>
        <w:tc>
          <w:tcPr>
            <w:tcW w:w="270" w:type="dxa"/>
          </w:tcPr>
          <w:p w14:paraId="34F30785" w14:textId="77777777" w:rsidR="00E11762" w:rsidRPr="0086158B" w:rsidRDefault="00E11762" w:rsidP="00E11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</w:tcPr>
          <w:p w14:paraId="6A745C38" w14:textId="19110E8A" w:rsidR="00E11762" w:rsidRPr="0086158B" w:rsidRDefault="00E11762" w:rsidP="00E11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86158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317,782</w:t>
            </w:r>
          </w:p>
        </w:tc>
        <w:tc>
          <w:tcPr>
            <w:tcW w:w="270" w:type="dxa"/>
          </w:tcPr>
          <w:p w14:paraId="0D02C78F" w14:textId="77777777" w:rsidR="00E11762" w:rsidRPr="0086158B" w:rsidRDefault="00E11762" w:rsidP="00E11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EAE6C0D" w14:textId="217E77B1" w:rsidR="00E11762" w:rsidRPr="0086158B" w:rsidRDefault="00E11762" w:rsidP="004D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86158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7403EB" w14:textId="77777777" w:rsidR="00E11762" w:rsidRPr="0086158B" w:rsidRDefault="00E11762" w:rsidP="00E11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31C71601" w14:textId="415F616D" w:rsidR="00E11762" w:rsidRPr="0086158B" w:rsidRDefault="00E11762" w:rsidP="00E11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6158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D0E6E" w:rsidRPr="00E11762" w14:paraId="5D43A543" w14:textId="77777777" w:rsidTr="009020D4">
        <w:trPr>
          <w:trHeight w:hRule="exact" w:val="403"/>
        </w:trPr>
        <w:tc>
          <w:tcPr>
            <w:tcW w:w="3222" w:type="dxa"/>
          </w:tcPr>
          <w:p w14:paraId="555679D7" w14:textId="77777777" w:rsidR="003D0E6E" w:rsidRPr="0086158B" w:rsidRDefault="003D0E6E" w:rsidP="003D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007" w:type="dxa"/>
          </w:tcPr>
          <w:p w14:paraId="718D1361" w14:textId="77777777" w:rsidR="003D0E6E" w:rsidRPr="0086158B" w:rsidRDefault="003D0E6E" w:rsidP="003D0E6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4C2D6E1E" w14:textId="77777777" w:rsidR="003D0E6E" w:rsidRPr="0086158B" w:rsidRDefault="003D0E6E" w:rsidP="003D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E654BC" w14:textId="77777777" w:rsidR="003D0E6E" w:rsidRPr="0086158B" w:rsidRDefault="003D0E6E" w:rsidP="003D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</w:tcPr>
          <w:p w14:paraId="704D6FFC" w14:textId="77777777" w:rsidR="003D0E6E" w:rsidRPr="0086158B" w:rsidRDefault="003D0E6E" w:rsidP="003D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CDFF85" w14:textId="77777777" w:rsidR="003D0E6E" w:rsidRPr="0086158B" w:rsidRDefault="003D0E6E" w:rsidP="003D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AD07D97" w14:textId="77777777" w:rsidR="003D0E6E" w:rsidRPr="0086158B" w:rsidRDefault="003D0E6E" w:rsidP="004D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  <w:tab w:val="decimal" w:pos="97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6ECF64" w14:textId="77777777" w:rsidR="003D0E6E" w:rsidRPr="0086158B" w:rsidRDefault="003D0E6E" w:rsidP="003D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0516F863" w14:textId="77777777" w:rsidR="003D0E6E" w:rsidRPr="0086158B" w:rsidRDefault="003D0E6E" w:rsidP="003D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3D0E6E" w:rsidRPr="00E11762" w14:paraId="6DBA7E6B" w14:textId="77777777" w:rsidTr="009020D4">
        <w:trPr>
          <w:trHeight w:hRule="exact" w:val="403"/>
        </w:trPr>
        <w:tc>
          <w:tcPr>
            <w:tcW w:w="3222" w:type="dxa"/>
          </w:tcPr>
          <w:p w14:paraId="43AA3A58" w14:textId="315AD268" w:rsidR="003D0E6E" w:rsidRPr="0086158B" w:rsidRDefault="003D0E6E" w:rsidP="003D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6158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07" w:type="dxa"/>
          </w:tcPr>
          <w:p w14:paraId="748D25FF" w14:textId="77777777" w:rsidR="003D0E6E" w:rsidRPr="0086158B" w:rsidRDefault="003D0E6E" w:rsidP="003D0E6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4" w:type="dxa"/>
          </w:tcPr>
          <w:p w14:paraId="65F79448" w14:textId="77777777" w:rsidR="003D0E6E" w:rsidRPr="0086158B" w:rsidRDefault="003D0E6E" w:rsidP="003D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0076AE" w14:textId="77777777" w:rsidR="003D0E6E" w:rsidRPr="0086158B" w:rsidRDefault="003D0E6E" w:rsidP="003D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3AD5D9F6" w14:textId="77777777" w:rsidR="003D0E6E" w:rsidRPr="0086158B" w:rsidRDefault="003D0E6E" w:rsidP="003D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1789A9" w14:textId="77777777" w:rsidR="003D0E6E" w:rsidRPr="0086158B" w:rsidRDefault="003D0E6E" w:rsidP="003D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5708E352" w14:textId="77777777" w:rsidR="003D0E6E" w:rsidRPr="0086158B" w:rsidRDefault="003D0E6E" w:rsidP="004D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  <w:tab w:val="decimal" w:pos="97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05B335" w14:textId="77777777" w:rsidR="003D0E6E" w:rsidRPr="0086158B" w:rsidRDefault="003D0E6E" w:rsidP="003D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</w:tcPr>
          <w:p w14:paraId="74B8B9BD" w14:textId="77777777" w:rsidR="003D0E6E" w:rsidRPr="0086158B" w:rsidRDefault="003D0E6E" w:rsidP="003D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3D0E6E" w:rsidRPr="00E11762" w14:paraId="62042541" w14:textId="77777777" w:rsidTr="009020D4">
        <w:trPr>
          <w:trHeight w:hRule="exact" w:val="403"/>
        </w:trPr>
        <w:tc>
          <w:tcPr>
            <w:tcW w:w="3222" w:type="dxa"/>
          </w:tcPr>
          <w:p w14:paraId="65DFFDCA" w14:textId="722ABDEB" w:rsidR="003D0E6E" w:rsidRPr="0086158B" w:rsidRDefault="003D0E6E" w:rsidP="003D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7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6158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7" w:type="dxa"/>
          </w:tcPr>
          <w:p w14:paraId="5D18134F" w14:textId="77777777" w:rsidR="003D0E6E" w:rsidRPr="0086158B" w:rsidRDefault="003D0E6E" w:rsidP="003D0E6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4" w:type="dxa"/>
          </w:tcPr>
          <w:p w14:paraId="7FA9B13C" w14:textId="77777777" w:rsidR="003D0E6E" w:rsidRPr="0086158B" w:rsidRDefault="003D0E6E" w:rsidP="003D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014E73" w14:textId="77777777" w:rsidR="003D0E6E" w:rsidRPr="0086158B" w:rsidRDefault="003D0E6E" w:rsidP="003D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492B4ACC" w14:textId="77777777" w:rsidR="003D0E6E" w:rsidRPr="0086158B" w:rsidRDefault="003D0E6E" w:rsidP="003D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E156B8" w14:textId="77777777" w:rsidR="003D0E6E" w:rsidRPr="0086158B" w:rsidRDefault="003D0E6E" w:rsidP="003D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0BC885D2" w14:textId="77777777" w:rsidR="003D0E6E" w:rsidRPr="0086158B" w:rsidRDefault="003D0E6E" w:rsidP="004D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  <w:tab w:val="decimal" w:pos="97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C28CE0" w14:textId="77777777" w:rsidR="003D0E6E" w:rsidRPr="0086158B" w:rsidRDefault="003D0E6E" w:rsidP="003D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</w:tcPr>
          <w:p w14:paraId="10A34113" w14:textId="77777777" w:rsidR="003D0E6E" w:rsidRPr="0086158B" w:rsidRDefault="003D0E6E" w:rsidP="003D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C94E7C" w:rsidRPr="00E11762" w14:paraId="3BE1473B" w14:textId="77777777" w:rsidTr="009020D4">
        <w:trPr>
          <w:trHeight w:hRule="exact" w:val="403"/>
        </w:trPr>
        <w:tc>
          <w:tcPr>
            <w:tcW w:w="3222" w:type="dxa"/>
          </w:tcPr>
          <w:p w14:paraId="413E8D8A" w14:textId="3F3796EC" w:rsidR="00C94E7C" w:rsidRPr="0086158B" w:rsidRDefault="00C94E7C" w:rsidP="00C9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7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6158B">
              <w:rPr>
                <w:rFonts w:ascii="Angsana New" w:eastAsia="MS Mincho" w:hAnsi="Angsana New" w:hint="cs"/>
                <w:sz w:val="30"/>
                <w:szCs w:val="30"/>
                <w:cs/>
              </w:rPr>
              <w:t>เจ้าหนี้เงินปันผลรับ</w:t>
            </w:r>
          </w:p>
        </w:tc>
        <w:tc>
          <w:tcPr>
            <w:tcW w:w="1007" w:type="dxa"/>
          </w:tcPr>
          <w:p w14:paraId="17C8C013" w14:textId="77777777" w:rsidR="00C94E7C" w:rsidRPr="0086158B" w:rsidRDefault="00C94E7C" w:rsidP="00C94E7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4" w:type="dxa"/>
          </w:tcPr>
          <w:p w14:paraId="0B7D63AF" w14:textId="3C2203D5" w:rsidR="00C94E7C" w:rsidRPr="0086158B" w:rsidRDefault="00C94E7C" w:rsidP="004D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6158B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65EEB0" w14:textId="77777777" w:rsidR="00C94E7C" w:rsidRPr="0086158B" w:rsidRDefault="00C94E7C" w:rsidP="00C9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3582C608" w14:textId="2CB38259" w:rsidR="00C94E7C" w:rsidRPr="0086158B" w:rsidRDefault="00C94E7C" w:rsidP="004D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6158B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F3F08D" w14:textId="77777777" w:rsidR="00C94E7C" w:rsidRPr="0086158B" w:rsidRDefault="00C94E7C" w:rsidP="00C9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4D6054A5" w14:textId="73BBF600" w:rsidR="00C94E7C" w:rsidRPr="0086158B" w:rsidRDefault="00C94E7C" w:rsidP="00C12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6158B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9C2EDD" w14:textId="77777777" w:rsidR="00C94E7C" w:rsidRPr="0086158B" w:rsidRDefault="00C94E7C" w:rsidP="00C9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</w:tcPr>
          <w:p w14:paraId="19BE7D80" w14:textId="079E5E0F" w:rsidR="00C94E7C" w:rsidRPr="0086158B" w:rsidRDefault="00C94E7C" w:rsidP="00C9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86158B">
              <w:rPr>
                <w:rFonts w:ascii="Angsana New" w:eastAsia="MS Mincho" w:hAnsi="Angsana New"/>
                <w:sz w:val="30"/>
                <w:szCs w:val="30"/>
              </w:rPr>
              <w:t>45,100</w:t>
            </w:r>
          </w:p>
        </w:tc>
      </w:tr>
      <w:tr w:rsidR="00C94E7C" w:rsidRPr="00E11762" w14:paraId="7CB7344F" w14:textId="77777777" w:rsidTr="009020D4">
        <w:trPr>
          <w:trHeight w:hRule="exact" w:val="403"/>
        </w:trPr>
        <w:tc>
          <w:tcPr>
            <w:tcW w:w="3222" w:type="dxa"/>
          </w:tcPr>
          <w:p w14:paraId="37AB1EDD" w14:textId="2FF4B185" w:rsidR="00C94E7C" w:rsidRPr="0086158B" w:rsidRDefault="00C94E7C" w:rsidP="00C9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7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6158B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ค่าเช่าค้างจ่าย</w:t>
            </w:r>
          </w:p>
        </w:tc>
        <w:tc>
          <w:tcPr>
            <w:tcW w:w="1007" w:type="dxa"/>
          </w:tcPr>
          <w:p w14:paraId="3ACBE65E" w14:textId="77777777" w:rsidR="00C94E7C" w:rsidRPr="0086158B" w:rsidRDefault="00C94E7C" w:rsidP="00C94E7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4" w:type="dxa"/>
          </w:tcPr>
          <w:p w14:paraId="3B517512" w14:textId="310FCA5A" w:rsidR="00C94E7C" w:rsidRPr="0086158B" w:rsidRDefault="00C94E7C" w:rsidP="004D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6158B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0513F9" w14:textId="77777777" w:rsidR="00C94E7C" w:rsidRPr="0086158B" w:rsidRDefault="00C94E7C" w:rsidP="00C9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40DC0888" w14:textId="3BF08021" w:rsidR="00C94E7C" w:rsidRPr="0086158B" w:rsidRDefault="00C94E7C" w:rsidP="004D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6158B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401169" w14:textId="77777777" w:rsidR="00C94E7C" w:rsidRPr="0086158B" w:rsidRDefault="00C94E7C" w:rsidP="00C9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38E8D857" w14:textId="31C3C514" w:rsidR="00C94E7C" w:rsidRPr="0086158B" w:rsidRDefault="00C94E7C" w:rsidP="00C12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6158B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C04A5C" w14:textId="77777777" w:rsidR="00C94E7C" w:rsidRPr="0086158B" w:rsidRDefault="00C94E7C" w:rsidP="00C9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</w:tcPr>
          <w:p w14:paraId="06F19393" w14:textId="5EDF0E9C" w:rsidR="00C94E7C" w:rsidRPr="0086158B" w:rsidRDefault="00C94E7C" w:rsidP="00C9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86158B">
              <w:rPr>
                <w:rFonts w:ascii="Angsana New" w:eastAsia="MS Mincho" w:hAnsi="Angsana New"/>
                <w:sz w:val="30"/>
                <w:szCs w:val="30"/>
              </w:rPr>
              <w:t>2,927</w:t>
            </w:r>
          </w:p>
        </w:tc>
      </w:tr>
      <w:tr w:rsidR="00C94E7C" w:rsidRPr="00E11762" w14:paraId="31EA498C" w14:textId="77777777" w:rsidTr="009020D4">
        <w:trPr>
          <w:trHeight w:hRule="exact" w:val="403"/>
        </w:trPr>
        <w:tc>
          <w:tcPr>
            <w:tcW w:w="3222" w:type="dxa"/>
          </w:tcPr>
          <w:p w14:paraId="21BA3D03" w14:textId="2E4065DE" w:rsidR="00C94E7C" w:rsidRPr="0086158B" w:rsidRDefault="00C94E7C" w:rsidP="00C9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7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6158B">
              <w:rPr>
                <w:rFonts w:ascii="Angsana New" w:eastAsia="MS Mincho" w:hAnsi="Angsana New" w:hint="cs"/>
                <w:sz w:val="30"/>
                <w:szCs w:val="30"/>
                <w:cs/>
              </w:rPr>
              <w:t>ดอกเบี้ยรับล่วงหน้าระยะสั้น</w:t>
            </w:r>
          </w:p>
        </w:tc>
        <w:tc>
          <w:tcPr>
            <w:tcW w:w="1007" w:type="dxa"/>
          </w:tcPr>
          <w:p w14:paraId="00C34DFF" w14:textId="77777777" w:rsidR="00C94E7C" w:rsidRPr="0086158B" w:rsidRDefault="00C94E7C" w:rsidP="00C94E7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4" w:type="dxa"/>
          </w:tcPr>
          <w:p w14:paraId="5F93E210" w14:textId="7790BE67" w:rsidR="00C94E7C" w:rsidRPr="0086158B" w:rsidRDefault="00C94E7C" w:rsidP="004D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6158B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546305" w14:textId="77777777" w:rsidR="00C94E7C" w:rsidRPr="0086158B" w:rsidRDefault="00C94E7C" w:rsidP="00C9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0B6788A4" w14:textId="06E55D92" w:rsidR="00C94E7C" w:rsidRPr="0086158B" w:rsidRDefault="00C94E7C" w:rsidP="004D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6158B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F1BC8B" w14:textId="77777777" w:rsidR="00C94E7C" w:rsidRPr="0086158B" w:rsidRDefault="00C94E7C" w:rsidP="00C9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5DDAE67A" w14:textId="28437019" w:rsidR="00C94E7C" w:rsidRPr="0086158B" w:rsidRDefault="00C94E7C" w:rsidP="00C9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6158B">
              <w:rPr>
                <w:rFonts w:asciiTheme="majorBidi" w:eastAsia="MS Mincho" w:hAnsiTheme="majorBidi" w:cstheme="majorBidi"/>
                <w:sz w:val="30"/>
                <w:szCs w:val="30"/>
              </w:rPr>
              <w:t>422,459</w:t>
            </w:r>
          </w:p>
        </w:tc>
        <w:tc>
          <w:tcPr>
            <w:tcW w:w="270" w:type="dxa"/>
          </w:tcPr>
          <w:p w14:paraId="31C8C930" w14:textId="77777777" w:rsidR="00C94E7C" w:rsidRPr="0086158B" w:rsidRDefault="00C94E7C" w:rsidP="00C9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</w:tcPr>
          <w:p w14:paraId="7EDAFB5E" w14:textId="3E30428D" w:rsidR="00C94E7C" w:rsidRPr="0086158B" w:rsidRDefault="00C94E7C" w:rsidP="004D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86158B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</w:tr>
      <w:tr w:rsidR="001D0CED" w:rsidRPr="00E11762" w14:paraId="51D7C788" w14:textId="77777777" w:rsidTr="009020D4">
        <w:trPr>
          <w:trHeight w:hRule="exact" w:val="403"/>
        </w:trPr>
        <w:tc>
          <w:tcPr>
            <w:tcW w:w="3222" w:type="dxa"/>
          </w:tcPr>
          <w:p w14:paraId="76AE0FF9" w14:textId="5C760266" w:rsidR="001D0CED" w:rsidRPr="0086158B" w:rsidRDefault="001D0CED" w:rsidP="001D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7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6158B">
              <w:rPr>
                <w:rFonts w:ascii="Angsana New" w:eastAsia="MS Mincho" w:hAnsi="Angsana New" w:hint="cs"/>
                <w:sz w:val="30"/>
                <w:szCs w:val="30"/>
                <w:cs/>
              </w:rPr>
              <w:t>รายได้รับล่วงหน้าระยะสั้น</w:t>
            </w:r>
          </w:p>
        </w:tc>
        <w:tc>
          <w:tcPr>
            <w:tcW w:w="1007" w:type="dxa"/>
          </w:tcPr>
          <w:p w14:paraId="0EA7B8DF" w14:textId="77777777" w:rsidR="001D0CED" w:rsidRPr="0086158B" w:rsidRDefault="001D0CED" w:rsidP="001D0CE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4" w:type="dxa"/>
          </w:tcPr>
          <w:p w14:paraId="536C0EC3" w14:textId="3646E177" w:rsidR="001D0CED" w:rsidRPr="0086158B" w:rsidRDefault="001D0CED" w:rsidP="001D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6158B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7F412D" w14:textId="77777777" w:rsidR="001D0CED" w:rsidRPr="0086158B" w:rsidRDefault="001D0CED" w:rsidP="001D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73F46297" w14:textId="584466F9" w:rsidR="001D0CED" w:rsidRPr="0086158B" w:rsidRDefault="001D0CED" w:rsidP="001D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6158B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7735D1" w14:textId="77777777" w:rsidR="001D0CED" w:rsidRPr="0086158B" w:rsidRDefault="001D0CED" w:rsidP="001D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5558493F" w14:textId="693EF848" w:rsidR="001D0CED" w:rsidRPr="0086158B" w:rsidRDefault="001D0CED" w:rsidP="001D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6158B">
              <w:rPr>
                <w:rFonts w:asciiTheme="majorBidi" w:eastAsia="MS Mincho" w:hAnsiTheme="majorBidi" w:cstheme="majorBidi" w:hint="cs"/>
                <w:sz w:val="30"/>
                <w:szCs w:val="30"/>
              </w:rPr>
              <w:t>1</w:t>
            </w:r>
            <w:r w:rsidR="004D2436">
              <w:rPr>
                <w:rFonts w:asciiTheme="majorBidi" w:eastAsia="MS Mincho" w:hAnsiTheme="majorBidi" w:cstheme="majorBidi"/>
                <w:sz w:val="30"/>
                <w:szCs w:val="30"/>
              </w:rPr>
              <w:t>4</w:t>
            </w:r>
            <w:r w:rsidRPr="0086158B">
              <w:rPr>
                <w:rFonts w:asciiTheme="majorBidi" w:eastAsia="MS Mincho" w:hAnsiTheme="majorBidi" w:cstheme="majorBidi" w:hint="cs"/>
                <w:sz w:val="30"/>
                <w:szCs w:val="30"/>
              </w:rPr>
              <w:t>2,</w:t>
            </w:r>
            <w:r w:rsidR="004D2436">
              <w:rPr>
                <w:rFonts w:asciiTheme="majorBidi" w:eastAsia="MS Mincho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270" w:type="dxa"/>
          </w:tcPr>
          <w:p w14:paraId="36FEEA2D" w14:textId="77777777" w:rsidR="001D0CED" w:rsidRPr="0086158B" w:rsidRDefault="001D0CED" w:rsidP="001D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</w:tcPr>
          <w:p w14:paraId="6C6AA20D" w14:textId="58109071" w:rsidR="001D0CED" w:rsidRPr="0086158B" w:rsidRDefault="001D0CED" w:rsidP="001D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86158B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</w:tr>
      <w:tr w:rsidR="001D0CED" w:rsidRPr="00E11762" w14:paraId="3A7CB239" w14:textId="77777777" w:rsidTr="009020D4">
        <w:trPr>
          <w:trHeight w:hRule="exact" w:val="403"/>
        </w:trPr>
        <w:tc>
          <w:tcPr>
            <w:tcW w:w="3222" w:type="dxa"/>
          </w:tcPr>
          <w:p w14:paraId="527286E2" w14:textId="7057E1C2" w:rsidR="001D0CED" w:rsidRPr="0086158B" w:rsidRDefault="001D0CED" w:rsidP="001D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7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6158B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007" w:type="dxa"/>
          </w:tcPr>
          <w:p w14:paraId="0EAD69FD" w14:textId="77777777" w:rsidR="001D0CED" w:rsidRPr="0086158B" w:rsidRDefault="001D0CED" w:rsidP="001D0CE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4" w:type="dxa"/>
          </w:tcPr>
          <w:p w14:paraId="2DC7D93E" w14:textId="3032924D" w:rsidR="001D0CED" w:rsidRPr="0086158B" w:rsidRDefault="001D0CED" w:rsidP="001D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6158B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E5DA31" w14:textId="77777777" w:rsidR="001D0CED" w:rsidRPr="0086158B" w:rsidRDefault="001D0CED" w:rsidP="001D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1AF06C42" w14:textId="1F237408" w:rsidR="001D0CED" w:rsidRPr="0086158B" w:rsidRDefault="001D0CED" w:rsidP="001D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6158B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75ED61" w14:textId="77777777" w:rsidR="001D0CED" w:rsidRPr="0086158B" w:rsidRDefault="001D0CED" w:rsidP="001D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0B206E12" w14:textId="0C47B84D" w:rsidR="001D0CED" w:rsidRPr="0086158B" w:rsidRDefault="001D0CED" w:rsidP="001D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6158B">
              <w:rPr>
                <w:rFonts w:asciiTheme="majorBidi" w:eastAsia="MS Mincho" w:hAnsiTheme="majorBidi" w:cstheme="majorBidi" w:hint="cs"/>
                <w:sz w:val="30"/>
                <w:szCs w:val="30"/>
              </w:rPr>
              <w:t>22,804</w:t>
            </w:r>
          </w:p>
        </w:tc>
        <w:tc>
          <w:tcPr>
            <w:tcW w:w="270" w:type="dxa"/>
          </w:tcPr>
          <w:p w14:paraId="762B551E" w14:textId="77777777" w:rsidR="001D0CED" w:rsidRPr="0086158B" w:rsidRDefault="001D0CED" w:rsidP="001D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</w:tcPr>
          <w:p w14:paraId="776D6305" w14:textId="2FBCAA1D" w:rsidR="001D0CED" w:rsidRPr="0086158B" w:rsidRDefault="001D0CED" w:rsidP="001D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86158B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</w:tr>
      <w:tr w:rsidR="001D0CED" w:rsidRPr="00E11762" w14:paraId="319ABFC0" w14:textId="77777777" w:rsidTr="009020D4">
        <w:trPr>
          <w:trHeight w:hRule="exact" w:val="403"/>
        </w:trPr>
        <w:tc>
          <w:tcPr>
            <w:tcW w:w="3222" w:type="dxa"/>
          </w:tcPr>
          <w:p w14:paraId="5081A6F8" w14:textId="73D6E17D" w:rsidR="001D0CED" w:rsidRPr="0086158B" w:rsidRDefault="001D0CED" w:rsidP="001D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7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6158B">
              <w:rPr>
                <w:rFonts w:ascii="Angsana New" w:eastAsia="MS Mincho" w:hAnsi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007" w:type="dxa"/>
          </w:tcPr>
          <w:p w14:paraId="18EF5AC7" w14:textId="77777777" w:rsidR="001D0CED" w:rsidRPr="0086158B" w:rsidRDefault="001D0CED" w:rsidP="001D0CE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4" w:type="dxa"/>
          </w:tcPr>
          <w:p w14:paraId="317A403D" w14:textId="15957924" w:rsidR="001D0CED" w:rsidRPr="0086158B" w:rsidRDefault="001D0CED" w:rsidP="001D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6158B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FF23A0" w14:textId="77777777" w:rsidR="001D0CED" w:rsidRPr="0086158B" w:rsidRDefault="001D0CED" w:rsidP="001D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0C068533" w14:textId="22550FF4" w:rsidR="001D0CED" w:rsidRPr="0086158B" w:rsidRDefault="001D0CED" w:rsidP="001D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6158B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30A15C" w14:textId="77777777" w:rsidR="001D0CED" w:rsidRPr="0086158B" w:rsidRDefault="001D0CED" w:rsidP="001D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71AB2A39" w14:textId="6B162EF7" w:rsidR="001D0CED" w:rsidRPr="0086158B" w:rsidRDefault="001D0CED" w:rsidP="001D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6158B">
              <w:rPr>
                <w:rFonts w:asciiTheme="majorBidi" w:eastAsia="MS Mincho" w:hAnsiTheme="majorBidi" w:cstheme="majorBidi" w:hint="cs"/>
                <w:sz w:val="30"/>
                <w:szCs w:val="30"/>
              </w:rPr>
              <w:t>648</w:t>
            </w:r>
          </w:p>
        </w:tc>
        <w:tc>
          <w:tcPr>
            <w:tcW w:w="270" w:type="dxa"/>
          </w:tcPr>
          <w:p w14:paraId="4E7FCAD0" w14:textId="77777777" w:rsidR="001D0CED" w:rsidRPr="0086158B" w:rsidRDefault="001D0CED" w:rsidP="001D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</w:tcPr>
          <w:p w14:paraId="17945C04" w14:textId="415D43DE" w:rsidR="001D0CED" w:rsidRPr="0086158B" w:rsidRDefault="001D0CED" w:rsidP="001D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86158B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</w:tr>
      <w:tr w:rsidR="00C94E7C" w:rsidRPr="00E11762" w14:paraId="28D10803" w14:textId="77777777" w:rsidTr="009020D4">
        <w:trPr>
          <w:trHeight w:hRule="exact" w:val="403"/>
        </w:trPr>
        <w:tc>
          <w:tcPr>
            <w:tcW w:w="3222" w:type="dxa"/>
          </w:tcPr>
          <w:p w14:paraId="44DA8101" w14:textId="7D136D6F" w:rsidR="00C94E7C" w:rsidRPr="0086158B" w:rsidRDefault="00C94E7C" w:rsidP="00C9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7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6158B">
              <w:rPr>
                <w:rFonts w:ascii="Angsana New" w:eastAsia="MS Mincho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07" w:type="dxa"/>
          </w:tcPr>
          <w:p w14:paraId="0D93E346" w14:textId="77777777" w:rsidR="00C94E7C" w:rsidRPr="0086158B" w:rsidRDefault="00C94E7C" w:rsidP="00C94E7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7D82BB15" w14:textId="3682C035" w:rsidR="00C94E7C" w:rsidRPr="0086158B" w:rsidRDefault="00C94E7C" w:rsidP="004D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6158B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501FD9" w14:textId="77777777" w:rsidR="00C94E7C" w:rsidRPr="0086158B" w:rsidRDefault="00C94E7C" w:rsidP="00C9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</w:tcPr>
          <w:p w14:paraId="6BE28E30" w14:textId="198287EA" w:rsidR="00C94E7C" w:rsidRPr="0086158B" w:rsidRDefault="00C94E7C" w:rsidP="004D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6158B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75B6C7" w14:textId="77777777" w:rsidR="00C94E7C" w:rsidRPr="0086158B" w:rsidRDefault="00C94E7C" w:rsidP="00C9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7F1ED7F" w14:textId="32ACC338" w:rsidR="00C94E7C" w:rsidRPr="0086158B" w:rsidRDefault="00C94E7C" w:rsidP="00C12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6158B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310F0E" w14:textId="77777777" w:rsidR="00C94E7C" w:rsidRPr="0086158B" w:rsidRDefault="00C94E7C" w:rsidP="004D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301B77D6" w14:textId="6790AC4D" w:rsidR="00C94E7C" w:rsidRPr="0086158B" w:rsidRDefault="00C94E7C" w:rsidP="00C9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86158B">
              <w:rPr>
                <w:rFonts w:ascii="Angsana New" w:eastAsia="MS Mincho" w:hAnsi="Angsana New"/>
                <w:sz w:val="30"/>
                <w:szCs w:val="30"/>
              </w:rPr>
              <w:t>1,318</w:t>
            </w:r>
          </w:p>
        </w:tc>
      </w:tr>
      <w:tr w:rsidR="00C94E7C" w:rsidRPr="00E11762" w14:paraId="68C78422" w14:textId="77777777" w:rsidTr="009020D4">
        <w:trPr>
          <w:trHeight w:hRule="exact" w:val="403"/>
        </w:trPr>
        <w:tc>
          <w:tcPr>
            <w:tcW w:w="3222" w:type="dxa"/>
          </w:tcPr>
          <w:p w14:paraId="2EB3A2D9" w14:textId="77777777" w:rsidR="00C94E7C" w:rsidRPr="00E11762" w:rsidRDefault="00C94E7C" w:rsidP="00C9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7" w:type="dxa"/>
          </w:tcPr>
          <w:p w14:paraId="3C7B287D" w14:textId="09189487" w:rsidR="00C94E7C" w:rsidRPr="00E11762" w:rsidRDefault="00C94E7C" w:rsidP="00C94E7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14:paraId="5BCD0C17" w14:textId="0D23FF33" w:rsidR="00C94E7C" w:rsidRPr="00EF6B24" w:rsidRDefault="00C94E7C" w:rsidP="004D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F6B2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55AF89" w14:textId="77777777" w:rsidR="00C94E7C" w:rsidRPr="00EF6B24" w:rsidRDefault="00C94E7C" w:rsidP="00C9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C0B29" w14:textId="1F823EF2" w:rsidR="00C94E7C" w:rsidRPr="00EF6B24" w:rsidRDefault="00C94E7C" w:rsidP="004D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F6B2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850F6C" w14:textId="77777777" w:rsidR="00C94E7C" w:rsidRPr="00EF6B24" w:rsidRDefault="00C94E7C" w:rsidP="00C9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73AD4872" w14:textId="3D0271B9" w:rsidR="00C94E7C" w:rsidRPr="00EF6B24" w:rsidRDefault="001D0CED" w:rsidP="00C9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F6B24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</w:rPr>
              <w:t>5</w:t>
            </w:r>
            <w:r w:rsidR="004D2436" w:rsidRPr="00EF6B2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</w:t>
            </w:r>
            <w:r w:rsidRPr="00EF6B24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</w:rPr>
              <w:t>8</w:t>
            </w:r>
            <w:r w:rsidR="004D2436" w:rsidRPr="00EF6B2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,017</w:t>
            </w:r>
          </w:p>
        </w:tc>
        <w:tc>
          <w:tcPr>
            <w:tcW w:w="270" w:type="dxa"/>
          </w:tcPr>
          <w:p w14:paraId="59C12FAE" w14:textId="77777777" w:rsidR="00C94E7C" w:rsidRPr="00EF6B24" w:rsidRDefault="00C94E7C" w:rsidP="00C9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634F0033" w14:textId="20091601" w:rsidR="00C94E7C" w:rsidRPr="00EF6B24" w:rsidRDefault="00C94E7C" w:rsidP="00C9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F6B2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49</w:t>
            </w:r>
            <w:r w:rsidRPr="00EF6B2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EF6B2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345</w:t>
            </w:r>
          </w:p>
        </w:tc>
      </w:tr>
      <w:tr w:rsidR="00B6323F" w:rsidRPr="00E11762" w14:paraId="33D3C6C8" w14:textId="77777777" w:rsidTr="009020D4">
        <w:trPr>
          <w:trHeight w:hRule="exact" w:val="403"/>
        </w:trPr>
        <w:tc>
          <w:tcPr>
            <w:tcW w:w="3222" w:type="dxa"/>
          </w:tcPr>
          <w:p w14:paraId="0727D721" w14:textId="2579463C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7" w:type="dxa"/>
          </w:tcPr>
          <w:p w14:paraId="1E74D406" w14:textId="77777777" w:rsidR="00B6323F" w:rsidRPr="00E11762" w:rsidRDefault="00B6323F" w:rsidP="00B6323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02F6A527" w14:textId="77777777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2A7AC5" w14:textId="77777777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</w:tcPr>
          <w:p w14:paraId="37B4BAD9" w14:textId="77777777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70FB2A" w14:textId="77777777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860360D" w14:textId="77777777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06689E" w14:textId="77777777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26E82B59" w14:textId="77777777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B6323F" w:rsidRPr="00E11762" w14:paraId="508453A5" w14:textId="77777777" w:rsidTr="009020D4">
        <w:trPr>
          <w:trHeight w:hRule="exact" w:val="403"/>
        </w:trPr>
        <w:tc>
          <w:tcPr>
            <w:tcW w:w="3222" w:type="dxa"/>
          </w:tcPr>
          <w:p w14:paraId="7E293F59" w14:textId="69FD8C4D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7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07" w:type="dxa"/>
          </w:tcPr>
          <w:p w14:paraId="0F703E8F" w14:textId="77777777" w:rsidR="00B6323F" w:rsidRPr="00E11762" w:rsidRDefault="00B6323F" w:rsidP="00B6323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4" w:type="dxa"/>
          </w:tcPr>
          <w:p w14:paraId="601CA5ED" w14:textId="77777777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1654DB" w14:textId="77777777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61C234A4" w14:textId="77777777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6A64AC" w14:textId="77777777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76A5064E" w14:textId="77777777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EFC6DD" w14:textId="77777777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</w:tcPr>
          <w:p w14:paraId="10ACCEC0" w14:textId="77777777" w:rsidR="00B6323F" w:rsidRPr="00E11762" w:rsidRDefault="00B6323F" w:rsidP="00B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5868F7" w:rsidRPr="00E11762" w14:paraId="641B77EC" w14:textId="77777777" w:rsidTr="009020D4">
        <w:trPr>
          <w:trHeight w:hRule="exact" w:val="403"/>
        </w:trPr>
        <w:tc>
          <w:tcPr>
            <w:tcW w:w="3222" w:type="dxa"/>
          </w:tcPr>
          <w:p w14:paraId="5B73C7FE" w14:textId="04960E79" w:rsidR="005868F7" w:rsidRPr="005868F7" w:rsidRDefault="009020D4" w:rsidP="00265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ค่าใช้จ่ายพนักงานค้าง</w:t>
            </w:r>
            <w:r w:rsidR="005868F7" w:rsidRPr="005868F7">
              <w:rPr>
                <w:rFonts w:ascii="Angsana New" w:eastAsia="MS Mincho" w:hAnsi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1007" w:type="dxa"/>
          </w:tcPr>
          <w:p w14:paraId="03CC514A" w14:textId="77777777" w:rsidR="005868F7" w:rsidRPr="005868F7" w:rsidRDefault="005868F7" w:rsidP="005868F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4" w:type="dxa"/>
          </w:tcPr>
          <w:p w14:paraId="50573A94" w14:textId="2A150EA5" w:rsidR="005868F7" w:rsidRPr="005868F7" w:rsidRDefault="005868F7" w:rsidP="0058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68F7">
              <w:rPr>
                <w:rFonts w:asciiTheme="majorBidi" w:eastAsia="MS Mincho" w:hAnsiTheme="majorBidi" w:cstheme="majorBidi" w:hint="cs"/>
                <w:sz w:val="30"/>
                <w:szCs w:val="30"/>
              </w:rPr>
              <w:t>15,84</w:t>
            </w:r>
            <w:r w:rsidR="00FD639F">
              <w:rPr>
                <w:rFonts w:asciiTheme="majorBidi" w:eastAsia="MS Mincho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D6F3088" w14:textId="77777777" w:rsidR="005868F7" w:rsidRPr="005868F7" w:rsidRDefault="005868F7" w:rsidP="0058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6DA5B967" w14:textId="4527E628" w:rsidR="005868F7" w:rsidRPr="005868F7" w:rsidRDefault="005868F7" w:rsidP="0058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68F7">
              <w:rPr>
                <w:rFonts w:asciiTheme="majorBidi" w:eastAsia="MS Mincho" w:hAnsiTheme="majorBidi" w:cstheme="majorBidi"/>
                <w:sz w:val="30"/>
                <w:szCs w:val="30"/>
              </w:rPr>
              <w:t>46,908</w:t>
            </w:r>
          </w:p>
        </w:tc>
        <w:tc>
          <w:tcPr>
            <w:tcW w:w="270" w:type="dxa"/>
          </w:tcPr>
          <w:p w14:paraId="09C6A91F" w14:textId="77777777" w:rsidR="005868F7" w:rsidRPr="005868F7" w:rsidRDefault="005868F7" w:rsidP="0058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2552B1C0" w14:textId="70C34672" w:rsidR="005868F7" w:rsidRPr="005868F7" w:rsidRDefault="005868F7" w:rsidP="0058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68F7">
              <w:rPr>
                <w:rFonts w:asciiTheme="majorBidi" w:hAnsiTheme="majorBidi" w:cstheme="majorBidi" w:hint="cs"/>
                <w:sz w:val="30"/>
                <w:szCs w:val="30"/>
                <w:lang w:eastAsia="zh-CN"/>
              </w:rPr>
              <w:t>15,840</w:t>
            </w:r>
          </w:p>
        </w:tc>
        <w:tc>
          <w:tcPr>
            <w:tcW w:w="270" w:type="dxa"/>
          </w:tcPr>
          <w:p w14:paraId="7079E206" w14:textId="77777777" w:rsidR="005868F7" w:rsidRPr="005868F7" w:rsidRDefault="005868F7" w:rsidP="0058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</w:tcPr>
          <w:p w14:paraId="0EE0E0C4" w14:textId="315BECEE" w:rsidR="005868F7" w:rsidRPr="005868F7" w:rsidRDefault="005868F7" w:rsidP="0058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5868F7">
              <w:rPr>
                <w:rFonts w:ascii="Angsana New" w:eastAsia="MS Mincho" w:hAnsi="Angsana New"/>
                <w:sz w:val="30"/>
                <w:szCs w:val="30"/>
              </w:rPr>
              <w:t>43,885</w:t>
            </w:r>
          </w:p>
        </w:tc>
      </w:tr>
      <w:tr w:rsidR="00426889" w:rsidRPr="00E11762" w14:paraId="220B5F28" w14:textId="77777777" w:rsidTr="009020D4">
        <w:trPr>
          <w:trHeight w:hRule="exact" w:val="403"/>
        </w:trPr>
        <w:tc>
          <w:tcPr>
            <w:tcW w:w="3222" w:type="dxa"/>
          </w:tcPr>
          <w:p w14:paraId="68C18B1A" w14:textId="7F60EB99" w:rsidR="00426889" w:rsidRPr="005868F7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5868F7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007" w:type="dxa"/>
          </w:tcPr>
          <w:p w14:paraId="64026013" w14:textId="77777777" w:rsidR="00426889" w:rsidRPr="005868F7" w:rsidRDefault="00426889" w:rsidP="0042688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4" w:type="dxa"/>
          </w:tcPr>
          <w:p w14:paraId="4A2CADDD" w14:textId="443B527B" w:rsidR="00426889" w:rsidRPr="005868F7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68F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2,475</w:t>
            </w:r>
          </w:p>
        </w:tc>
        <w:tc>
          <w:tcPr>
            <w:tcW w:w="270" w:type="dxa"/>
          </w:tcPr>
          <w:p w14:paraId="2F16E5E1" w14:textId="77777777" w:rsidR="00426889" w:rsidRPr="005868F7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1C7DC67A" w14:textId="32D802F0" w:rsidR="00426889" w:rsidRPr="005868F7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68F7">
              <w:rPr>
                <w:rFonts w:asciiTheme="majorBidi" w:eastAsia="MS Mincho" w:hAnsiTheme="majorBidi" w:cstheme="majorBidi"/>
                <w:sz w:val="30"/>
                <w:szCs w:val="30"/>
              </w:rPr>
              <w:t>77,551</w:t>
            </w:r>
          </w:p>
        </w:tc>
        <w:tc>
          <w:tcPr>
            <w:tcW w:w="270" w:type="dxa"/>
          </w:tcPr>
          <w:p w14:paraId="2033F2B7" w14:textId="77777777" w:rsidR="00426889" w:rsidRPr="005868F7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03F31965" w14:textId="23F58B41" w:rsidR="00426889" w:rsidRPr="005868F7" w:rsidRDefault="00426889" w:rsidP="006F4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5868F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</w:tcPr>
          <w:p w14:paraId="2021F309" w14:textId="77777777" w:rsidR="00426889" w:rsidRPr="005868F7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</w:tcPr>
          <w:p w14:paraId="517574B7" w14:textId="1DEBFCD4" w:rsidR="00426889" w:rsidRPr="005868F7" w:rsidRDefault="00426889" w:rsidP="006F4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5868F7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426889" w:rsidRPr="00E11762" w14:paraId="4D897960" w14:textId="77777777" w:rsidTr="009020D4">
        <w:trPr>
          <w:trHeight w:hRule="exact" w:val="403"/>
        </w:trPr>
        <w:tc>
          <w:tcPr>
            <w:tcW w:w="3222" w:type="dxa"/>
          </w:tcPr>
          <w:p w14:paraId="133A8750" w14:textId="55FFE4E3" w:rsidR="00426889" w:rsidRPr="005868F7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5868F7">
              <w:rPr>
                <w:rFonts w:ascii="Angsana New" w:eastAsia="MS Mincho" w:hAnsi="Angsana New" w:hint="cs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1007" w:type="dxa"/>
          </w:tcPr>
          <w:p w14:paraId="4765CAAC" w14:textId="77777777" w:rsidR="00426889" w:rsidRPr="005868F7" w:rsidRDefault="00426889" w:rsidP="0042688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4" w:type="dxa"/>
          </w:tcPr>
          <w:p w14:paraId="271D14AF" w14:textId="6BEA1F94" w:rsidR="00426889" w:rsidRPr="005868F7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68F7">
              <w:rPr>
                <w:rFonts w:asciiTheme="majorBidi" w:eastAsia="MS Mincho" w:hAnsiTheme="majorBidi" w:cstheme="majorBidi" w:hint="cs"/>
                <w:sz w:val="30"/>
                <w:szCs w:val="30"/>
              </w:rPr>
              <w:t>1,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425</w:t>
            </w:r>
          </w:p>
        </w:tc>
        <w:tc>
          <w:tcPr>
            <w:tcW w:w="270" w:type="dxa"/>
          </w:tcPr>
          <w:p w14:paraId="21AF3C24" w14:textId="77777777" w:rsidR="00426889" w:rsidRPr="005868F7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5AA2FE41" w14:textId="00ACF6BD" w:rsidR="00426889" w:rsidRPr="005868F7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68F7">
              <w:rPr>
                <w:rFonts w:asciiTheme="majorBidi" w:eastAsia="MS Mincho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A00E0E6" w14:textId="77777777" w:rsidR="00426889" w:rsidRPr="005868F7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4EC0B6DD" w14:textId="0341D6EE" w:rsidR="00426889" w:rsidRPr="005868F7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909</w:t>
            </w:r>
          </w:p>
        </w:tc>
        <w:tc>
          <w:tcPr>
            <w:tcW w:w="270" w:type="dxa"/>
          </w:tcPr>
          <w:p w14:paraId="523417EC" w14:textId="77777777" w:rsidR="00426889" w:rsidRPr="005868F7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</w:tcPr>
          <w:p w14:paraId="33869832" w14:textId="457CDA85" w:rsidR="00426889" w:rsidRPr="005868F7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5868F7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426889" w:rsidRPr="00E11762" w14:paraId="3AF79B16" w14:textId="77777777" w:rsidTr="009020D4">
        <w:trPr>
          <w:trHeight w:hRule="exact" w:val="403"/>
        </w:trPr>
        <w:tc>
          <w:tcPr>
            <w:tcW w:w="3222" w:type="dxa"/>
          </w:tcPr>
          <w:p w14:paraId="1BBCF5D7" w14:textId="22151A30" w:rsidR="00426889" w:rsidRPr="005868F7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5868F7">
              <w:rPr>
                <w:rFonts w:ascii="Angsana New" w:eastAsia="MS Mincho" w:hAnsi="Angsana New" w:hint="cs"/>
                <w:sz w:val="30"/>
                <w:szCs w:val="30"/>
                <w:cs/>
              </w:rPr>
              <w:t>เจ้าหนี้ค่าซื้อสินทรัพย์</w:t>
            </w:r>
          </w:p>
        </w:tc>
        <w:tc>
          <w:tcPr>
            <w:tcW w:w="1007" w:type="dxa"/>
          </w:tcPr>
          <w:p w14:paraId="3B2FF520" w14:textId="77777777" w:rsidR="00426889" w:rsidRPr="005868F7" w:rsidRDefault="00426889" w:rsidP="0042688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4" w:type="dxa"/>
          </w:tcPr>
          <w:p w14:paraId="39DB930F" w14:textId="1E9A5977" w:rsidR="00426889" w:rsidRPr="005868F7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68F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695</w:t>
            </w:r>
          </w:p>
        </w:tc>
        <w:tc>
          <w:tcPr>
            <w:tcW w:w="270" w:type="dxa"/>
          </w:tcPr>
          <w:p w14:paraId="37A57666" w14:textId="77777777" w:rsidR="00426889" w:rsidRPr="005868F7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61BBF9A0" w14:textId="2266DC49" w:rsidR="00426889" w:rsidRPr="005868F7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68F7">
              <w:rPr>
                <w:rFonts w:asciiTheme="majorBidi" w:eastAsia="MS Mincho" w:hAnsiTheme="majorBidi" w:cstheme="majorBidi"/>
                <w:sz w:val="30"/>
                <w:szCs w:val="30"/>
              </w:rPr>
              <w:t>11,810</w:t>
            </w:r>
          </w:p>
        </w:tc>
        <w:tc>
          <w:tcPr>
            <w:tcW w:w="270" w:type="dxa"/>
          </w:tcPr>
          <w:p w14:paraId="03644F69" w14:textId="77777777" w:rsidR="00426889" w:rsidRPr="005868F7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3A473248" w14:textId="5F1D9CE2" w:rsidR="00426889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5868F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</w:tcPr>
          <w:p w14:paraId="5860C467" w14:textId="77777777" w:rsidR="00426889" w:rsidRPr="005868F7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</w:tcPr>
          <w:p w14:paraId="135B91DE" w14:textId="0E186511" w:rsidR="00426889" w:rsidRPr="005868F7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5868F7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426889" w:rsidRPr="00E11762" w14:paraId="20A83613" w14:textId="77777777" w:rsidTr="009020D4">
        <w:trPr>
          <w:trHeight w:hRule="exact" w:val="403"/>
        </w:trPr>
        <w:tc>
          <w:tcPr>
            <w:tcW w:w="3222" w:type="dxa"/>
          </w:tcPr>
          <w:p w14:paraId="517EDEDB" w14:textId="54FCC8DB" w:rsidR="00426889" w:rsidRPr="005868F7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5868F7">
              <w:rPr>
                <w:rFonts w:ascii="Angsana New" w:eastAsia="MS Mincho" w:hAnsi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007" w:type="dxa"/>
          </w:tcPr>
          <w:p w14:paraId="0B3854EC" w14:textId="77777777" w:rsidR="00426889" w:rsidRPr="005868F7" w:rsidRDefault="00426889" w:rsidP="0042688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4" w:type="dxa"/>
          </w:tcPr>
          <w:p w14:paraId="0B1EA1A7" w14:textId="301FB100" w:rsidR="00426889" w:rsidRPr="005868F7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68F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</w:tcPr>
          <w:p w14:paraId="312C34D2" w14:textId="77777777" w:rsidR="00426889" w:rsidRPr="005868F7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07F33C20" w14:textId="12D6AC37" w:rsidR="00426889" w:rsidRPr="005868F7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68F7">
              <w:rPr>
                <w:rFonts w:asciiTheme="majorBidi" w:eastAsia="MS Mincho" w:hAnsiTheme="majorBidi" w:cstheme="majorBidi"/>
                <w:sz w:val="30"/>
                <w:szCs w:val="30"/>
              </w:rPr>
              <w:t>156,600</w:t>
            </w:r>
          </w:p>
        </w:tc>
        <w:tc>
          <w:tcPr>
            <w:tcW w:w="270" w:type="dxa"/>
          </w:tcPr>
          <w:p w14:paraId="19565751" w14:textId="77777777" w:rsidR="00426889" w:rsidRPr="005868F7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2060810A" w14:textId="28CF75C4" w:rsidR="00426889" w:rsidRPr="005868F7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5868F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</w:tcPr>
          <w:p w14:paraId="31432278" w14:textId="77777777" w:rsidR="00426889" w:rsidRPr="005868F7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</w:tcPr>
          <w:p w14:paraId="778E1428" w14:textId="382882D5" w:rsidR="00426889" w:rsidRPr="005868F7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5868F7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426889" w:rsidRPr="00E11762" w14:paraId="70088BC8" w14:textId="77777777" w:rsidTr="009020D4">
        <w:trPr>
          <w:trHeight w:hRule="exact" w:val="403"/>
        </w:trPr>
        <w:tc>
          <w:tcPr>
            <w:tcW w:w="3222" w:type="dxa"/>
          </w:tcPr>
          <w:p w14:paraId="57FB82F7" w14:textId="624AC256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7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AE4658">
              <w:rPr>
                <w:rFonts w:ascii="Angsana New" w:eastAsia="MS Mincho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07" w:type="dxa"/>
          </w:tcPr>
          <w:p w14:paraId="66DC15D8" w14:textId="77777777" w:rsidR="00426889" w:rsidRPr="00AE4658" w:rsidRDefault="00426889" w:rsidP="0042688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243EF0B0" w14:textId="76CE2419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4658">
              <w:rPr>
                <w:rFonts w:asciiTheme="majorBidi" w:eastAsia="MS Mincho" w:hAnsiTheme="majorBidi" w:cstheme="majorBidi"/>
                <w:sz w:val="30"/>
                <w:szCs w:val="30"/>
              </w:rPr>
              <w:t>11,36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DA45506" w14:textId="77777777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</w:tcPr>
          <w:p w14:paraId="445E8CCA" w14:textId="3AB9163D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4658">
              <w:rPr>
                <w:rFonts w:asciiTheme="majorBidi" w:eastAsia="MS Mincho" w:hAnsiTheme="majorBidi" w:cstheme="majorBidi"/>
                <w:sz w:val="30"/>
                <w:szCs w:val="30"/>
              </w:rPr>
              <w:t>1,318</w:t>
            </w:r>
          </w:p>
        </w:tc>
        <w:tc>
          <w:tcPr>
            <w:tcW w:w="270" w:type="dxa"/>
          </w:tcPr>
          <w:p w14:paraId="7A4BF167" w14:textId="77777777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E78FC52" w14:textId="70FF785B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4658">
              <w:rPr>
                <w:rFonts w:asciiTheme="majorBidi" w:eastAsia="MS Mincho" w:hAnsiTheme="majorBidi" w:cstheme="majorBidi"/>
                <w:sz w:val="30"/>
                <w:szCs w:val="30"/>
              </w:rPr>
              <w:t>4,590</w:t>
            </w:r>
          </w:p>
        </w:tc>
        <w:tc>
          <w:tcPr>
            <w:tcW w:w="270" w:type="dxa"/>
          </w:tcPr>
          <w:p w14:paraId="1274B207" w14:textId="77777777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21DE8106" w14:textId="00B9AFA4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AE4658">
              <w:rPr>
                <w:rFonts w:ascii="Angsana New" w:eastAsia="MS Mincho" w:hAnsi="Angsana New"/>
                <w:sz w:val="30"/>
                <w:szCs w:val="30"/>
              </w:rPr>
              <w:t>6,989</w:t>
            </w:r>
          </w:p>
        </w:tc>
      </w:tr>
      <w:tr w:rsidR="00426889" w:rsidRPr="00E11762" w14:paraId="6543A0AF" w14:textId="77777777" w:rsidTr="009020D4">
        <w:trPr>
          <w:trHeight w:hRule="exact" w:val="403"/>
        </w:trPr>
        <w:tc>
          <w:tcPr>
            <w:tcW w:w="3222" w:type="dxa"/>
          </w:tcPr>
          <w:p w14:paraId="46E1EFB0" w14:textId="77777777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7" w:type="dxa"/>
          </w:tcPr>
          <w:p w14:paraId="64B512FE" w14:textId="413FBD73" w:rsidR="00426889" w:rsidRPr="00AE4658" w:rsidRDefault="00CA62C2" w:rsidP="0042688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14:paraId="11A6953C" w14:textId="0AF17D11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E4658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</w:rPr>
              <w:t>31,</w:t>
            </w:r>
            <w:r w:rsidRPr="00AE465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801</w:t>
            </w:r>
          </w:p>
        </w:tc>
        <w:tc>
          <w:tcPr>
            <w:tcW w:w="270" w:type="dxa"/>
          </w:tcPr>
          <w:p w14:paraId="3EB7D50C" w14:textId="77777777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4F451" w14:textId="4243AC8A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465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294,194</w:t>
            </w:r>
          </w:p>
        </w:tc>
        <w:tc>
          <w:tcPr>
            <w:tcW w:w="270" w:type="dxa"/>
          </w:tcPr>
          <w:p w14:paraId="7ACDA1C9" w14:textId="77777777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3DC49E78" w14:textId="0D471345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4658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</w:rPr>
              <w:t>21</w:t>
            </w:r>
            <w:r w:rsidRPr="00AE465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,339</w:t>
            </w:r>
          </w:p>
        </w:tc>
        <w:tc>
          <w:tcPr>
            <w:tcW w:w="270" w:type="dxa"/>
          </w:tcPr>
          <w:p w14:paraId="3B004493" w14:textId="77777777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14539339" w14:textId="6FA4EC83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E465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50,874</w:t>
            </w:r>
          </w:p>
        </w:tc>
      </w:tr>
      <w:tr w:rsidR="00426889" w:rsidRPr="00E11762" w14:paraId="355A896A" w14:textId="77777777" w:rsidTr="009020D4">
        <w:trPr>
          <w:trHeight w:hRule="exact" w:val="403"/>
        </w:trPr>
        <w:tc>
          <w:tcPr>
            <w:tcW w:w="3222" w:type="dxa"/>
          </w:tcPr>
          <w:p w14:paraId="7DC1B6D4" w14:textId="0A24DCB1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7" w:type="dxa"/>
          </w:tcPr>
          <w:p w14:paraId="0B8FEC96" w14:textId="77777777" w:rsidR="00426889" w:rsidRPr="00AE4658" w:rsidRDefault="00426889" w:rsidP="0042688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14:paraId="2B73FCDA" w14:textId="6D54E125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E4658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</w:rPr>
              <w:t>31,</w:t>
            </w:r>
            <w:r w:rsidRPr="00AE465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801</w:t>
            </w:r>
          </w:p>
        </w:tc>
        <w:tc>
          <w:tcPr>
            <w:tcW w:w="270" w:type="dxa"/>
          </w:tcPr>
          <w:p w14:paraId="1BB8002E" w14:textId="77777777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EB9509" w14:textId="74CD47DF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465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294,194</w:t>
            </w:r>
          </w:p>
        </w:tc>
        <w:tc>
          <w:tcPr>
            <w:tcW w:w="270" w:type="dxa"/>
          </w:tcPr>
          <w:p w14:paraId="74C1808A" w14:textId="77777777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3E6D1B27" w14:textId="6ECF251E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4658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</w:rPr>
              <w:t>60</w:t>
            </w:r>
            <w:r w:rsidRPr="00AE465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9</w:t>
            </w:r>
            <w:r w:rsidRPr="00AE4658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</w:rPr>
              <w:t>,</w:t>
            </w:r>
            <w:r w:rsidRPr="00AE465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356</w:t>
            </w:r>
          </w:p>
        </w:tc>
        <w:tc>
          <w:tcPr>
            <w:tcW w:w="270" w:type="dxa"/>
          </w:tcPr>
          <w:p w14:paraId="7AB78C18" w14:textId="77777777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6E866841" w14:textId="51AF3B75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E465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100,219</w:t>
            </w:r>
          </w:p>
        </w:tc>
      </w:tr>
      <w:tr w:rsidR="00426889" w:rsidRPr="00E11762" w14:paraId="54294DD3" w14:textId="77777777" w:rsidTr="009020D4">
        <w:trPr>
          <w:trHeight w:hRule="exact" w:val="403"/>
        </w:trPr>
        <w:tc>
          <w:tcPr>
            <w:tcW w:w="3222" w:type="dxa"/>
          </w:tcPr>
          <w:p w14:paraId="112656DB" w14:textId="77777777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7" w:type="dxa"/>
          </w:tcPr>
          <w:p w14:paraId="06DED6F8" w14:textId="77777777" w:rsidR="00426889" w:rsidRPr="00AE4658" w:rsidRDefault="00426889" w:rsidP="0042688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2DE99F8B" w14:textId="77777777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9A5ADB" w14:textId="77777777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</w:tcPr>
          <w:p w14:paraId="1A9C68B7" w14:textId="77777777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69F058" w14:textId="77777777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64366530" w14:textId="77777777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D4E125" w14:textId="77777777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22CE01D7" w14:textId="77777777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426889" w:rsidRPr="00E11762" w14:paraId="16669D75" w14:textId="77777777" w:rsidTr="009020D4">
        <w:trPr>
          <w:trHeight w:hRule="exact" w:val="403"/>
        </w:trPr>
        <w:tc>
          <w:tcPr>
            <w:tcW w:w="3222" w:type="dxa"/>
          </w:tcPr>
          <w:p w14:paraId="0AE237D2" w14:textId="38883E85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7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AE4658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007" w:type="dxa"/>
          </w:tcPr>
          <w:p w14:paraId="23841A41" w14:textId="77777777" w:rsidR="00426889" w:rsidRPr="00AE4658" w:rsidRDefault="00426889" w:rsidP="0042688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4" w:type="dxa"/>
          </w:tcPr>
          <w:p w14:paraId="1DEFF47A" w14:textId="77777777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829D07" w14:textId="77777777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42CECB91" w14:textId="77777777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645218" w14:textId="77777777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2DAE2315" w14:textId="77777777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84B798" w14:textId="77777777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</w:tcPr>
          <w:p w14:paraId="5A840953" w14:textId="77777777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426889" w:rsidRPr="00E11762" w14:paraId="1F332095" w14:textId="77777777" w:rsidTr="009020D4">
        <w:trPr>
          <w:trHeight w:hRule="exact" w:val="403"/>
        </w:trPr>
        <w:tc>
          <w:tcPr>
            <w:tcW w:w="3222" w:type="dxa"/>
          </w:tcPr>
          <w:p w14:paraId="2D60184A" w14:textId="2BAC3C33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7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AE4658">
              <w:rPr>
                <w:rFonts w:ascii="Angsana New" w:eastAsia="MS Mincho" w:hAnsi="Angsana New" w:hint="cs"/>
                <w:sz w:val="30"/>
                <w:szCs w:val="30"/>
                <w:cs/>
              </w:rPr>
              <w:t>เจ้าหนี้ค่าซื้อสินทรัพย์</w:t>
            </w:r>
          </w:p>
        </w:tc>
        <w:tc>
          <w:tcPr>
            <w:tcW w:w="1007" w:type="dxa"/>
          </w:tcPr>
          <w:p w14:paraId="5A908C3F" w14:textId="77777777" w:rsidR="00426889" w:rsidRPr="00AE4658" w:rsidRDefault="00426889" w:rsidP="0042688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4" w:type="dxa"/>
          </w:tcPr>
          <w:p w14:paraId="76614405" w14:textId="098E3504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4658">
              <w:rPr>
                <w:rFonts w:asciiTheme="majorBidi" w:eastAsia="MS Mincho" w:hAnsiTheme="majorBidi" w:cstheme="majorBidi" w:hint="cs"/>
                <w:sz w:val="30"/>
                <w:szCs w:val="30"/>
              </w:rPr>
              <w:t>329,395</w:t>
            </w:r>
          </w:p>
        </w:tc>
        <w:tc>
          <w:tcPr>
            <w:tcW w:w="270" w:type="dxa"/>
          </w:tcPr>
          <w:p w14:paraId="0C7B6CAE" w14:textId="77777777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7605023C" w14:textId="2F948EAE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4658">
              <w:rPr>
                <w:rFonts w:asciiTheme="majorBidi" w:eastAsia="MS Mincho" w:hAnsiTheme="majorBidi" w:cstheme="majorBidi" w:hint="cs"/>
                <w:sz w:val="30"/>
                <w:szCs w:val="30"/>
              </w:rPr>
              <w:t>361,290</w:t>
            </w:r>
          </w:p>
        </w:tc>
        <w:tc>
          <w:tcPr>
            <w:tcW w:w="270" w:type="dxa"/>
          </w:tcPr>
          <w:p w14:paraId="3933AC63" w14:textId="77777777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0E691DB8" w14:textId="713273D6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4658">
              <w:rPr>
                <w:rFonts w:asciiTheme="majorBidi" w:eastAsia="MS Mincho" w:hAnsiTheme="majorBidi" w:cstheme="majorBidi" w:hint="cs"/>
                <w:sz w:val="30"/>
                <w:szCs w:val="30"/>
              </w:rPr>
              <w:t>4,609</w:t>
            </w:r>
          </w:p>
        </w:tc>
        <w:tc>
          <w:tcPr>
            <w:tcW w:w="270" w:type="dxa"/>
          </w:tcPr>
          <w:p w14:paraId="71A5E7D1" w14:textId="77777777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</w:tcPr>
          <w:p w14:paraId="04BB442D" w14:textId="3792D5A6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AE4658"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</w:tr>
      <w:tr w:rsidR="00426889" w:rsidRPr="00E11762" w14:paraId="7BD31758" w14:textId="77777777" w:rsidTr="009020D4">
        <w:trPr>
          <w:trHeight w:hRule="exact" w:val="403"/>
        </w:trPr>
        <w:tc>
          <w:tcPr>
            <w:tcW w:w="3222" w:type="dxa"/>
          </w:tcPr>
          <w:p w14:paraId="5E7DAB24" w14:textId="0DFDC812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7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AE4658">
              <w:rPr>
                <w:rFonts w:ascii="Angsana New" w:eastAsia="MS Mincho" w:hAnsi="Angsana New" w:hint="cs"/>
                <w:sz w:val="30"/>
                <w:szCs w:val="30"/>
                <w:cs/>
              </w:rPr>
              <w:t>เงินมัดจำรับล่วงหน้า</w:t>
            </w:r>
          </w:p>
        </w:tc>
        <w:tc>
          <w:tcPr>
            <w:tcW w:w="1007" w:type="dxa"/>
          </w:tcPr>
          <w:p w14:paraId="161B5EAB" w14:textId="77777777" w:rsidR="00426889" w:rsidRPr="00AE4658" w:rsidRDefault="00426889" w:rsidP="0042688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4" w:type="dxa"/>
          </w:tcPr>
          <w:p w14:paraId="330B90C0" w14:textId="4B966B66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4658">
              <w:rPr>
                <w:rFonts w:asciiTheme="majorBidi" w:eastAsia="MS Mincho" w:hAnsiTheme="majorBidi" w:cstheme="majorBidi"/>
                <w:sz w:val="30"/>
                <w:szCs w:val="30"/>
              </w:rPr>
              <w:t>312,011</w:t>
            </w:r>
          </w:p>
        </w:tc>
        <w:tc>
          <w:tcPr>
            <w:tcW w:w="270" w:type="dxa"/>
          </w:tcPr>
          <w:p w14:paraId="5DBCEC4A" w14:textId="77777777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33C1CB38" w14:textId="5FAEEDA6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4658">
              <w:rPr>
                <w:rFonts w:asciiTheme="majorBidi" w:eastAsia="MS Mincho" w:hAnsiTheme="majorBidi" w:cstheme="majorBidi" w:hint="cs"/>
                <w:sz w:val="30"/>
                <w:szCs w:val="30"/>
              </w:rPr>
              <w:t>433,318</w:t>
            </w:r>
          </w:p>
        </w:tc>
        <w:tc>
          <w:tcPr>
            <w:tcW w:w="270" w:type="dxa"/>
          </w:tcPr>
          <w:p w14:paraId="2C9DF23F" w14:textId="77777777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26318A1" w14:textId="0FA4C6FE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4658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38</w:t>
            </w:r>
          </w:p>
        </w:tc>
        <w:tc>
          <w:tcPr>
            <w:tcW w:w="270" w:type="dxa"/>
          </w:tcPr>
          <w:p w14:paraId="6EB4A5BD" w14:textId="77777777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234727EB" w14:textId="30530AD1" w:rsidR="00426889" w:rsidRPr="00AE4658" w:rsidRDefault="00426889" w:rsidP="0042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AE4658"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</w:tr>
      <w:tr w:rsidR="009020D4" w:rsidRPr="00E11762" w14:paraId="29A854CF" w14:textId="77777777" w:rsidTr="00790FD4">
        <w:trPr>
          <w:trHeight w:hRule="exact" w:val="403"/>
        </w:trPr>
        <w:tc>
          <w:tcPr>
            <w:tcW w:w="3222" w:type="dxa"/>
          </w:tcPr>
          <w:p w14:paraId="444EE689" w14:textId="7777777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7" w:right="-108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007" w:type="dxa"/>
          </w:tcPr>
          <w:p w14:paraId="21EEF468" w14:textId="77777777" w:rsidR="009020D4" w:rsidRPr="00AE4658" w:rsidRDefault="009020D4" w:rsidP="009020D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70" w:type="dxa"/>
            <w:gridSpan w:val="3"/>
          </w:tcPr>
          <w:p w14:paraId="4BB1D6A0" w14:textId="1000EA4C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008388AD" w14:textId="7777777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663" w:type="dxa"/>
            <w:gridSpan w:val="3"/>
          </w:tcPr>
          <w:p w14:paraId="6C663FBE" w14:textId="3872A915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bCs/>
                <w:sz w:val="30"/>
                <w:szCs w:val="30"/>
                <w:cs/>
                <w:lang w:val="en-GB"/>
              </w:rPr>
              <w:t>งบการเงินเฉพาะ</w:t>
            </w:r>
            <w:r w:rsidRPr="00E11762">
              <w:rPr>
                <w:rFonts w:ascii="Angsana New" w:eastAsia="MS Mincho" w:hAnsi="Angsana New" w:hint="cs"/>
                <w:bCs/>
                <w:sz w:val="30"/>
                <w:szCs w:val="30"/>
                <w:cs/>
                <w:lang w:val="en-GB"/>
              </w:rPr>
              <w:t>กิจการ</w:t>
            </w:r>
          </w:p>
        </w:tc>
      </w:tr>
      <w:tr w:rsidR="009020D4" w:rsidRPr="00E11762" w14:paraId="0ECDDE81" w14:textId="77777777" w:rsidTr="009020D4">
        <w:trPr>
          <w:trHeight w:hRule="exact" w:val="403"/>
        </w:trPr>
        <w:tc>
          <w:tcPr>
            <w:tcW w:w="3222" w:type="dxa"/>
          </w:tcPr>
          <w:p w14:paraId="75A7A033" w14:textId="7777777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7" w:right="-108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007" w:type="dxa"/>
          </w:tcPr>
          <w:p w14:paraId="3AB9B751" w14:textId="77777777" w:rsidR="009020D4" w:rsidRPr="00AE4658" w:rsidRDefault="009020D4" w:rsidP="009020D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4" w:type="dxa"/>
          </w:tcPr>
          <w:p w14:paraId="01BA82C2" w14:textId="68F6A373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B370844" w14:textId="7777777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394516F6" w14:textId="58E9686A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A8EA852" w14:textId="7777777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DDC1A2C" w14:textId="0D578B18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FE4CF4B" w14:textId="7777777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47F14AC2" w14:textId="727FD05D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hanging="9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</w:rPr>
              <w:t>2562</w:t>
            </w:r>
          </w:p>
        </w:tc>
      </w:tr>
      <w:tr w:rsidR="009020D4" w:rsidRPr="00E11762" w14:paraId="46B22BA7" w14:textId="77777777" w:rsidTr="009020D4">
        <w:trPr>
          <w:trHeight w:hRule="exact" w:val="403"/>
        </w:trPr>
        <w:tc>
          <w:tcPr>
            <w:tcW w:w="3222" w:type="dxa"/>
          </w:tcPr>
          <w:p w14:paraId="3FA76ECE" w14:textId="7777777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7" w:right="-108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007" w:type="dxa"/>
          </w:tcPr>
          <w:p w14:paraId="15529906" w14:textId="77777777" w:rsidR="009020D4" w:rsidRPr="00AE4658" w:rsidRDefault="009020D4" w:rsidP="009020D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4" w:type="dxa"/>
          </w:tcPr>
          <w:p w14:paraId="1CC539E6" w14:textId="7777777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4AE14E" w14:textId="7777777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34B24261" w14:textId="72AAD18D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  <w:tab w:val="left" w:pos="620"/>
              </w:tabs>
              <w:spacing w:line="240" w:lineRule="auto"/>
              <w:ind w:left="-108" w:right="-1200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="Angsana New" w:eastAsia="MS Mincho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35A9634C" w14:textId="7777777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E532F34" w14:textId="7777777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46BA81" w14:textId="7777777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6C6DADD1" w14:textId="7777777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36FB" w:rsidRPr="00E11762" w14:paraId="09DA637F" w14:textId="77777777" w:rsidTr="00752AD4">
        <w:trPr>
          <w:trHeight w:hRule="exact" w:val="403"/>
        </w:trPr>
        <w:tc>
          <w:tcPr>
            <w:tcW w:w="3222" w:type="dxa"/>
          </w:tcPr>
          <w:p w14:paraId="203676EB" w14:textId="77777777" w:rsidR="005636FB" w:rsidRPr="00AE4658" w:rsidRDefault="005636FB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7" w:right="-108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007" w:type="dxa"/>
          </w:tcPr>
          <w:p w14:paraId="647CCB9E" w14:textId="77777777" w:rsidR="005636FB" w:rsidRPr="00AE4658" w:rsidRDefault="005636FB" w:rsidP="009020D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03" w:type="dxa"/>
            <w:gridSpan w:val="7"/>
          </w:tcPr>
          <w:p w14:paraId="20EB9C5D" w14:textId="14EF5C8C" w:rsidR="005636FB" w:rsidRPr="00AE4658" w:rsidRDefault="005636FB" w:rsidP="00563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20D4" w:rsidRPr="00E11762" w14:paraId="1B014C93" w14:textId="77777777" w:rsidTr="009020D4">
        <w:trPr>
          <w:trHeight w:hRule="exact" w:val="403"/>
        </w:trPr>
        <w:tc>
          <w:tcPr>
            <w:tcW w:w="3222" w:type="dxa"/>
          </w:tcPr>
          <w:p w14:paraId="26873FC1" w14:textId="37B9B7F2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7" w:right="-108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4658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007" w:type="dxa"/>
          </w:tcPr>
          <w:p w14:paraId="2DA5A5BB" w14:textId="77777777" w:rsidR="009020D4" w:rsidRPr="00AE4658" w:rsidRDefault="009020D4" w:rsidP="009020D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4" w:type="dxa"/>
          </w:tcPr>
          <w:p w14:paraId="46D3CFE0" w14:textId="22108108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E4658">
              <w:rPr>
                <w:rFonts w:asciiTheme="majorBidi" w:hAnsiTheme="majorBidi" w:cstheme="majorBidi" w:hint="cs"/>
                <w:sz w:val="30"/>
                <w:szCs w:val="30"/>
              </w:rPr>
              <w:t>266,115</w:t>
            </w:r>
          </w:p>
        </w:tc>
        <w:tc>
          <w:tcPr>
            <w:tcW w:w="270" w:type="dxa"/>
          </w:tcPr>
          <w:p w14:paraId="46DA8F27" w14:textId="7777777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49B2AFA6" w14:textId="2C647970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4658">
              <w:rPr>
                <w:rFonts w:asciiTheme="majorBidi" w:hAnsiTheme="majorBidi" w:cstheme="majorBidi" w:hint="cs"/>
                <w:sz w:val="30"/>
                <w:szCs w:val="30"/>
              </w:rPr>
              <w:t>373,253</w:t>
            </w:r>
          </w:p>
        </w:tc>
        <w:tc>
          <w:tcPr>
            <w:tcW w:w="270" w:type="dxa"/>
          </w:tcPr>
          <w:p w14:paraId="67093D08" w14:textId="7777777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87751EB" w14:textId="29E9AA90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4658">
              <w:rPr>
                <w:rFonts w:asciiTheme="majorBidi" w:hAnsiTheme="majorBidi" w:cstheme="majorBidi" w:hint="cs"/>
                <w:sz w:val="30"/>
                <w:szCs w:val="30"/>
              </w:rPr>
              <w:t>30,778</w:t>
            </w:r>
          </w:p>
        </w:tc>
        <w:tc>
          <w:tcPr>
            <w:tcW w:w="270" w:type="dxa"/>
          </w:tcPr>
          <w:p w14:paraId="448E816F" w14:textId="7777777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2A0849BB" w14:textId="1963FBA9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AE4658">
              <w:rPr>
                <w:rFonts w:asciiTheme="majorBidi" w:hAnsiTheme="majorBidi" w:cstheme="majorBidi"/>
                <w:sz w:val="30"/>
                <w:szCs w:val="30"/>
              </w:rPr>
              <w:t>44,710</w:t>
            </w:r>
          </w:p>
        </w:tc>
      </w:tr>
      <w:tr w:rsidR="009020D4" w:rsidRPr="00E11762" w14:paraId="27B90538" w14:textId="77777777" w:rsidTr="009020D4">
        <w:trPr>
          <w:trHeight w:hRule="exact" w:val="403"/>
        </w:trPr>
        <w:tc>
          <w:tcPr>
            <w:tcW w:w="3222" w:type="dxa"/>
          </w:tcPr>
          <w:p w14:paraId="1BE35B60" w14:textId="202DFBB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7" w:right="-108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4658">
              <w:rPr>
                <w:rFonts w:ascii="Angsana New" w:eastAsia="MS Mincho" w:hAnsi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007" w:type="dxa"/>
          </w:tcPr>
          <w:p w14:paraId="7C353FA6" w14:textId="77777777" w:rsidR="009020D4" w:rsidRPr="00AE4658" w:rsidRDefault="009020D4" w:rsidP="009020D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4" w:type="dxa"/>
          </w:tcPr>
          <w:p w14:paraId="21D7B1FA" w14:textId="1F1E692F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4658">
              <w:rPr>
                <w:rFonts w:asciiTheme="majorBidi" w:hAnsiTheme="majorBidi" w:cstheme="majorBidi" w:hint="cs"/>
                <w:sz w:val="30"/>
                <w:szCs w:val="30"/>
              </w:rPr>
              <w:t>93,050</w:t>
            </w:r>
          </w:p>
        </w:tc>
        <w:tc>
          <w:tcPr>
            <w:tcW w:w="270" w:type="dxa"/>
          </w:tcPr>
          <w:p w14:paraId="6AD3823C" w14:textId="7777777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4F381D66" w14:textId="6CB5F169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4658">
              <w:rPr>
                <w:rFonts w:asciiTheme="majorBidi" w:hAnsiTheme="majorBidi" w:cstheme="majorBidi" w:hint="cs"/>
                <w:sz w:val="30"/>
                <w:szCs w:val="30"/>
              </w:rPr>
              <w:t>77,538</w:t>
            </w:r>
          </w:p>
        </w:tc>
        <w:tc>
          <w:tcPr>
            <w:tcW w:w="270" w:type="dxa"/>
          </w:tcPr>
          <w:p w14:paraId="36CCB795" w14:textId="7777777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6ABADB0" w14:textId="1AFB31F9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4658">
              <w:rPr>
                <w:rFonts w:asciiTheme="majorBidi" w:hAnsiTheme="majorBidi" w:cstheme="majorBidi" w:hint="cs"/>
                <w:sz w:val="30"/>
                <w:szCs w:val="30"/>
              </w:rPr>
              <w:t>93,050</w:t>
            </w:r>
          </w:p>
        </w:tc>
        <w:tc>
          <w:tcPr>
            <w:tcW w:w="270" w:type="dxa"/>
          </w:tcPr>
          <w:p w14:paraId="63331B9E" w14:textId="7777777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3AB75EB4" w14:textId="31B8D56E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AE4658">
              <w:rPr>
                <w:rFonts w:asciiTheme="majorBidi" w:hAnsiTheme="majorBidi" w:cstheme="majorBidi"/>
                <w:sz w:val="30"/>
                <w:szCs w:val="30"/>
              </w:rPr>
              <w:t>76,334</w:t>
            </w:r>
          </w:p>
        </w:tc>
      </w:tr>
      <w:tr w:rsidR="009020D4" w:rsidRPr="00E11762" w14:paraId="5938B11B" w14:textId="77777777" w:rsidTr="009020D4">
        <w:trPr>
          <w:trHeight w:hRule="exact" w:val="403"/>
        </w:trPr>
        <w:tc>
          <w:tcPr>
            <w:tcW w:w="3222" w:type="dxa"/>
          </w:tcPr>
          <w:p w14:paraId="5CE5FBA5" w14:textId="6972DEE0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7" w:right="-108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4658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ค่าใช้จ่ายพนักงานค้างจ่าย</w:t>
            </w:r>
          </w:p>
        </w:tc>
        <w:tc>
          <w:tcPr>
            <w:tcW w:w="1007" w:type="dxa"/>
          </w:tcPr>
          <w:p w14:paraId="7DF3C9F8" w14:textId="77777777" w:rsidR="009020D4" w:rsidRPr="00AE4658" w:rsidRDefault="009020D4" w:rsidP="009020D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4" w:type="dxa"/>
          </w:tcPr>
          <w:p w14:paraId="0C9837EB" w14:textId="76DD1D20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E4658">
              <w:rPr>
                <w:rFonts w:asciiTheme="majorBidi" w:hAnsiTheme="majorBidi" w:cstheme="majorBidi" w:hint="cs"/>
                <w:sz w:val="30"/>
                <w:szCs w:val="30"/>
                <w:lang w:eastAsia="zh-CN"/>
              </w:rPr>
              <w:t>92,806</w:t>
            </w:r>
          </w:p>
        </w:tc>
        <w:tc>
          <w:tcPr>
            <w:tcW w:w="270" w:type="dxa"/>
          </w:tcPr>
          <w:p w14:paraId="46A5D98F" w14:textId="7777777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63981CB6" w14:textId="1BB34818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4658">
              <w:rPr>
                <w:rFonts w:asciiTheme="majorBidi" w:hAnsiTheme="majorBidi" w:cstheme="majorBidi" w:hint="cs"/>
                <w:sz w:val="30"/>
                <w:szCs w:val="30"/>
              </w:rPr>
              <w:t>312,285</w:t>
            </w:r>
          </w:p>
        </w:tc>
        <w:tc>
          <w:tcPr>
            <w:tcW w:w="270" w:type="dxa"/>
          </w:tcPr>
          <w:p w14:paraId="5D92632F" w14:textId="7777777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3F3DF95" w14:textId="47E170BF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4658">
              <w:rPr>
                <w:rFonts w:asciiTheme="majorBidi" w:hAnsiTheme="majorBidi" w:cstheme="majorBidi" w:hint="cs"/>
                <w:sz w:val="30"/>
                <w:szCs w:val="30"/>
              </w:rPr>
              <w:t>47,966</w:t>
            </w:r>
          </w:p>
        </w:tc>
        <w:tc>
          <w:tcPr>
            <w:tcW w:w="270" w:type="dxa"/>
          </w:tcPr>
          <w:p w14:paraId="4DD54B58" w14:textId="7777777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0AB83E3F" w14:textId="2EAF39C9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4658">
              <w:rPr>
                <w:rFonts w:asciiTheme="majorBidi" w:hAnsiTheme="majorBidi" w:cstheme="majorBidi"/>
                <w:sz w:val="30"/>
                <w:szCs w:val="30"/>
              </w:rPr>
              <w:t>107,040</w:t>
            </w:r>
          </w:p>
        </w:tc>
      </w:tr>
      <w:tr w:rsidR="009020D4" w:rsidRPr="00E11762" w14:paraId="3C855605" w14:textId="77777777" w:rsidTr="009020D4">
        <w:trPr>
          <w:trHeight w:hRule="exact" w:val="403"/>
        </w:trPr>
        <w:tc>
          <w:tcPr>
            <w:tcW w:w="3222" w:type="dxa"/>
          </w:tcPr>
          <w:p w14:paraId="6A48A924" w14:textId="15664D24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7" w:right="-108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4658">
              <w:rPr>
                <w:rFonts w:ascii="Angsana New" w:eastAsia="MS Mincho" w:hAnsi="Angsana New" w:hint="cs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1007" w:type="dxa"/>
          </w:tcPr>
          <w:p w14:paraId="008DC62A" w14:textId="77777777" w:rsidR="009020D4" w:rsidRPr="00AE4658" w:rsidRDefault="009020D4" w:rsidP="009020D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4" w:type="dxa"/>
          </w:tcPr>
          <w:p w14:paraId="59F7E4F1" w14:textId="0F3A1725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4658">
              <w:rPr>
                <w:rFonts w:asciiTheme="majorBidi" w:hAnsiTheme="majorBidi" w:cstheme="majorBidi"/>
                <w:sz w:val="30"/>
                <w:szCs w:val="30"/>
              </w:rPr>
              <w:t>79,961</w:t>
            </w:r>
          </w:p>
        </w:tc>
        <w:tc>
          <w:tcPr>
            <w:tcW w:w="270" w:type="dxa"/>
          </w:tcPr>
          <w:p w14:paraId="1616C76C" w14:textId="7777777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02ED3F53" w14:textId="6ADCFED0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4658">
              <w:rPr>
                <w:rFonts w:asciiTheme="majorBidi" w:eastAsia="MS Mincho" w:hAnsiTheme="majorBidi" w:cstheme="majorBidi" w:hint="cs"/>
                <w:sz w:val="30"/>
                <w:szCs w:val="30"/>
              </w:rPr>
              <w:t>86,863</w:t>
            </w:r>
          </w:p>
        </w:tc>
        <w:tc>
          <w:tcPr>
            <w:tcW w:w="270" w:type="dxa"/>
          </w:tcPr>
          <w:p w14:paraId="62A2F265" w14:textId="7777777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03A0315" w14:textId="755575D0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4658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9506CE" w14:textId="7777777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2C33064C" w14:textId="152C115F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4658">
              <w:rPr>
                <w:rFonts w:asciiTheme="majorBidi" w:hAnsiTheme="majorBidi" w:cstheme="majorBidi" w:hint="cs"/>
                <w:sz w:val="30"/>
                <w:szCs w:val="30"/>
              </w:rPr>
              <w:t xml:space="preserve">  -</w:t>
            </w:r>
          </w:p>
        </w:tc>
      </w:tr>
      <w:tr w:rsidR="009020D4" w:rsidRPr="00E11762" w14:paraId="779BFC73" w14:textId="77777777" w:rsidTr="009020D4">
        <w:trPr>
          <w:trHeight w:hRule="exact" w:val="403"/>
        </w:trPr>
        <w:tc>
          <w:tcPr>
            <w:tcW w:w="3222" w:type="dxa"/>
          </w:tcPr>
          <w:p w14:paraId="1CC84CA6" w14:textId="4E58831B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7" w:right="-108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4658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ค่าบริหารจัดการธุรกิจค้างจ่าย</w:t>
            </w:r>
          </w:p>
        </w:tc>
        <w:tc>
          <w:tcPr>
            <w:tcW w:w="1007" w:type="dxa"/>
          </w:tcPr>
          <w:p w14:paraId="4B313BEB" w14:textId="77777777" w:rsidR="009020D4" w:rsidRPr="00AE4658" w:rsidRDefault="009020D4" w:rsidP="009020D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4" w:type="dxa"/>
          </w:tcPr>
          <w:p w14:paraId="3AD48861" w14:textId="21B4B9FE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4658">
              <w:rPr>
                <w:rFonts w:asciiTheme="majorBidi" w:eastAsia="MS Mincho" w:hAnsiTheme="majorBidi" w:cstheme="majorBidi" w:hint="cs"/>
                <w:sz w:val="30"/>
                <w:szCs w:val="30"/>
              </w:rPr>
              <w:t>1,432</w:t>
            </w:r>
          </w:p>
        </w:tc>
        <w:tc>
          <w:tcPr>
            <w:tcW w:w="270" w:type="dxa"/>
          </w:tcPr>
          <w:p w14:paraId="0680BB32" w14:textId="7777777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139A2B5C" w14:textId="71B2FC26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4658">
              <w:rPr>
                <w:rFonts w:asciiTheme="majorBidi" w:eastAsia="MS Mincho" w:hAnsiTheme="majorBidi" w:cstheme="majorBidi" w:hint="cs"/>
                <w:sz w:val="30"/>
                <w:szCs w:val="30"/>
              </w:rPr>
              <w:t>61,935</w:t>
            </w:r>
          </w:p>
        </w:tc>
        <w:tc>
          <w:tcPr>
            <w:tcW w:w="270" w:type="dxa"/>
          </w:tcPr>
          <w:p w14:paraId="1C7E12C2" w14:textId="7777777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BA26801" w14:textId="24BDC5B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4658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7CCBCD" w14:textId="7777777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1EA33E5B" w14:textId="5DA6E37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4658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9020D4" w:rsidRPr="00E11762" w14:paraId="79B0E6A4" w14:textId="77777777" w:rsidTr="009020D4">
        <w:trPr>
          <w:trHeight w:hRule="exact" w:val="403"/>
        </w:trPr>
        <w:tc>
          <w:tcPr>
            <w:tcW w:w="3222" w:type="dxa"/>
          </w:tcPr>
          <w:p w14:paraId="3630CE59" w14:textId="79A1B72D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7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4658">
              <w:rPr>
                <w:rFonts w:ascii="Angsana New" w:eastAsia="MS Mincho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07" w:type="dxa"/>
          </w:tcPr>
          <w:p w14:paraId="09690EDE" w14:textId="77777777" w:rsidR="009020D4" w:rsidRPr="00AE4658" w:rsidRDefault="009020D4" w:rsidP="009020D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1E6C08A8" w14:textId="34147CC0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4658">
              <w:rPr>
                <w:rFonts w:asciiTheme="majorBidi" w:eastAsia="MS Mincho" w:hAnsiTheme="majorBidi" w:cstheme="majorBidi" w:hint="cs"/>
                <w:sz w:val="30"/>
                <w:szCs w:val="30"/>
              </w:rPr>
              <w:t>1</w:t>
            </w:r>
            <w:r w:rsidRPr="00AE4658">
              <w:rPr>
                <w:rFonts w:asciiTheme="majorBidi" w:eastAsia="MS Mincho" w:hAnsiTheme="majorBidi" w:cstheme="majorBidi"/>
                <w:sz w:val="30"/>
                <w:szCs w:val="30"/>
              </w:rPr>
              <w:t>46</w:t>
            </w:r>
            <w:r w:rsidRPr="00AE4658">
              <w:rPr>
                <w:rFonts w:asciiTheme="majorBidi" w:eastAsia="MS Mincho" w:hAnsiTheme="majorBidi" w:cstheme="majorBidi" w:hint="cs"/>
                <w:sz w:val="30"/>
                <w:szCs w:val="30"/>
              </w:rPr>
              <w:t>,</w:t>
            </w:r>
            <w:r w:rsidRPr="00AE4658">
              <w:rPr>
                <w:rFonts w:asciiTheme="majorBidi" w:eastAsia="MS Mincho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270" w:type="dxa"/>
          </w:tcPr>
          <w:p w14:paraId="3194DCBD" w14:textId="7777777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</w:tcPr>
          <w:p w14:paraId="36E511FB" w14:textId="6A547292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4658">
              <w:rPr>
                <w:rFonts w:asciiTheme="majorBidi" w:eastAsia="MS Mincho" w:hAnsiTheme="majorBidi" w:cstheme="majorBidi" w:hint="cs"/>
                <w:sz w:val="30"/>
                <w:szCs w:val="30"/>
              </w:rPr>
              <w:t>156,141</w:t>
            </w:r>
          </w:p>
        </w:tc>
        <w:tc>
          <w:tcPr>
            <w:tcW w:w="270" w:type="dxa"/>
          </w:tcPr>
          <w:p w14:paraId="0CEFA36D" w14:textId="7777777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05D4CE2" w14:textId="08F62C02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4658">
              <w:rPr>
                <w:rFonts w:asciiTheme="majorBidi" w:eastAsia="MS Mincho" w:hAnsiTheme="majorBidi" w:cstheme="majorBidi"/>
                <w:sz w:val="30"/>
                <w:szCs w:val="30"/>
              </w:rPr>
              <w:t>3,758</w:t>
            </w:r>
          </w:p>
        </w:tc>
        <w:tc>
          <w:tcPr>
            <w:tcW w:w="270" w:type="dxa"/>
          </w:tcPr>
          <w:p w14:paraId="765B7475" w14:textId="7777777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2D8F9E19" w14:textId="25363C09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AE4658">
              <w:rPr>
                <w:rFonts w:asciiTheme="majorBidi" w:hAnsiTheme="majorBidi" w:cstheme="majorBidi" w:hint="cs"/>
                <w:sz w:val="30"/>
                <w:szCs w:val="30"/>
              </w:rPr>
              <w:t>7,272</w:t>
            </w:r>
          </w:p>
        </w:tc>
      </w:tr>
      <w:tr w:rsidR="009020D4" w:rsidRPr="00E11762" w14:paraId="34794626" w14:textId="77777777" w:rsidTr="009020D4">
        <w:trPr>
          <w:trHeight w:hRule="exact" w:val="403"/>
        </w:trPr>
        <w:tc>
          <w:tcPr>
            <w:tcW w:w="3222" w:type="dxa"/>
          </w:tcPr>
          <w:p w14:paraId="128D1F50" w14:textId="7777777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07" w:type="dxa"/>
          </w:tcPr>
          <w:p w14:paraId="4AF6EBBF" w14:textId="77777777" w:rsidR="009020D4" w:rsidRPr="00AE4658" w:rsidRDefault="009020D4" w:rsidP="009020D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14:paraId="7DBED440" w14:textId="6C65FB3B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AE4658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</w:rPr>
              <w:t>1,3</w:t>
            </w:r>
            <w:r w:rsidRPr="00AE465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21,038</w:t>
            </w:r>
          </w:p>
        </w:tc>
        <w:tc>
          <w:tcPr>
            <w:tcW w:w="270" w:type="dxa"/>
          </w:tcPr>
          <w:p w14:paraId="1CE1A199" w14:textId="7777777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013849" w14:textId="5C9443B5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AE4658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</w:rPr>
              <w:t>1,862,623</w:t>
            </w:r>
          </w:p>
        </w:tc>
        <w:tc>
          <w:tcPr>
            <w:tcW w:w="270" w:type="dxa"/>
          </w:tcPr>
          <w:p w14:paraId="24D909DC" w14:textId="7777777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355BFF62" w14:textId="5F94050F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E4658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</w:rPr>
              <w:t>18</w:t>
            </w:r>
            <w:r w:rsidRPr="00AE465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0</w:t>
            </w:r>
            <w:r w:rsidRPr="00AE4658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</w:rPr>
              <w:t>,</w:t>
            </w:r>
            <w:r w:rsidRPr="00AE465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270" w:type="dxa"/>
          </w:tcPr>
          <w:p w14:paraId="256130DD" w14:textId="7777777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1C9C5518" w14:textId="7B525513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E4658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>235,356</w:t>
            </w:r>
          </w:p>
        </w:tc>
      </w:tr>
      <w:tr w:rsidR="009020D4" w:rsidRPr="00E11762" w14:paraId="6178195C" w14:textId="77777777" w:rsidTr="009020D4">
        <w:trPr>
          <w:trHeight w:hRule="exact" w:val="403"/>
        </w:trPr>
        <w:tc>
          <w:tcPr>
            <w:tcW w:w="3222" w:type="dxa"/>
          </w:tcPr>
          <w:p w14:paraId="16C972CE" w14:textId="732323AE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7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4658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1007" w:type="dxa"/>
          </w:tcPr>
          <w:p w14:paraId="49460F1E" w14:textId="77777777" w:rsidR="009020D4" w:rsidRPr="00AE4658" w:rsidRDefault="009020D4" w:rsidP="009020D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14:paraId="1FBEDA47" w14:textId="6D61EFEB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AE4658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</w:rPr>
              <w:t>1,3</w:t>
            </w:r>
            <w:r w:rsidRPr="00AE465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52,839</w:t>
            </w:r>
          </w:p>
        </w:tc>
        <w:tc>
          <w:tcPr>
            <w:tcW w:w="270" w:type="dxa"/>
          </w:tcPr>
          <w:p w14:paraId="77C88A3D" w14:textId="7777777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6C4C0E" w14:textId="135C8020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AE4658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</w:rPr>
              <w:t>2,156,817</w:t>
            </w:r>
          </w:p>
        </w:tc>
        <w:tc>
          <w:tcPr>
            <w:tcW w:w="270" w:type="dxa"/>
          </w:tcPr>
          <w:p w14:paraId="4CAEA5B4" w14:textId="7777777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6317C474" w14:textId="06554668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E4658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</w:rPr>
              <w:t>789,555</w:t>
            </w:r>
          </w:p>
        </w:tc>
        <w:tc>
          <w:tcPr>
            <w:tcW w:w="270" w:type="dxa"/>
          </w:tcPr>
          <w:p w14:paraId="21D87CB8" w14:textId="7777777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09356BE0" w14:textId="4FF1C3D8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E4658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>335,575</w:t>
            </w:r>
          </w:p>
        </w:tc>
      </w:tr>
      <w:tr w:rsidR="009020D4" w:rsidRPr="00E11762" w14:paraId="79B81163" w14:textId="77777777" w:rsidTr="009020D4">
        <w:trPr>
          <w:trHeight w:hRule="exact" w:val="403"/>
        </w:trPr>
        <w:tc>
          <w:tcPr>
            <w:tcW w:w="3222" w:type="dxa"/>
          </w:tcPr>
          <w:p w14:paraId="2B84DDC6" w14:textId="7777777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007" w:type="dxa"/>
          </w:tcPr>
          <w:p w14:paraId="233CB0B9" w14:textId="77777777" w:rsidR="009020D4" w:rsidRPr="00AE4658" w:rsidRDefault="009020D4" w:rsidP="009020D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6A548118" w14:textId="7777777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E97865" w14:textId="7777777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</w:tcPr>
          <w:p w14:paraId="05BC8C24" w14:textId="7777777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590590" w14:textId="7777777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4B373FE7" w14:textId="7777777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9B4B8C" w14:textId="7777777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5DAE1066" w14:textId="7777777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9020D4" w:rsidRPr="00E11762" w14:paraId="3DE90143" w14:textId="77777777" w:rsidTr="009020D4">
        <w:trPr>
          <w:trHeight w:hRule="exact" w:val="403"/>
        </w:trPr>
        <w:tc>
          <w:tcPr>
            <w:tcW w:w="3222" w:type="dxa"/>
          </w:tcPr>
          <w:p w14:paraId="257FF83B" w14:textId="7777777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AE4658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7" w:type="dxa"/>
          </w:tcPr>
          <w:p w14:paraId="3962AD40" w14:textId="7777777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26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tcBorders>
              <w:bottom w:val="double" w:sz="4" w:space="0" w:color="auto"/>
            </w:tcBorders>
          </w:tcPr>
          <w:p w14:paraId="199D4479" w14:textId="33792B41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E4658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</w:rPr>
              <w:t>1,5</w:t>
            </w:r>
            <w:r w:rsidRPr="00AE465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45,854</w:t>
            </w:r>
          </w:p>
        </w:tc>
        <w:tc>
          <w:tcPr>
            <w:tcW w:w="270" w:type="dxa"/>
          </w:tcPr>
          <w:p w14:paraId="41588FBA" w14:textId="7777777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double" w:sz="4" w:space="0" w:color="auto"/>
            </w:tcBorders>
          </w:tcPr>
          <w:p w14:paraId="7D8EAE21" w14:textId="1EEB2584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E4658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</w:rPr>
              <w:t>2,474,599</w:t>
            </w:r>
          </w:p>
        </w:tc>
        <w:tc>
          <w:tcPr>
            <w:tcW w:w="270" w:type="dxa"/>
          </w:tcPr>
          <w:p w14:paraId="65BB26D7" w14:textId="7777777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57CDF3E0" w14:textId="467B8E58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E4658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</w:rPr>
              <w:t>789,555</w:t>
            </w:r>
          </w:p>
        </w:tc>
        <w:tc>
          <w:tcPr>
            <w:tcW w:w="270" w:type="dxa"/>
          </w:tcPr>
          <w:p w14:paraId="1311B630" w14:textId="77777777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</w:tcPr>
          <w:p w14:paraId="298712CD" w14:textId="53A9E488" w:rsidR="009020D4" w:rsidRPr="00AE4658" w:rsidRDefault="009020D4" w:rsidP="0090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E4658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>335,575</w:t>
            </w:r>
          </w:p>
        </w:tc>
      </w:tr>
    </w:tbl>
    <w:p w14:paraId="0A5AD684" w14:textId="72BB4FBF" w:rsidR="00654472" w:rsidRPr="00BE3D4F" w:rsidRDefault="00654472" w:rsidP="00C122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28"/>
          <w:szCs w:val="28"/>
        </w:rPr>
      </w:pPr>
    </w:p>
    <w:p w14:paraId="16EF3751" w14:textId="2470BA5B" w:rsidR="00C12249" w:rsidRDefault="00C12249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0F303C9D" w14:textId="77777777" w:rsidR="00C12249" w:rsidRPr="00BE3D4F" w:rsidRDefault="00C12249" w:rsidP="00C122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28"/>
          <w:szCs w:val="28"/>
          <w:cs/>
        </w:rPr>
      </w:pPr>
    </w:p>
    <w:p w14:paraId="0A5E4E8E" w14:textId="77777777" w:rsidR="00237D07" w:rsidRPr="00E11762" w:rsidRDefault="00237D07" w:rsidP="00661016">
      <w:pPr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23" w:lineRule="auto"/>
        <w:ind w:right="200" w:hanging="81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11762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</w:t>
      </w:r>
    </w:p>
    <w:p w14:paraId="5EF85495" w14:textId="77777777" w:rsidR="00237D07" w:rsidRPr="00BE3D4F" w:rsidRDefault="00237D07" w:rsidP="00237D07">
      <w:pPr>
        <w:tabs>
          <w:tab w:val="clear" w:pos="454"/>
          <w:tab w:val="clear" w:pos="907"/>
          <w:tab w:val="left" w:pos="1080"/>
          <w:tab w:val="left" w:pos="1170"/>
        </w:tabs>
        <w:spacing w:line="223" w:lineRule="auto"/>
        <w:ind w:left="1350" w:right="200" w:hanging="900"/>
        <w:jc w:val="thaiDistribute"/>
        <w:rPr>
          <w:rFonts w:ascii="Angsana New" w:hAnsi="Angsana New"/>
          <w:sz w:val="28"/>
          <w:szCs w:val="28"/>
        </w:rPr>
      </w:pPr>
    </w:p>
    <w:p w14:paraId="77D1BE67" w14:textId="01CD9D7E" w:rsidR="00237D07" w:rsidRPr="00E11762" w:rsidRDefault="00237D07" w:rsidP="00EA09A8">
      <w:pPr>
        <w:tabs>
          <w:tab w:val="clear" w:pos="454"/>
          <w:tab w:val="clear" w:pos="907"/>
          <w:tab w:val="left" w:pos="1170"/>
        </w:tabs>
        <w:spacing w:line="223" w:lineRule="auto"/>
        <w:ind w:left="1350" w:right="119" w:hanging="81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t>เงินกู้ยืมระยะสั้น</w:t>
      </w:r>
      <w:r w:rsidRPr="00E11762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E11762">
        <w:rPr>
          <w:rFonts w:ascii="Angsana New" w:hAnsi="Angsana New"/>
          <w:sz w:val="30"/>
          <w:szCs w:val="30"/>
        </w:rPr>
        <w:t xml:space="preserve">31 </w:t>
      </w:r>
      <w:r w:rsidRPr="00E11762">
        <w:rPr>
          <w:rFonts w:ascii="Angsana New" w:hAnsi="Angsana New" w:hint="cs"/>
          <w:sz w:val="30"/>
          <w:szCs w:val="30"/>
          <w:cs/>
        </w:rPr>
        <w:t>ธันวาคม</w:t>
      </w:r>
      <w:r w:rsidRPr="00E11762">
        <w:rPr>
          <w:rFonts w:ascii="Angsana New" w:hAnsi="Angsana New"/>
          <w:sz w:val="30"/>
          <w:szCs w:val="30"/>
        </w:rPr>
        <w:t xml:space="preserve"> </w:t>
      </w:r>
      <w:r w:rsidR="00EA09A8" w:rsidRPr="00E11762">
        <w:rPr>
          <w:rFonts w:ascii="Angsana New" w:hAnsi="Angsana New"/>
          <w:sz w:val="30"/>
          <w:szCs w:val="30"/>
        </w:rPr>
        <w:t xml:space="preserve">2563 </w:t>
      </w:r>
      <w:r w:rsidR="00EA09A8" w:rsidRPr="00E11762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E11762">
        <w:rPr>
          <w:rFonts w:ascii="Angsana New" w:hAnsi="Angsana New"/>
          <w:sz w:val="30"/>
          <w:szCs w:val="30"/>
        </w:rPr>
        <w:t xml:space="preserve">2562 </w:t>
      </w:r>
      <w:r w:rsidRPr="00E11762">
        <w:rPr>
          <w:rFonts w:ascii="Angsana New" w:hAnsi="Angsana New" w:hint="cs"/>
          <w:sz w:val="30"/>
          <w:szCs w:val="30"/>
          <w:cs/>
        </w:rPr>
        <w:t>ประกอบด้วย</w:t>
      </w:r>
    </w:p>
    <w:p w14:paraId="4482734C" w14:textId="77777777" w:rsidR="00237D07" w:rsidRPr="00BE3D4F" w:rsidRDefault="00237D07" w:rsidP="00237D07">
      <w:pPr>
        <w:tabs>
          <w:tab w:val="clear" w:pos="227"/>
          <w:tab w:val="left" w:pos="540"/>
          <w:tab w:val="left" w:pos="1170"/>
        </w:tabs>
        <w:spacing w:line="223" w:lineRule="auto"/>
        <w:ind w:left="540" w:right="380" w:firstLine="450"/>
        <w:jc w:val="thaiDistribute"/>
        <w:rPr>
          <w:rFonts w:ascii="Angsana New" w:hAnsi="Angsana New"/>
          <w:spacing w:val="-6"/>
          <w:sz w:val="28"/>
          <w:szCs w:val="28"/>
        </w:rPr>
      </w:pPr>
      <w:r w:rsidRPr="00BE3D4F">
        <w:rPr>
          <w:rFonts w:ascii="Angsana New" w:hAnsi="Angsana New"/>
          <w:sz w:val="28"/>
          <w:szCs w:val="28"/>
          <w:cs/>
        </w:rPr>
        <w:t xml:space="preserve"> </w:t>
      </w:r>
    </w:p>
    <w:tbl>
      <w:tblPr>
        <w:tblW w:w="936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97"/>
        <w:gridCol w:w="270"/>
        <w:gridCol w:w="1148"/>
        <w:gridCol w:w="262"/>
        <w:gridCol w:w="1173"/>
      </w:tblGrid>
      <w:tr w:rsidR="00237D07" w:rsidRPr="00E11762" w14:paraId="253662FA" w14:textId="77777777" w:rsidTr="00237D07">
        <w:trPr>
          <w:tblHeader/>
        </w:trPr>
        <w:tc>
          <w:tcPr>
            <w:tcW w:w="3870" w:type="dxa"/>
            <w:shd w:val="clear" w:color="auto" w:fill="auto"/>
          </w:tcPr>
          <w:p w14:paraId="5B8E0A71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1080" w:right="-108" w:firstLine="810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7333771A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86D096C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2A0F3A25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7D07" w:rsidRPr="00E11762" w14:paraId="5FE56C55" w14:textId="77777777" w:rsidTr="00237D07">
        <w:trPr>
          <w:tblHeader/>
        </w:trPr>
        <w:tc>
          <w:tcPr>
            <w:tcW w:w="3870" w:type="dxa"/>
          </w:tcPr>
          <w:p w14:paraId="19AFF6BB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E992A98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18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503C7B6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1D115754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3D4FEC8F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3E3308E2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18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46E8A543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6618C90A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37D07" w:rsidRPr="00E11762" w14:paraId="5F0AD84C" w14:textId="77777777" w:rsidTr="00237D07">
        <w:trPr>
          <w:tblHeader/>
        </w:trPr>
        <w:tc>
          <w:tcPr>
            <w:tcW w:w="3870" w:type="dxa"/>
          </w:tcPr>
          <w:p w14:paraId="7F79E1B3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1D494A8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1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35791A0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617A817D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right="-108" w:hanging="1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(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E1176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3C68B80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62E28756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1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14:paraId="276EE647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64850B2E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7D07" w:rsidRPr="00E11762" w14:paraId="061BEFBF" w14:textId="77777777" w:rsidTr="00237D07">
        <w:trPr>
          <w:trHeight w:val="315"/>
          <w:tblHeader/>
        </w:trPr>
        <w:tc>
          <w:tcPr>
            <w:tcW w:w="3870" w:type="dxa"/>
          </w:tcPr>
          <w:p w14:paraId="3E18CDBA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225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5899248C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17E0" w:rsidRPr="00E11762" w14:paraId="1140F016" w14:textId="77777777" w:rsidTr="00237D07">
        <w:trPr>
          <w:trHeight w:val="180"/>
        </w:trPr>
        <w:tc>
          <w:tcPr>
            <w:tcW w:w="3870" w:type="dxa"/>
          </w:tcPr>
          <w:p w14:paraId="78C9208A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ตั๋วสัญญาใช้เงินที่ไม่มีหลักประกันจากกิจการที่เกี่ยวข้องกัน อัตราดอกเบี้ยร้อยละ 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11762">
              <w:rPr>
                <w:rFonts w:ascii="Angsana New" w:hAnsi="Angsana New"/>
                <w:sz w:val="30"/>
                <w:szCs w:val="30"/>
              </w:rPr>
              <w:t>3.70 - 4.00</w:t>
            </w:r>
            <w:r w:rsidRPr="00E1176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ต่อปี กำหนดชำระเมื่อทวงถาม</w:t>
            </w:r>
          </w:p>
        </w:tc>
        <w:tc>
          <w:tcPr>
            <w:tcW w:w="1170" w:type="dxa"/>
          </w:tcPr>
          <w:p w14:paraId="4EE6C3D1" w14:textId="77777777" w:rsidR="001F17E0" w:rsidRPr="00C12249" w:rsidRDefault="001F17E0" w:rsidP="00C12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right="-1275" w:firstLine="699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5F2FFC6" w14:textId="77777777" w:rsidR="001F17E0" w:rsidRPr="00C12249" w:rsidRDefault="001F17E0" w:rsidP="00C12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right="-1275" w:firstLine="699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EAF4263" w14:textId="564AF00C" w:rsidR="001F17E0" w:rsidRPr="00C12249" w:rsidRDefault="001F17E0" w:rsidP="00C12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right="-1275" w:firstLine="699"/>
              <w:rPr>
                <w:rFonts w:ascii="Angsana New" w:eastAsia="MS Mincho" w:hAnsi="Angsana New"/>
                <w:sz w:val="30"/>
                <w:szCs w:val="30"/>
              </w:rPr>
            </w:pPr>
            <w:r w:rsidRPr="00C1224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92D1D1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2F881086" w14:textId="41B4E151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1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E11762">
              <w:rPr>
                <w:rFonts w:ascii="Angsana New" w:hAnsi="Angsana New"/>
                <w:sz w:val="30"/>
                <w:szCs w:val="30"/>
                <w:lang w:eastAsia="zh-CN"/>
              </w:rPr>
              <w:t>8,717,773</w:t>
            </w:r>
          </w:p>
        </w:tc>
        <w:tc>
          <w:tcPr>
            <w:tcW w:w="270" w:type="dxa"/>
          </w:tcPr>
          <w:p w14:paraId="11EEB71B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5334C5F4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right="-1275" w:firstLine="51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A9B0034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right="-1275" w:firstLine="51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1CAD820" w14:textId="17638736" w:rsidR="001F17E0" w:rsidRPr="00E11762" w:rsidRDefault="001F17E0" w:rsidP="00C12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right="-1275" w:firstLine="674"/>
              <w:rPr>
                <w:rFonts w:ascii="Angsana New" w:eastAsia="MS Mincho" w:hAnsi="Angsana New"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4DD212C0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9D4F9C8" w14:textId="77777777" w:rsidR="001F17E0" w:rsidRPr="00E11762" w:rsidRDefault="001F17E0" w:rsidP="001F17E0">
            <w:pPr>
              <w:pStyle w:val="acctfourfigures"/>
              <w:tabs>
                <w:tab w:val="clear" w:pos="765"/>
                <w:tab w:val="decimal" w:pos="598"/>
              </w:tabs>
              <w:spacing w:line="218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A7F1B5D" w14:textId="77777777" w:rsidR="001F17E0" w:rsidRPr="00E11762" w:rsidRDefault="001F17E0" w:rsidP="001F17E0">
            <w:pPr>
              <w:pStyle w:val="acctfourfigures"/>
              <w:tabs>
                <w:tab w:val="clear" w:pos="765"/>
                <w:tab w:val="decimal" w:pos="598"/>
              </w:tabs>
              <w:spacing w:line="218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7C0F9EF" w14:textId="194990FC" w:rsidR="001F17E0" w:rsidRPr="00E11762" w:rsidRDefault="001F17E0" w:rsidP="00C12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right="-1275" w:firstLine="699"/>
              <w:rPr>
                <w:rFonts w:ascii="Angsana New" w:eastAsia="MS Mincho" w:hAnsi="Angsana New"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1F17E0" w:rsidRPr="00E11762" w14:paraId="22949C72" w14:textId="77777777" w:rsidTr="00237D07">
        <w:trPr>
          <w:trHeight w:val="64"/>
        </w:trPr>
        <w:tc>
          <w:tcPr>
            <w:tcW w:w="3870" w:type="dxa"/>
          </w:tcPr>
          <w:p w14:paraId="0347408E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252" w:hanging="252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170" w:type="dxa"/>
          </w:tcPr>
          <w:p w14:paraId="5F8442C7" w14:textId="77777777" w:rsidR="001F17E0" w:rsidRPr="00C12249" w:rsidRDefault="001F17E0" w:rsidP="00C12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right="-1275" w:firstLine="69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02B92A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97" w:type="dxa"/>
            <w:vAlign w:val="bottom"/>
          </w:tcPr>
          <w:p w14:paraId="33866E2E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18" w:lineRule="auto"/>
              <w:ind w:right="-96"/>
              <w:rPr>
                <w:rFonts w:ascii="Angsana New" w:hAnsi="Angsana New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</w:tcPr>
          <w:p w14:paraId="473DA02B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48" w:type="dxa"/>
          </w:tcPr>
          <w:p w14:paraId="22367A13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-79"/>
              <w:jc w:val="right"/>
              <w:rPr>
                <w:rFonts w:ascii="Angsana New" w:eastAsia="MS Mincho" w:hAnsi="Angsana New"/>
                <w:sz w:val="10"/>
                <w:szCs w:val="10"/>
                <w:lang w:val="en-GB"/>
              </w:rPr>
            </w:pPr>
          </w:p>
        </w:tc>
        <w:tc>
          <w:tcPr>
            <w:tcW w:w="262" w:type="dxa"/>
          </w:tcPr>
          <w:p w14:paraId="1EF5E653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3" w:type="dxa"/>
          </w:tcPr>
          <w:p w14:paraId="5A91B333" w14:textId="77777777" w:rsidR="001F17E0" w:rsidRPr="00E11762" w:rsidRDefault="001F17E0" w:rsidP="001F17E0">
            <w:pPr>
              <w:pStyle w:val="acctfourfigures"/>
              <w:tabs>
                <w:tab w:val="clear" w:pos="765"/>
                <w:tab w:val="decimal" w:pos="598"/>
              </w:tabs>
              <w:spacing w:line="218" w:lineRule="auto"/>
              <w:ind w:left="-79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1F17E0" w:rsidRPr="00E11762" w14:paraId="12B22BBD" w14:textId="77777777" w:rsidTr="00237D07">
        <w:trPr>
          <w:trHeight w:val="180"/>
        </w:trPr>
        <w:tc>
          <w:tcPr>
            <w:tcW w:w="3870" w:type="dxa"/>
          </w:tcPr>
          <w:p w14:paraId="3A4290FD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สัญญา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ตั๋วสัญญาใช้เงินที่ไม่มีหลักประกันจากกิจการที่เกี่ยวข้องกัน อัตราดอกเบี้ย</w:t>
            </w:r>
            <w:r w:rsidRPr="00E11762">
              <w:rPr>
                <w:rFonts w:ascii="Angsana New" w:hAnsi="Angsana New"/>
                <w:sz w:val="30"/>
                <w:szCs w:val="30"/>
              </w:rPr>
              <w:br/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E11762">
              <w:rPr>
                <w:rFonts w:ascii="Angsana New" w:hAnsi="Angsana New"/>
                <w:sz w:val="30"/>
                <w:szCs w:val="30"/>
              </w:rPr>
              <w:t>1.20</w:t>
            </w:r>
            <w:r w:rsidRPr="00E1176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1176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(2562 : </w:t>
            </w:r>
            <w:r w:rsidRPr="00E1176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E1176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2.00 </w:t>
            </w:r>
            <w:r w:rsidRPr="00E117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br/>
            </w:r>
            <w:r w:rsidRPr="00E1176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ต่อปี</w:t>
            </w:r>
            <w:r w:rsidRPr="00E1176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กำหนดชำระเมื่อทวงถาม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4BD0FD" w14:textId="77777777" w:rsidR="001F17E0" w:rsidRPr="00C12249" w:rsidRDefault="001F17E0" w:rsidP="00C12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right="-1275" w:firstLine="699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59D51A7" w14:textId="77777777" w:rsidR="001F17E0" w:rsidRPr="00C12249" w:rsidRDefault="001F17E0" w:rsidP="00C12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right="-1275" w:firstLine="699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F52420B" w14:textId="77777777" w:rsidR="001F17E0" w:rsidRPr="00C12249" w:rsidRDefault="001F17E0" w:rsidP="00C12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right="-1275" w:firstLine="699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1B8F437" w14:textId="21BC79B0" w:rsidR="001F17E0" w:rsidRPr="00C12249" w:rsidRDefault="001F17E0" w:rsidP="00C12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right="-1275" w:firstLine="699"/>
              <w:rPr>
                <w:rFonts w:ascii="Angsana New" w:eastAsia="MS Mincho" w:hAnsi="Angsana New"/>
                <w:sz w:val="30"/>
                <w:szCs w:val="30"/>
              </w:rPr>
            </w:pPr>
            <w:r w:rsidRPr="00C1224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7D9DFF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0E0601E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1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2AD42C60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1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28B731AC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1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11BD4E49" w14:textId="16F96250" w:rsidR="001F17E0" w:rsidRPr="00E11762" w:rsidRDefault="001F17E0" w:rsidP="00C12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1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267109A8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783D4DD5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14:paraId="62DFDC1D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14:paraId="410C2891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14:paraId="07D5D515" w14:textId="0A7D08F6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E11762">
              <w:rPr>
                <w:rFonts w:ascii="Angsana New" w:hAnsi="Angsana New"/>
                <w:sz w:val="30"/>
                <w:szCs w:val="30"/>
                <w:lang w:val="en-GB" w:bidi="ar-SA"/>
              </w:rPr>
              <w:t>879,213</w:t>
            </w:r>
          </w:p>
        </w:tc>
        <w:tc>
          <w:tcPr>
            <w:tcW w:w="262" w:type="dxa"/>
          </w:tcPr>
          <w:p w14:paraId="315C2966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CCF6F0D" w14:textId="77777777" w:rsidR="001F17E0" w:rsidRPr="00E11762" w:rsidRDefault="001F17E0" w:rsidP="001F17E0">
            <w:pPr>
              <w:pStyle w:val="acctfourfigures"/>
              <w:tabs>
                <w:tab w:val="clear" w:pos="765"/>
                <w:tab w:val="decimal" w:pos="598"/>
              </w:tabs>
              <w:spacing w:line="218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CE42542" w14:textId="77777777" w:rsidR="001F17E0" w:rsidRPr="00E11762" w:rsidRDefault="001F17E0" w:rsidP="001F17E0">
            <w:pPr>
              <w:pStyle w:val="acctfourfigures"/>
              <w:tabs>
                <w:tab w:val="clear" w:pos="765"/>
                <w:tab w:val="decimal" w:pos="598"/>
              </w:tabs>
              <w:spacing w:line="218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7761F27" w14:textId="77777777" w:rsidR="001F17E0" w:rsidRPr="00E11762" w:rsidRDefault="001F17E0" w:rsidP="001F17E0">
            <w:pPr>
              <w:pStyle w:val="acctfourfigures"/>
              <w:tabs>
                <w:tab w:val="clear" w:pos="765"/>
                <w:tab w:val="decimal" w:pos="598"/>
              </w:tabs>
              <w:spacing w:line="218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AC50088" w14:textId="099614A1" w:rsidR="001F17E0" w:rsidRPr="00E11762" w:rsidRDefault="001F17E0" w:rsidP="001F17E0">
            <w:pPr>
              <w:pStyle w:val="acctfourfigures"/>
              <w:tabs>
                <w:tab w:val="clear" w:pos="765"/>
                <w:tab w:val="decimal" w:pos="598"/>
              </w:tabs>
              <w:spacing w:line="218" w:lineRule="auto"/>
              <w:ind w:left="-79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E1176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11762">
              <w:rPr>
                <w:rFonts w:ascii="Angsana New" w:hAnsi="Angsana New"/>
                <w:sz w:val="30"/>
                <w:szCs w:val="30"/>
              </w:rPr>
              <w:t>,</w:t>
            </w:r>
            <w:r w:rsidRPr="00E11762">
              <w:rPr>
                <w:rFonts w:ascii="Angsana New" w:hAnsi="Angsana New"/>
                <w:sz w:val="30"/>
                <w:szCs w:val="30"/>
                <w:lang w:val="en-US"/>
              </w:rPr>
              <w:t>304</w:t>
            </w:r>
            <w:r w:rsidRPr="00E11762">
              <w:rPr>
                <w:rFonts w:ascii="Angsana New" w:hAnsi="Angsana New"/>
                <w:sz w:val="30"/>
                <w:szCs w:val="30"/>
              </w:rPr>
              <w:t>,</w:t>
            </w:r>
            <w:r w:rsidRPr="00E11762">
              <w:rPr>
                <w:rFonts w:ascii="Angsana New" w:hAnsi="Angsana New"/>
                <w:sz w:val="30"/>
                <w:szCs w:val="30"/>
                <w:lang w:val="en-US"/>
              </w:rPr>
              <w:t>062</w:t>
            </w:r>
          </w:p>
        </w:tc>
      </w:tr>
      <w:tr w:rsidR="001F17E0" w:rsidRPr="00E11762" w14:paraId="258D5408" w14:textId="77777777" w:rsidTr="00237D07">
        <w:trPr>
          <w:trHeight w:val="180"/>
        </w:trPr>
        <w:tc>
          <w:tcPr>
            <w:tcW w:w="3870" w:type="dxa"/>
          </w:tcPr>
          <w:p w14:paraId="5844AC54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D93F4F8" w14:textId="5DA228E5" w:rsidR="001F17E0" w:rsidRPr="00CA62C2" w:rsidRDefault="001F17E0" w:rsidP="00C12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right="-1275" w:firstLine="699"/>
              <w:rPr>
                <w:rFonts w:ascii="Angsana New" w:eastAsia="MS Mincho" w:hAnsi="Angsana New"/>
                <w:sz w:val="30"/>
                <w:szCs w:val="30"/>
              </w:rPr>
            </w:pPr>
            <w:r w:rsidRPr="00CA62C2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29C1DC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2CFEE0C0" w14:textId="143D341A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lang w:eastAsia="zh-CN"/>
              </w:rPr>
              <w:t>8,717,773</w:t>
            </w:r>
          </w:p>
        </w:tc>
        <w:tc>
          <w:tcPr>
            <w:tcW w:w="270" w:type="dxa"/>
          </w:tcPr>
          <w:p w14:paraId="4900F8B2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4551A16D" w14:textId="0B047941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  <w:lang w:val="en-GB"/>
              </w:rPr>
              <w:t>879,213</w:t>
            </w:r>
          </w:p>
        </w:tc>
        <w:tc>
          <w:tcPr>
            <w:tcW w:w="262" w:type="dxa"/>
          </w:tcPr>
          <w:p w14:paraId="67AAA77D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18E85EE6" w14:textId="012E9988" w:rsidR="001F17E0" w:rsidRPr="00E11762" w:rsidRDefault="001F17E0" w:rsidP="001F17E0">
            <w:pPr>
              <w:pStyle w:val="acctfourfigures"/>
              <w:tabs>
                <w:tab w:val="clear" w:pos="765"/>
                <w:tab w:val="decimal" w:pos="598"/>
              </w:tabs>
              <w:spacing w:line="218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11762">
              <w:rPr>
                <w:rFonts w:ascii="Angsana New" w:hAnsi="Angsana New"/>
                <w:sz w:val="30"/>
                <w:szCs w:val="30"/>
              </w:rPr>
              <w:t>,</w:t>
            </w:r>
            <w:r w:rsidRPr="00E11762">
              <w:rPr>
                <w:rFonts w:ascii="Angsana New" w:hAnsi="Angsana New"/>
                <w:sz w:val="30"/>
                <w:szCs w:val="30"/>
                <w:lang w:val="en-US"/>
              </w:rPr>
              <w:t>304</w:t>
            </w:r>
            <w:r w:rsidRPr="00E11762">
              <w:rPr>
                <w:rFonts w:ascii="Angsana New" w:hAnsi="Angsana New"/>
                <w:sz w:val="30"/>
                <w:szCs w:val="30"/>
              </w:rPr>
              <w:t>,</w:t>
            </w:r>
            <w:r w:rsidRPr="00E11762">
              <w:rPr>
                <w:rFonts w:ascii="Angsana New" w:hAnsi="Angsana New"/>
                <w:sz w:val="30"/>
                <w:szCs w:val="30"/>
                <w:lang w:val="en-US"/>
              </w:rPr>
              <w:t>062</w:t>
            </w:r>
          </w:p>
        </w:tc>
      </w:tr>
      <w:tr w:rsidR="001F17E0" w:rsidRPr="00E11762" w14:paraId="7D03FAED" w14:textId="77777777" w:rsidTr="001F17E0">
        <w:tc>
          <w:tcPr>
            <w:tcW w:w="3870" w:type="dxa"/>
          </w:tcPr>
          <w:p w14:paraId="5CDF5BF8" w14:textId="7D3C9B63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163" w:hanging="16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ตั๋วสัญญาใช้เงินที่ไม่มีหลักประกันจากสถาบันการเงินในประเทศแห่งหนึ่ง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วงเงินสินเชื่อ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2,000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มีอัตราดอกเบี้ยตามราคาตลาดต่อปี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เงื่อนไขการจ่ายชำระคืนเงินกู้เมื่อทวงถาม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222D1D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4F2966A9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025432EC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73322CD2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7FD829B5" w14:textId="66EE711F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  <w:lang w:val="en-GB"/>
              </w:rPr>
              <w:t>1,525,000</w:t>
            </w:r>
          </w:p>
        </w:tc>
        <w:tc>
          <w:tcPr>
            <w:tcW w:w="270" w:type="dxa"/>
          </w:tcPr>
          <w:p w14:paraId="22C5052F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7B649C6F" w14:textId="64769457" w:rsidR="001F17E0" w:rsidRPr="00E11762" w:rsidRDefault="001F17E0" w:rsidP="00C12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1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5DD24FA6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3425C4E4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27FF3F43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062ABE6B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30D7B084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684680EC" w14:textId="5D9B80C8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  <w:lang w:val="en-GB"/>
              </w:rPr>
              <w:t>1,525,000</w:t>
            </w:r>
          </w:p>
        </w:tc>
        <w:tc>
          <w:tcPr>
            <w:tcW w:w="262" w:type="dxa"/>
          </w:tcPr>
          <w:p w14:paraId="73CCD3F8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13ECC310" w14:textId="31A867C7" w:rsidR="001F17E0" w:rsidRPr="00E11762" w:rsidRDefault="001F17E0" w:rsidP="00C12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1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1F17E0" w:rsidRPr="00E11762" w14:paraId="5296091B" w14:textId="77777777" w:rsidTr="00237D07">
        <w:tc>
          <w:tcPr>
            <w:tcW w:w="3870" w:type="dxa"/>
          </w:tcPr>
          <w:p w14:paraId="1196B5FA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163" w:hanging="16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DCFF782" w14:textId="01E24A1D" w:rsidR="001F17E0" w:rsidRPr="007F4035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7F4035">
              <w:rPr>
                <w:rFonts w:ascii="Angsana New" w:eastAsia="MS Mincho" w:hAnsi="Angsana New"/>
                <w:sz w:val="30"/>
                <w:szCs w:val="30"/>
                <w:lang w:val="en-GB"/>
              </w:rPr>
              <w:t>1,525,000</w:t>
            </w:r>
          </w:p>
        </w:tc>
        <w:tc>
          <w:tcPr>
            <w:tcW w:w="270" w:type="dxa"/>
          </w:tcPr>
          <w:p w14:paraId="0E571F34" w14:textId="77777777" w:rsidR="001F17E0" w:rsidRPr="007F4035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3F54D3B9" w14:textId="39EFF3C8" w:rsidR="001F17E0" w:rsidRPr="007F4035" w:rsidRDefault="001F17E0" w:rsidP="00C12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18" w:lineRule="auto"/>
              <w:ind w:right="-52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7F4035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</w:tcPr>
          <w:p w14:paraId="344B4523" w14:textId="77777777" w:rsidR="001F17E0" w:rsidRPr="007F4035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18" w:lineRule="auto"/>
              <w:jc w:val="thaiDistribute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46A81CE4" w14:textId="45681154" w:rsidR="001F17E0" w:rsidRPr="007F4035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-79"/>
              <w:contextualSpacing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F4035">
              <w:rPr>
                <w:rFonts w:ascii="Angsana New" w:eastAsia="MS Mincho" w:hAnsi="Angsana New"/>
                <w:sz w:val="30"/>
                <w:szCs w:val="30"/>
                <w:lang w:val="en-GB"/>
              </w:rPr>
              <w:t>1,525,000</w:t>
            </w:r>
          </w:p>
        </w:tc>
        <w:tc>
          <w:tcPr>
            <w:tcW w:w="262" w:type="dxa"/>
          </w:tcPr>
          <w:p w14:paraId="3A69341D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contextualSpacing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71011BD7" w14:textId="3C293E82" w:rsidR="001F17E0" w:rsidRPr="00E11762" w:rsidRDefault="001F17E0" w:rsidP="00C12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18" w:lineRule="auto"/>
              <w:ind w:right="-4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1F17E0" w:rsidRPr="00E11762" w14:paraId="6D53DF75" w14:textId="77777777" w:rsidTr="00237D07">
        <w:tc>
          <w:tcPr>
            <w:tcW w:w="3870" w:type="dxa"/>
          </w:tcPr>
          <w:p w14:paraId="60E83057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163" w:hanging="16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รวมเงินกู้ยืมระยะสั้น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936A26" w14:textId="154FCCFB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1,525,000</w:t>
            </w:r>
          </w:p>
        </w:tc>
        <w:tc>
          <w:tcPr>
            <w:tcW w:w="270" w:type="dxa"/>
          </w:tcPr>
          <w:p w14:paraId="205C06E7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contextualSpacing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05819042" w14:textId="513C56C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18" w:lineRule="auto"/>
              <w:ind w:right="-527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8,717,773</w:t>
            </w:r>
          </w:p>
        </w:tc>
        <w:tc>
          <w:tcPr>
            <w:tcW w:w="270" w:type="dxa"/>
          </w:tcPr>
          <w:p w14:paraId="5687DA44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18" w:lineRule="auto"/>
              <w:jc w:val="thaiDistribute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34CD3593" w14:textId="12D9E4D1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-79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2,404,213</w:t>
            </w:r>
          </w:p>
        </w:tc>
        <w:tc>
          <w:tcPr>
            <w:tcW w:w="262" w:type="dxa"/>
          </w:tcPr>
          <w:p w14:paraId="3F8D1E32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contextualSpacing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23CC3D2E" w14:textId="489F1D55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18" w:lineRule="auto"/>
              <w:ind w:right="-471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1,304,062</w:t>
            </w:r>
          </w:p>
        </w:tc>
      </w:tr>
    </w:tbl>
    <w:p w14:paraId="4069DDCA" w14:textId="77777777" w:rsidR="00EA09A8" w:rsidRPr="00E11762" w:rsidRDefault="00EA09A8" w:rsidP="00237D07">
      <w:pPr>
        <w:tabs>
          <w:tab w:val="clear" w:pos="454"/>
          <w:tab w:val="clear" w:pos="907"/>
          <w:tab w:val="left" w:pos="1170"/>
        </w:tabs>
        <w:spacing w:line="223" w:lineRule="auto"/>
        <w:ind w:left="1080" w:right="119"/>
        <w:jc w:val="thaiDistribute"/>
        <w:rPr>
          <w:rFonts w:ascii="Angsana New" w:hAnsi="Angsana New"/>
          <w:sz w:val="30"/>
          <w:szCs w:val="30"/>
        </w:rPr>
      </w:pPr>
    </w:p>
    <w:p w14:paraId="5D9C3F86" w14:textId="6F28976E" w:rsidR="00EA3299" w:rsidRPr="00CA3CC9" w:rsidRDefault="00EA3299" w:rsidP="00EA3299">
      <w:pPr>
        <w:tabs>
          <w:tab w:val="clear" w:pos="454"/>
          <w:tab w:val="clear" w:pos="680"/>
          <w:tab w:val="clear" w:pos="907"/>
          <w:tab w:val="left" w:pos="1170"/>
        </w:tabs>
        <w:spacing w:line="223" w:lineRule="auto"/>
        <w:ind w:left="720" w:right="119"/>
        <w:jc w:val="thaiDistribute"/>
        <w:rPr>
          <w:rFonts w:ascii="Angsana New" w:hAnsi="Angsana New"/>
          <w:sz w:val="30"/>
          <w:szCs w:val="30"/>
        </w:rPr>
      </w:pPr>
      <w:r w:rsidRPr="00CA3CC9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รายการเคลื่อนไหวของเงินกู้ยืมระยะสั้นจากสถาบันการเงินสำหรับ</w:t>
      </w:r>
      <w:r w:rsidRPr="00CA3CC9">
        <w:rPr>
          <w:rFonts w:ascii="Angsana New" w:hAnsi="Angsana New"/>
          <w:sz w:val="30"/>
          <w:szCs w:val="30"/>
          <w:cs/>
        </w:rPr>
        <w:t xml:space="preserve"> </w:t>
      </w:r>
      <w:r w:rsidRPr="00CA3CC9">
        <w:rPr>
          <w:rFonts w:ascii="Angsana New" w:hAnsi="Angsana New"/>
          <w:sz w:val="30"/>
          <w:szCs w:val="30"/>
        </w:rPr>
        <w:t xml:space="preserve">2563 </w:t>
      </w:r>
      <w:r w:rsidRPr="00CA3CC9">
        <w:rPr>
          <w:rFonts w:ascii="Angsana New" w:hAnsi="Angsana New" w:hint="cs"/>
          <w:sz w:val="30"/>
          <w:szCs w:val="30"/>
          <w:cs/>
        </w:rPr>
        <w:t>และ</w:t>
      </w:r>
      <w:r w:rsidRPr="00CA3CC9">
        <w:rPr>
          <w:rFonts w:ascii="Angsana New" w:hAnsi="Angsana New"/>
          <w:sz w:val="30"/>
          <w:szCs w:val="30"/>
          <w:cs/>
        </w:rPr>
        <w:t xml:space="preserve"> </w:t>
      </w:r>
      <w:r w:rsidRPr="00CA3CC9">
        <w:rPr>
          <w:rFonts w:ascii="Angsana New" w:hAnsi="Angsana New"/>
          <w:sz w:val="30"/>
          <w:szCs w:val="30"/>
        </w:rPr>
        <w:t>2562</w:t>
      </w:r>
      <w:r w:rsidRPr="00CA3CC9">
        <w:rPr>
          <w:rFonts w:ascii="Angsana New" w:hAnsi="Angsana New"/>
          <w:sz w:val="30"/>
          <w:szCs w:val="30"/>
          <w:cs/>
        </w:rPr>
        <w:t xml:space="preserve"> </w:t>
      </w:r>
      <w:r w:rsidRPr="00CA3CC9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4E3DE2E7" w14:textId="0423127B" w:rsidR="00EA3299" w:rsidRPr="008B20EC" w:rsidRDefault="00EA3299" w:rsidP="008B20EC">
      <w:pPr>
        <w:tabs>
          <w:tab w:val="clear" w:pos="454"/>
          <w:tab w:val="clear" w:pos="680"/>
          <w:tab w:val="clear" w:pos="907"/>
          <w:tab w:val="left" w:pos="1080"/>
          <w:tab w:val="left" w:pos="1170"/>
        </w:tabs>
        <w:spacing w:line="223" w:lineRule="auto"/>
        <w:ind w:left="1080" w:right="119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6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97"/>
        <w:gridCol w:w="270"/>
        <w:gridCol w:w="1148"/>
        <w:gridCol w:w="262"/>
        <w:gridCol w:w="1173"/>
      </w:tblGrid>
      <w:tr w:rsidR="00EA3299" w:rsidRPr="00CA3CC9" w14:paraId="7C873B6D" w14:textId="77777777" w:rsidTr="008B20EC">
        <w:tc>
          <w:tcPr>
            <w:tcW w:w="3870" w:type="dxa"/>
            <w:shd w:val="clear" w:color="auto" w:fill="auto"/>
          </w:tcPr>
          <w:p w14:paraId="37368EFC" w14:textId="77777777" w:rsidR="00EA3299" w:rsidRPr="00CA3CC9" w:rsidRDefault="00EA3299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 w:firstLine="1440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 w:rsidRPr="00CA3CC9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637" w:type="dxa"/>
            <w:gridSpan w:val="3"/>
          </w:tcPr>
          <w:p w14:paraId="431835EF" w14:textId="77777777" w:rsidR="00EA3299" w:rsidRPr="00CA3CC9" w:rsidRDefault="00EA3299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3CC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2D9EA3E" w14:textId="77777777" w:rsidR="00EA3299" w:rsidRPr="00CA3CC9" w:rsidRDefault="00EA3299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4CFC0CE3" w14:textId="77777777" w:rsidR="00EA3299" w:rsidRPr="00CA3CC9" w:rsidRDefault="00EA3299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3CC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3299" w:rsidRPr="00CA3CC9" w14:paraId="0909C7E1" w14:textId="77777777" w:rsidTr="008B20EC">
        <w:tc>
          <w:tcPr>
            <w:tcW w:w="3870" w:type="dxa"/>
          </w:tcPr>
          <w:p w14:paraId="6AFFB211" w14:textId="77777777" w:rsidR="00EA3299" w:rsidRPr="00CA3CC9" w:rsidRDefault="00EA3299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E5F1E8C" w14:textId="77777777" w:rsidR="00EA3299" w:rsidRPr="00CA3CC9" w:rsidRDefault="00EA3299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3CC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223E21C" w14:textId="77777777" w:rsidR="00EA3299" w:rsidRPr="00CA3CC9" w:rsidRDefault="00EA3299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45A632C0" w14:textId="77777777" w:rsidR="00EA3299" w:rsidRPr="00CA3CC9" w:rsidRDefault="00EA3299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3CC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13F5BCC8" w14:textId="77777777" w:rsidR="00EA3299" w:rsidRPr="00CA3CC9" w:rsidRDefault="00EA3299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5557EDA4" w14:textId="77777777" w:rsidR="00EA3299" w:rsidRPr="00CA3CC9" w:rsidRDefault="00EA3299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3CC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29449421" w14:textId="77777777" w:rsidR="00EA3299" w:rsidRPr="00CA3CC9" w:rsidRDefault="00EA3299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46F390E0" w14:textId="77777777" w:rsidR="00EA3299" w:rsidRPr="00CA3CC9" w:rsidRDefault="00EA3299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3CC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A3299" w:rsidRPr="00CA3CC9" w14:paraId="420AB314" w14:textId="77777777" w:rsidTr="008B20EC">
        <w:tc>
          <w:tcPr>
            <w:tcW w:w="3870" w:type="dxa"/>
          </w:tcPr>
          <w:p w14:paraId="5745C8CC" w14:textId="77777777" w:rsidR="00EA3299" w:rsidRPr="00CA3CC9" w:rsidRDefault="00EA3299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B350D95" w14:textId="77777777" w:rsidR="00EA3299" w:rsidRPr="00CA3CC9" w:rsidRDefault="00EA3299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ind w:firstLine="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D56CDF1" w14:textId="77777777" w:rsidR="00EA3299" w:rsidRPr="00CA3CC9" w:rsidRDefault="00EA3299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762774F5" w14:textId="77777777" w:rsidR="00EA3299" w:rsidRPr="00CA3CC9" w:rsidRDefault="00EA3299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 w:hanging="1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3CC9">
              <w:rPr>
                <w:rFonts w:ascii="Angsana New" w:hAnsi="Angsana New"/>
                <w:sz w:val="30"/>
                <w:szCs w:val="30"/>
              </w:rPr>
              <w:t>(</w:t>
            </w:r>
            <w:r w:rsidRPr="00CA3CC9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CA3CC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2BED61C" w14:textId="77777777" w:rsidR="00EA3299" w:rsidRPr="00CA3CC9" w:rsidRDefault="00EA3299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4E28DACB" w14:textId="77777777" w:rsidR="00EA3299" w:rsidRPr="00CA3CC9" w:rsidRDefault="00EA3299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14:paraId="105E89CC" w14:textId="77777777" w:rsidR="00EA3299" w:rsidRPr="00CA3CC9" w:rsidRDefault="00EA3299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15D907BE" w14:textId="77777777" w:rsidR="00EA3299" w:rsidRPr="00CA3CC9" w:rsidRDefault="00EA3299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3299" w:rsidRPr="00CA3CC9" w14:paraId="7BA85522" w14:textId="77777777" w:rsidTr="008B20EC">
        <w:tc>
          <w:tcPr>
            <w:tcW w:w="3870" w:type="dxa"/>
          </w:tcPr>
          <w:p w14:paraId="2F84E2CE" w14:textId="77777777" w:rsidR="00EA3299" w:rsidRPr="00CA3CC9" w:rsidRDefault="00EA3299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17FDB8D4" w14:textId="77777777" w:rsidR="00EA3299" w:rsidRPr="00CA3CC9" w:rsidRDefault="00EA3299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A3CC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A3299" w:rsidRPr="00CA3CC9" w14:paraId="103DF7AE" w14:textId="77777777" w:rsidTr="008B20EC">
        <w:trPr>
          <w:trHeight w:val="180"/>
        </w:trPr>
        <w:tc>
          <w:tcPr>
            <w:tcW w:w="3870" w:type="dxa"/>
          </w:tcPr>
          <w:p w14:paraId="03D6FB6E" w14:textId="77777777" w:rsidR="00EA3299" w:rsidRPr="00CA3CC9" w:rsidRDefault="00EA3299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3CC9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CA3CC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3CC9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CA3CC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3CC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A3CC9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69786B06" w14:textId="77777777" w:rsidR="00EA3299" w:rsidRPr="00CA3CC9" w:rsidRDefault="00EA3299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CA3CC9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4BAEAAA2" w14:textId="77777777" w:rsidR="00EA3299" w:rsidRPr="00CA3CC9" w:rsidRDefault="00EA3299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06D4E072" w14:textId="77777777" w:rsidR="00EA3299" w:rsidRPr="00CA3CC9" w:rsidRDefault="00EA3299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A3CC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B335DB" w14:textId="77777777" w:rsidR="00EA3299" w:rsidRPr="00CA3CC9" w:rsidRDefault="00EA3299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0925CE21" w14:textId="77777777" w:rsidR="00EA3299" w:rsidRPr="00CA3CC9" w:rsidRDefault="00EA3299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A3CC9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62" w:type="dxa"/>
          </w:tcPr>
          <w:p w14:paraId="0A618AFA" w14:textId="77777777" w:rsidR="00EA3299" w:rsidRPr="00CA3CC9" w:rsidRDefault="00EA3299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vAlign w:val="bottom"/>
          </w:tcPr>
          <w:p w14:paraId="5B1D5B21" w14:textId="77777777" w:rsidR="00EA3299" w:rsidRPr="00CA3CC9" w:rsidRDefault="00EA3299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A3CC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8B20EC" w:rsidRPr="00CA3CC9" w14:paraId="740B48C1" w14:textId="77777777" w:rsidTr="008B20EC">
        <w:trPr>
          <w:trHeight w:val="180"/>
        </w:trPr>
        <w:tc>
          <w:tcPr>
            <w:tcW w:w="3870" w:type="dxa"/>
          </w:tcPr>
          <w:p w14:paraId="345376E6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3CC9">
              <w:rPr>
                <w:rFonts w:ascii="Angsana New" w:hAnsi="Angsana New" w:hint="cs"/>
                <w:sz w:val="30"/>
                <w:szCs w:val="30"/>
                <w:cs/>
              </w:rPr>
              <w:t>การกู้ยืมเพิ่ม</w:t>
            </w:r>
          </w:p>
        </w:tc>
        <w:tc>
          <w:tcPr>
            <w:tcW w:w="1170" w:type="dxa"/>
          </w:tcPr>
          <w:p w14:paraId="0105213D" w14:textId="4CBC8196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EA3299">
              <w:rPr>
                <w:rFonts w:ascii="Angsana New" w:eastAsia="MS Mincho" w:hAnsi="Angsana New"/>
                <w:sz w:val="30"/>
                <w:szCs w:val="30"/>
              </w:rPr>
              <w:t>17,140,000</w:t>
            </w:r>
          </w:p>
        </w:tc>
        <w:tc>
          <w:tcPr>
            <w:tcW w:w="270" w:type="dxa"/>
          </w:tcPr>
          <w:p w14:paraId="3CD8BFCE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624326D7" w14:textId="4835D0B1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EA3299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3,555,000 </w:t>
            </w:r>
          </w:p>
        </w:tc>
        <w:tc>
          <w:tcPr>
            <w:tcW w:w="270" w:type="dxa"/>
          </w:tcPr>
          <w:p w14:paraId="4535E5B7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3FBA6EA1" w14:textId="333B87E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EA3299">
              <w:rPr>
                <w:rFonts w:ascii="Angsana New" w:eastAsia="MS Mincho" w:hAnsi="Angsana New"/>
                <w:sz w:val="30"/>
                <w:szCs w:val="30"/>
              </w:rPr>
              <w:t>17,140,000</w:t>
            </w:r>
          </w:p>
        </w:tc>
        <w:tc>
          <w:tcPr>
            <w:tcW w:w="262" w:type="dxa"/>
          </w:tcPr>
          <w:p w14:paraId="6E32E576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vAlign w:val="bottom"/>
          </w:tcPr>
          <w:p w14:paraId="3199CAF1" w14:textId="0DD9793F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EA3299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3,555,000 </w:t>
            </w:r>
          </w:p>
        </w:tc>
      </w:tr>
      <w:tr w:rsidR="008B20EC" w:rsidRPr="00CA3CC9" w14:paraId="1C5631F4" w14:textId="77777777" w:rsidTr="008B20EC">
        <w:trPr>
          <w:trHeight w:val="180"/>
        </w:trPr>
        <w:tc>
          <w:tcPr>
            <w:tcW w:w="3870" w:type="dxa"/>
          </w:tcPr>
          <w:p w14:paraId="6FF2FFB5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3CC9">
              <w:rPr>
                <w:rFonts w:ascii="Angsana New" w:hAnsi="Angsana New" w:hint="cs"/>
                <w:sz w:val="30"/>
                <w:szCs w:val="30"/>
                <w:cs/>
              </w:rPr>
              <w:t>การจ่ายชำระคืน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48BCA9" w14:textId="70B5E144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EA3299">
              <w:rPr>
                <w:rFonts w:ascii="Angsana New" w:eastAsia="MS Mincho" w:hAnsi="Angsana New"/>
                <w:sz w:val="30"/>
                <w:szCs w:val="30"/>
                <w:lang w:val="en-GB"/>
              </w:rPr>
              <w:t>(15,615,000)</w:t>
            </w:r>
          </w:p>
        </w:tc>
        <w:tc>
          <w:tcPr>
            <w:tcW w:w="270" w:type="dxa"/>
          </w:tcPr>
          <w:p w14:paraId="797A8D9C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6D97A14A" w14:textId="0CF904B2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EA3299">
              <w:rPr>
                <w:rFonts w:ascii="Angsana New" w:eastAsia="MS Mincho" w:hAnsi="Angsana New"/>
                <w:sz w:val="30"/>
                <w:szCs w:val="30"/>
                <w:lang w:val="en-GB"/>
              </w:rPr>
              <w:t>(3,555,000)</w:t>
            </w:r>
          </w:p>
        </w:tc>
        <w:tc>
          <w:tcPr>
            <w:tcW w:w="270" w:type="dxa"/>
          </w:tcPr>
          <w:p w14:paraId="6D138B64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21D770BE" w14:textId="6B0D0E92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EA3299">
              <w:rPr>
                <w:rFonts w:ascii="Angsana New" w:eastAsia="MS Mincho" w:hAnsi="Angsana New"/>
                <w:sz w:val="30"/>
                <w:szCs w:val="30"/>
                <w:lang w:val="en-GB"/>
              </w:rPr>
              <w:t>(15,615,000)</w:t>
            </w:r>
          </w:p>
        </w:tc>
        <w:tc>
          <w:tcPr>
            <w:tcW w:w="262" w:type="dxa"/>
          </w:tcPr>
          <w:p w14:paraId="610CF4C6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49174245" w14:textId="6EF4E914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EA3299">
              <w:rPr>
                <w:rFonts w:ascii="Angsana New" w:eastAsia="MS Mincho" w:hAnsi="Angsana New"/>
                <w:sz w:val="30"/>
                <w:szCs w:val="30"/>
                <w:lang w:val="en-GB"/>
              </w:rPr>
              <w:t>(3,555,000)</w:t>
            </w:r>
          </w:p>
        </w:tc>
      </w:tr>
      <w:tr w:rsidR="008B20EC" w:rsidRPr="00CA3CC9" w14:paraId="06581CB9" w14:textId="77777777" w:rsidTr="008B20EC">
        <w:trPr>
          <w:trHeight w:val="180"/>
        </w:trPr>
        <w:tc>
          <w:tcPr>
            <w:tcW w:w="3870" w:type="dxa"/>
          </w:tcPr>
          <w:p w14:paraId="31C70BCC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3C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C1C66C1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89EC531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6DFFC2CA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7E09EFF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4F40476C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7000C935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6933E153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8B20EC" w:rsidRPr="00CA3CC9" w14:paraId="3EBCF0B9" w14:textId="77777777" w:rsidTr="008B20EC">
        <w:trPr>
          <w:trHeight w:val="180"/>
        </w:trPr>
        <w:tc>
          <w:tcPr>
            <w:tcW w:w="3870" w:type="dxa"/>
          </w:tcPr>
          <w:p w14:paraId="7D52AA70" w14:textId="41E47D0C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firstLine="25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3C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CA3C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A3C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CA3CC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A3CC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7618498" w14:textId="33D637FC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B20EC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1,525,000</w:t>
            </w:r>
          </w:p>
        </w:tc>
        <w:tc>
          <w:tcPr>
            <w:tcW w:w="270" w:type="dxa"/>
          </w:tcPr>
          <w:p w14:paraId="2328A971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69F90EF1" w14:textId="2A382723" w:rsidR="008B20EC" w:rsidRPr="008B20EC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8B20E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BF2AEA" w14:textId="77777777" w:rsidR="008B20EC" w:rsidRPr="008B20EC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4ADE140C" w14:textId="2184857A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B20E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1,525,000</w:t>
            </w:r>
          </w:p>
        </w:tc>
        <w:tc>
          <w:tcPr>
            <w:tcW w:w="262" w:type="dxa"/>
          </w:tcPr>
          <w:p w14:paraId="44B3DD50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vAlign w:val="bottom"/>
          </w:tcPr>
          <w:p w14:paraId="433E0E72" w14:textId="2CD42FD3" w:rsidR="008B20EC" w:rsidRPr="008B20EC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877" w:firstLine="612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B20E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0B151CE" w14:textId="77777777" w:rsidR="00EA3299" w:rsidRDefault="00EA3299" w:rsidP="00EA09A8">
      <w:pPr>
        <w:tabs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</w:p>
    <w:p w14:paraId="78008612" w14:textId="536F5233" w:rsidR="00237D07" w:rsidRPr="00E11762" w:rsidRDefault="00237D07" w:rsidP="00EA09A8">
      <w:pPr>
        <w:tabs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t>ตามข้อตกลงในสัญญากู้ยืมเงินระยะสั้นกับสถาบันการเงินในประเทศหลายแห่ง บริษัทต้องดำรงสัดส่วนการถือหุ้นในบริษัทของผู้ถือหุ้นกลุ่มสิริวัฒนภักดีไว้ไม่น้อยกว่าร้อยละ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</w:rPr>
        <w:t xml:space="preserve">51 </w:t>
      </w:r>
      <w:r w:rsidRPr="00E11762"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ไม่ว่าทางตรงหรือทางอ้อมตลอดระยะเวลาที่บริษัทมีภาระหนี้กับสถาบันการเงิน</w:t>
      </w:r>
    </w:p>
    <w:p w14:paraId="58FD02CF" w14:textId="50198B18" w:rsidR="00F64C30" w:rsidRDefault="00F64C30" w:rsidP="00237D07">
      <w:pPr>
        <w:tabs>
          <w:tab w:val="clear" w:pos="454"/>
          <w:tab w:val="clear" w:pos="907"/>
          <w:tab w:val="left" w:pos="1080"/>
        </w:tabs>
        <w:spacing w:line="223" w:lineRule="auto"/>
        <w:ind w:left="180" w:right="119"/>
        <w:jc w:val="thaiDistribute"/>
        <w:rPr>
          <w:rFonts w:ascii="Angsana New" w:hAnsi="Angsana New"/>
          <w:sz w:val="30"/>
          <w:szCs w:val="30"/>
        </w:rPr>
      </w:pPr>
    </w:p>
    <w:p w14:paraId="7EF9E99D" w14:textId="548425CB" w:rsidR="008B20EC" w:rsidRDefault="008B20EC" w:rsidP="00237D07">
      <w:pPr>
        <w:tabs>
          <w:tab w:val="clear" w:pos="454"/>
          <w:tab w:val="clear" w:pos="907"/>
          <w:tab w:val="left" w:pos="1080"/>
        </w:tabs>
        <w:spacing w:line="223" w:lineRule="auto"/>
        <w:ind w:left="180" w:right="119"/>
        <w:jc w:val="thaiDistribute"/>
        <w:rPr>
          <w:rFonts w:ascii="Angsana New" w:hAnsi="Angsana New"/>
          <w:sz w:val="30"/>
          <w:szCs w:val="30"/>
        </w:rPr>
      </w:pPr>
    </w:p>
    <w:p w14:paraId="6CAABD07" w14:textId="6D229F0A" w:rsidR="008B20EC" w:rsidRDefault="008B20EC" w:rsidP="00237D07">
      <w:pPr>
        <w:tabs>
          <w:tab w:val="clear" w:pos="454"/>
          <w:tab w:val="clear" w:pos="907"/>
          <w:tab w:val="left" w:pos="1080"/>
        </w:tabs>
        <w:spacing w:line="223" w:lineRule="auto"/>
        <w:ind w:left="180" w:right="119"/>
        <w:jc w:val="thaiDistribute"/>
        <w:rPr>
          <w:rFonts w:ascii="Angsana New" w:hAnsi="Angsana New"/>
          <w:sz w:val="30"/>
          <w:szCs w:val="30"/>
        </w:rPr>
      </w:pPr>
    </w:p>
    <w:p w14:paraId="643C393E" w14:textId="756CEE0A" w:rsidR="008B20EC" w:rsidRDefault="008B20EC" w:rsidP="00237D07">
      <w:pPr>
        <w:tabs>
          <w:tab w:val="clear" w:pos="454"/>
          <w:tab w:val="clear" w:pos="907"/>
          <w:tab w:val="left" w:pos="1080"/>
        </w:tabs>
        <w:spacing w:line="223" w:lineRule="auto"/>
        <w:ind w:left="180" w:right="119"/>
        <w:jc w:val="thaiDistribute"/>
        <w:rPr>
          <w:rFonts w:ascii="Angsana New" w:hAnsi="Angsana New"/>
          <w:sz w:val="30"/>
          <w:szCs w:val="30"/>
        </w:rPr>
      </w:pPr>
    </w:p>
    <w:p w14:paraId="6EF4F2C3" w14:textId="461209DE" w:rsidR="008B20EC" w:rsidRDefault="008B20EC" w:rsidP="00237D07">
      <w:pPr>
        <w:tabs>
          <w:tab w:val="clear" w:pos="454"/>
          <w:tab w:val="clear" w:pos="907"/>
          <w:tab w:val="left" w:pos="1080"/>
        </w:tabs>
        <w:spacing w:line="223" w:lineRule="auto"/>
        <w:ind w:left="180" w:right="119"/>
        <w:jc w:val="thaiDistribute"/>
        <w:rPr>
          <w:rFonts w:ascii="Angsana New" w:hAnsi="Angsana New"/>
          <w:sz w:val="30"/>
          <w:szCs w:val="30"/>
        </w:rPr>
      </w:pPr>
    </w:p>
    <w:p w14:paraId="3D115A32" w14:textId="5DBE141E" w:rsidR="008B20EC" w:rsidRDefault="008B20EC" w:rsidP="00237D07">
      <w:pPr>
        <w:tabs>
          <w:tab w:val="clear" w:pos="454"/>
          <w:tab w:val="clear" w:pos="907"/>
          <w:tab w:val="left" w:pos="1080"/>
        </w:tabs>
        <w:spacing w:line="223" w:lineRule="auto"/>
        <w:ind w:left="180" w:right="119"/>
        <w:jc w:val="thaiDistribute"/>
        <w:rPr>
          <w:rFonts w:ascii="Angsana New" w:hAnsi="Angsana New"/>
          <w:sz w:val="30"/>
          <w:szCs w:val="30"/>
        </w:rPr>
      </w:pPr>
    </w:p>
    <w:p w14:paraId="6016A893" w14:textId="77777777" w:rsidR="008B20EC" w:rsidRPr="00E11762" w:rsidRDefault="008B20EC" w:rsidP="00237D07">
      <w:pPr>
        <w:tabs>
          <w:tab w:val="clear" w:pos="454"/>
          <w:tab w:val="clear" w:pos="907"/>
          <w:tab w:val="left" w:pos="1080"/>
        </w:tabs>
        <w:spacing w:line="223" w:lineRule="auto"/>
        <w:ind w:left="180" w:right="119"/>
        <w:jc w:val="thaiDistribute"/>
        <w:rPr>
          <w:rFonts w:ascii="Angsana New" w:hAnsi="Angsana New"/>
          <w:sz w:val="30"/>
          <w:szCs w:val="30"/>
        </w:rPr>
      </w:pPr>
    </w:p>
    <w:p w14:paraId="57D71F42" w14:textId="77777777" w:rsidR="00237D07" w:rsidRPr="00E11762" w:rsidRDefault="00237D07" w:rsidP="00661016">
      <w:pPr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23" w:lineRule="auto"/>
        <w:ind w:right="200"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11762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เงินกู้ยืมระยะยาว</w:t>
      </w:r>
      <w:r w:rsidRPr="00E1176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จากสถาบันการเงิน</w:t>
      </w:r>
    </w:p>
    <w:p w14:paraId="72D7036F" w14:textId="77777777" w:rsidR="00237D07" w:rsidRPr="008B20EC" w:rsidRDefault="00237D07" w:rsidP="00EA09A8">
      <w:pPr>
        <w:tabs>
          <w:tab w:val="clear" w:pos="454"/>
          <w:tab w:val="left" w:pos="1080"/>
        </w:tabs>
        <w:spacing w:line="223" w:lineRule="auto"/>
        <w:ind w:left="990" w:right="119" w:hanging="720"/>
        <w:jc w:val="thaiDistribute"/>
        <w:rPr>
          <w:rFonts w:ascii="Angsana New" w:hAnsi="Angsana New"/>
          <w:sz w:val="22"/>
          <w:szCs w:val="22"/>
        </w:rPr>
      </w:pPr>
    </w:p>
    <w:p w14:paraId="00CDF839" w14:textId="2AC580FF" w:rsidR="00237D07" w:rsidRDefault="00237D07" w:rsidP="008B20EC">
      <w:pPr>
        <w:tabs>
          <w:tab w:val="clear" w:pos="454"/>
          <w:tab w:val="clear" w:pos="907"/>
          <w:tab w:val="left" w:pos="1170"/>
        </w:tabs>
        <w:spacing w:line="223" w:lineRule="auto"/>
        <w:ind w:left="1170" w:right="119" w:hanging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t>เงินกู้ยืมระยะยาวจากสถาบันการเงิน</w:t>
      </w:r>
      <w:r w:rsidRPr="00E11762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E11762">
        <w:rPr>
          <w:rFonts w:ascii="Angsana New" w:hAnsi="Angsana New"/>
          <w:sz w:val="30"/>
          <w:szCs w:val="30"/>
        </w:rPr>
        <w:t xml:space="preserve">31 </w:t>
      </w:r>
      <w:r w:rsidRPr="00E11762">
        <w:rPr>
          <w:rFonts w:ascii="Angsana New" w:hAnsi="Angsana New" w:hint="cs"/>
          <w:sz w:val="30"/>
          <w:szCs w:val="30"/>
          <w:cs/>
        </w:rPr>
        <w:t>ธันวาคม</w:t>
      </w:r>
      <w:r w:rsidRPr="00E11762">
        <w:rPr>
          <w:rFonts w:ascii="Angsana New" w:hAnsi="Angsana New"/>
          <w:sz w:val="30"/>
          <w:szCs w:val="30"/>
        </w:rPr>
        <w:t xml:space="preserve"> </w:t>
      </w:r>
      <w:r w:rsidR="0096426C" w:rsidRPr="00E11762">
        <w:rPr>
          <w:rFonts w:ascii="Angsana New" w:hAnsi="Angsana New"/>
          <w:sz w:val="30"/>
          <w:szCs w:val="30"/>
        </w:rPr>
        <w:t xml:space="preserve">2563 </w:t>
      </w:r>
      <w:r w:rsidR="0096426C" w:rsidRPr="00E11762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E11762">
        <w:rPr>
          <w:rFonts w:ascii="Angsana New" w:hAnsi="Angsana New"/>
          <w:sz w:val="30"/>
          <w:szCs w:val="30"/>
        </w:rPr>
        <w:t xml:space="preserve">2562 </w:t>
      </w:r>
      <w:r w:rsidRPr="00E11762">
        <w:rPr>
          <w:rFonts w:ascii="Angsana New" w:hAnsi="Angsana New" w:hint="cs"/>
          <w:sz w:val="30"/>
          <w:szCs w:val="30"/>
          <w:cs/>
        </w:rPr>
        <w:t>ประกอบด้วย</w:t>
      </w:r>
    </w:p>
    <w:p w14:paraId="75F27353" w14:textId="77777777" w:rsidR="008B20EC" w:rsidRPr="008B20EC" w:rsidRDefault="008B20EC" w:rsidP="008B20EC">
      <w:pPr>
        <w:tabs>
          <w:tab w:val="clear" w:pos="454"/>
          <w:tab w:val="clear" w:pos="907"/>
          <w:tab w:val="left" w:pos="1170"/>
        </w:tabs>
        <w:spacing w:line="223" w:lineRule="auto"/>
        <w:ind w:left="1170" w:right="119" w:hanging="540"/>
        <w:jc w:val="thaiDistribute"/>
        <w:rPr>
          <w:rFonts w:ascii="Angsana New" w:hAnsi="Angsana New"/>
          <w:sz w:val="22"/>
          <w:szCs w:val="22"/>
          <w:cs/>
        </w:rPr>
      </w:pPr>
    </w:p>
    <w:tbl>
      <w:tblPr>
        <w:tblW w:w="9360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97"/>
        <w:gridCol w:w="270"/>
        <w:gridCol w:w="1148"/>
        <w:gridCol w:w="262"/>
        <w:gridCol w:w="1173"/>
      </w:tblGrid>
      <w:tr w:rsidR="00237D07" w:rsidRPr="00E11762" w14:paraId="5080C1D1" w14:textId="77777777" w:rsidTr="008B20EC">
        <w:trPr>
          <w:tblHeader/>
        </w:trPr>
        <w:tc>
          <w:tcPr>
            <w:tcW w:w="3870" w:type="dxa"/>
            <w:shd w:val="clear" w:color="auto" w:fill="auto"/>
          </w:tcPr>
          <w:p w14:paraId="78B85EA6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5413EC22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B56B40A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68459562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7D07" w:rsidRPr="00E11762" w14:paraId="381356D6" w14:textId="77777777" w:rsidTr="008B20EC">
        <w:trPr>
          <w:tblHeader/>
        </w:trPr>
        <w:tc>
          <w:tcPr>
            <w:tcW w:w="3870" w:type="dxa"/>
          </w:tcPr>
          <w:p w14:paraId="0EEE9D07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30AC977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DFD5B5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49168E25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0157F1FE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25EB5ADE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5109B5F7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7C96965D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37D07" w:rsidRPr="00E11762" w14:paraId="06902CEF" w14:textId="77777777" w:rsidTr="008B20EC">
        <w:trPr>
          <w:tblHeader/>
        </w:trPr>
        <w:tc>
          <w:tcPr>
            <w:tcW w:w="3870" w:type="dxa"/>
          </w:tcPr>
          <w:p w14:paraId="58F71CB1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B14A10C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1730EAC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360690A3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 w:hanging="1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(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E1176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4E780E1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3047F781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14:paraId="53EED971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0D18AC21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7D07" w:rsidRPr="00E11762" w14:paraId="32D3C9F3" w14:textId="77777777" w:rsidTr="008B20EC">
        <w:trPr>
          <w:tblHeader/>
        </w:trPr>
        <w:tc>
          <w:tcPr>
            <w:tcW w:w="3870" w:type="dxa"/>
          </w:tcPr>
          <w:p w14:paraId="6418701D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1891F795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17E0" w:rsidRPr="00E11762" w14:paraId="76718F54" w14:textId="77777777" w:rsidTr="008B20EC">
        <w:trPr>
          <w:trHeight w:val="432"/>
        </w:trPr>
        <w:tc>
          <w:tcPr>
            <w:tcW w:w="3870" w:type="dxa"/>
          </w:tcPr>
          <w:p w14:paraId="01F73950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63" w:hanging="16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เงินกู้ยืมที่มีหลักประกัน</w:t>
            </w:r>
            <w:r w:rsidRPr="00E11762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กับสถาบันการเงินในประเทศ</w:t>
            </w:r>
            <w:r w:rsidRPr="00E1176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E11762">
              <w:rPr>
                <w:rFonts w:ascii="Angsana New" w:hAnsi="Angsana New"/>
                <w:spacing w:val="-6"/>
                <w:sz w:val="30"/>
                <w:szCs w:val="30"/>
                <w:cs/>
              </w:rPr>
              <w:t>วงเงินรวม</w:t>
            </w:r>
            <w:r w:rsidRPr="00E1176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E11762">
              <w:rPr>
                <w:rFonts w:ascii="Angsana New" w:hAnsi="Angsana New"/>
                <w:spacing w:val="-6"/>
                <w:sz w:val="30"/>
                <w:szCs w:val="30"/>
              </w:rPr>
              <w:t>28,000</w:t>
            </w:r>
            <w:r w:rsidRPr="00E11762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ล</w:t>
            </w:r>
            <w:r w:rsidRPr="00E1176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้</w:t>
            </w:r>
            <w:r w:rsidRPr="00E11762">
              <w:rPr>
                <w:rFonts w:ascii="Angsana New" w:hAnsi="Angsana New"/>
                <w:spacing w:val="-6"/>
                <w:sz w:val="30"/>
                <w:szCs w:val="30"/>
                <w:cs/>
              </w:rPr>
              <w:t>า</w:t>
            </w:r>
            <w:r w:rsidRPr="00E1176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นบาท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มีอัตราดอกเบี้ย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 THBFIX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บวกส่วนเพิ่มต่อปี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ผ่อนชำระคืนรายไตรมาส ครบกำหนดชำระคืนในปี 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2565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ซึ่งค้ำประกันโดยที่ดิน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บริษัทได้จ่ายคืนเงินกู้ยืมทั้งจำนวนและไถ่ถอนหลักประกันและยกเลิกสัญญาเงินกู้ในเดือนพฤษภาคม </w:t>
            </w:r>
            <w:r w:rsidRPr="00E1176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45FD8034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292C12AC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1AD52AC7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7ED6C30B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10058A64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3F9AC883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300B2D8C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0AAA6CCF" w14:textId="37DF132D" w:rsidR="001F17E0" w:rsidRPr="00E11762" w:rsidRDefault="001F17E0" w:rsidP="00C12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471CF7BF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12FB2820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14:paraId="483F1051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14:paraId="3661D236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14:paraId="61CA32D6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14:paraId="250D380D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14:paraId="072C0B51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14:paraId="3FBAC591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14:paraId="7FB86AEF" w14:textId="7B3A2CC8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28,000,000</w:t>
            </w:r>
          </w:p>
        </w:tc>
        <w:tc>
          <w:tcPr>
            <w:tcW w:w="270" w:type="dxa"/>
          </w:tcPr>
          <w:p w14:paraId="60EB44A3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01D4DE16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E5894FB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7585AB9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39D2726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EF3C2A2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87E94ED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B23F3ED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BEA3791" w14:textId="2D51D544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5362919D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482D08CA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14:paraId="02B70713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14:paraId="429727A3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14:paraId="3BD879D9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14:paraId="7AC75E4F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14:paraId="4D79ECCB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14:paraId="597DF765" w14:textId="77777777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14:paraId="132E68A7" w14:textId="5088BAC0" w:rsidR="001F17E0" w:rsidRPr="00E11762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28,000,000</w:t>
            </w:r>
          </w:p>
        </w:tc>
      </w:tr>
      <w:tr w:rsidR="00237D07" w:rsidRPr="00E11762" w14:paraId="1178866B" w14:textId="77777777" w:rsidTr="008B20EC">
        <w:trPr>
          <w:trHeight w:val="180"/>
        </w:trPr>
        <w:tc>
          <w:tcPr>
            <w:tcW w:w="3870" w:type="dxa"/>
          </w:tcPr>
          <w:p w14:paraId="7D948059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63" w:hanging="16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50CD9D5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90D91D4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38A03680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57A716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3EB1E7FC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4A1D8517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69879553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17E0" w:rsidRPr="00AE33D1" w14:paraId="2E62128A" w14:textId="77777777" w:rsidTr="008B20EC">
        <w:trPr>
          <w:trHeight w:val="180"/>
        </w:trPr>
        <w:tc>
          <w:tcPr>
            <w:tcW w:w="3870" w:type="dxa"/>
          </w:tcPr>
          <w:p w14:paraId="668B7849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เงินกู้ยืมที่ไม่มีหลักประกัน</w:t>
            </w:r>
            <w:r w:rsidRPr="00AE33D1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กับสถาบันการเงิน</w:t>
            </w:r>
            <w:r w:rsidRPr="00AE33D1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  <w:r w:rsidRPr="00AE33D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E33D1">
              <w:rPr>
                <w:rFonts w:ascii="Angsana New" w:hAnsi="Angsana New"/>
                <w:sz w:val="30"/>
                <w:szCs w:val="30"/>
                <w:cs/>
              </w:rPr>
              <w:t>วงเงินรวม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/>
                <w:sz w:val="30"/>
                <w:szCs w:val="30"/>
              </w:rPr>
              <w:t>30,000</w:t>
            </w:r>
            <w:r w:rsidRPr="00AE33D1">
              <w:rPr>
                <w:rFonts w:ascii="Angsana New" w:hAnsi="Angsana New"/>
                <w:sz w:val="30"/>
                <w:szCs w:val="30"/>
                <w:cs/>
              </w:rPr>
              <w:t xml:space="preserve"> ล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AE33D1">
              <w:rPr>
                <w:rFonts w:ascii="Angsana New" w:hAnsi="Angsana New"/>
                <w:sz w:val="30"/>
                <w:szCs w:val="30"/>
                <w:cs/>
              </w:rPr>
              <w:t>า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นบาท โดยวงเงินหมุนเวียนมีอายุ </w:t>
            </w:r>
            <w:r w:rsidRPr="00AE33D1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ปี มีอัตราดอกเบี้ย</w:t>
            </w:r>
            <w:r w:rsidRPr="00AE33D1">
              <w:rPr>
                <w:rFonts w:ascii="Angsana New" w:hAnsi="Angsana New"/>
                <w:sz w:val="30"/>
                <w:szCs w:val="30"/>
              </w:rPr>
              <w:t xml:space="preserve"> THBFIX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บวกส่วนเพิ่มต่อปีเงื่อนไขการจ่ายชำระคืนเงินกู้</w:t>
            </w:r>
            <w:r w:rsidRPr="00AE33D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ภายใน</w:t>
            </w:r>
            <w:r w:rsidRPr="00AE33D1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/>
                <w:spacing w:val="-6"/>
                <w:sz w:val="30"/>
                <w:szCs w:val="30"/>
              </w:rPr>
              <w:t>3</w:t>
            </w:r>
            <w:r w:rsidRPr="00AE33D1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ปี</w:t>
            </w:r>
            <w:r w:rsidRPr="00AE33D1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AE33D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นับจากวันที่เบิกใช้</w:t>
            </w:r>
          </w:p>
        </w:tc>
        <w:tc>
          <w:tcPr>
            <w:tcW w:w="1170" w:type="dxa"/>
          </w:tcPr>
          <w:p w14:paraId="204C1EE6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34A2C75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F98423E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F323823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4A07B0C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F19B8C6" w14:textId="1B9D3728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20,000,000</w:t>
            </w:r>
          </w:p>
        </w:tc>
        <w:tc>
          <w:tcPr>
            <w:tcW w:w="270" w:type="dxa"/>
          </w:tcPr>
          <w:p w14:paraId="78D26722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00043AC4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3D4F1C4A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1EFD075F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6C108999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517B945D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0CAF5BDD" w14:textId="0CF78F4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3E63EA34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104041F4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C2EF919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116E431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63CD070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6155213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8B4E6B6" w14:textId="3AFA6BBC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20,000,000</w:t>
            </w:r>
          </w:p>
        </w:tc>
        <w:tc>
          <w:tcPr>
            <w:tcW w:w="262" w:type="dxa"/>
          </w:tcPr>
          <w:p w14:paraId="2F03C197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11EADEE0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A74FD48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5259F0D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F53A524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6F333D1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177075B" w14:textId="3B179552" w:rsidR="001F17E0" w:rsidRPr="00AE33D1" w:rsidRDefault="001F17E0" w:rsidP="00C12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1F17E0" w:rsidRPr="00AE33D1" w14:paraId="6C9B19DC" w14:textId="77777777" w:rsidTr="008B20EC">
        <w:trPr>
          <w:trHeight w:val="153"/>
        </w:trPr>
        <w:tc>
          <w:tcPr>
            <w:tcW w:w="3870" w:type="dxa"/>
          </w:tcPr>
          <w:p w14:paraId="036E01DE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E4A4AEF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73298FE2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197" w:type="dxa"/>
            <w:vAlign w:val="bottom"/>
          </w:tcPr>
          <w:p w14:paraId="1C81C1DF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23" w:lineRule="auto"/>
              <w:ind w:right="-96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38F749B9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148" w:type="dxa"/>
          </w:tcPr>
          <w:p w14:paraId="01D42384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262" w:type="dxa"/>
          </w:tcPr>
          <w:p w14:paraId="4263223F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173" w:type="dxa"/>
          </w:tcPr>
          <w:p w14:paraId="70259391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23" w:lineRule="auto"/>
              <w:ind w:right="-96"/>
              <w:rPr>
                <w:rFonts w:ascii="Angsana New" w:eastAsia="MS Mincho" w:hAnsi="Angsana New"/>
                <w:sz w:val="20"/>
                <w:szCs w:val="20"/>
              </w:rPr>
            </w:pPr>
          </w:p>
        </w:tc>
      </w:tr>
      <w:tr w:rsidR="001F17E0" w:rsidRPr="00AE33D1" w14:paraId="35BF9D09" w14:textId="77777777" w:rsidTr="008B20EC">
        <w:trPr>
          <w:trHeight w:val="180"/>
        </w:trPr>
        <w:tc>
          <w:tcPr>
            <w:tcW w:w="3870" w:type="dxa"/>
          </w:tcPr>
          <w:p w14:paraId="153BF440" w14:textId="23821436" w:rsidR="001F17E0" w:rsidRPr="00AE33D1" w:rsidRDefault="001F17E0" w:rsidP="00C12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เงินกู้ยืมที่ไม่มีหลักประกัน</w:t>
            </w:r>
            <w:r w:rsidRPr="00AE33D1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กับสถาบันการเงิน</w:t>
            </w:r>
            <w:r w:rsidRPr="00AE33D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ในประเทศ</w:t>
            </w:r>
            <w:r w:rsidRPr="00AE33D1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AE33D1">
              <w:rPr>
                <w:rFonts w:ascii="Angsana New" w:hAnsi="Angsana New"/>
                <w:spacing w:val="-6"/>
                <w:sz w:val="30"/>
                <w:szCs w:val="30"/>
                <w:cs/>
              </w:rPr>
              <w:t>วงเงินรวม</w:t>
            </w:r>
            <w:r w:rsidRPr="00AE33D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/>
                <w:spacing w:val="-6"/>
                <w:sz w:val="30"/>
                <w:szCs w:val="30"/>
              </w:rPr>
              <w:t>20,000</w:t>
            </w:r>
            <w:r w:rsidRPr="00AE33D1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ล</w:t>
            </w:r>
            <w:r w:rsidRPr="00AE33D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้</w:t>
            </w:r>
            <w:r w:rsidRPr="00AE33D1">
              <w:rPr>
                <w:rFonts w:ascii="Angsana New" w:hAnsi="Angsana New"/>
                <w:spacing w:val="-6"/>
                <w:sz w:val="30"/>
                <w:szCs w:val="30"/>
                <w:cs/>
              </w:rPr>
              <w:t>าน</w:t>
            </w:r>
            <w:r w:rsidRPr="00AE33D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บาท</w:t>
            </w:r>
            <w:r w:rsidR="00C12249" w:rsidRPr="00AE33D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มีอัตราดอกเบี้ย</w:t>
            </w:r>
            <w:r w:rsidR="00C12249" w:rsidRPr="00AE33D1">
              <w:rPr>
                <w:rFonts w:ascii="Angsana New" w:hAnsi="Angsana New" w:hint="cs"/>
                <w:sz w:val="30"/>
                <w:szCs w:val="30"/>
                <w:cs/>
              </w:rPr>
              <w:t>คงที่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AE33D1">
              <w:rPr>
                <w:rFonts w:ascii="Angsana New" w:hAnsi="Angsana New"/>
                <w:sz w:val="30"/>
                <w:szCs w:val="30"/>
              </w:rPr>
              <w:t xml:space="preserve"> 2.00 - 2.40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ต่อปี เงื่อนไขการจ่ายชำระคืนเงินกู้</w:t>
            </w:r>
            <w:r w:rsidRPr="00AE33D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เมื่อครบกำหนด </w:t>
            </w:r>
            <w:r w:rsidRPr="00AE33D1">
              <w:rPr>
                <w:rFonts w:ascii="Angsana New" w:hAnsi="Angsana New"/>
                <w:spacing w:val="-6"/>
                <w:sz w:val="30"/>
                <w:szCs w:val="30"/>
              </w:rPr>
              <w:t>36</w:t>
            </w:r>
            <w:r w:rsidRPr="00AE33D1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เดือน</w:t>
            </w:r>
            <w:r w:rsidRPr="00AE33D1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170" w:type="dxa"/>
          </w:tcPr>
          <w:p w14:paraId="12C82DB4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48E0DBC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8B1B9BD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52F7CB2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D59AE0F" w14:textId="19CFAE61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20,000,000</w:t>
            </w:r>
          </w:p>
        </w:tc>
        <w:tc>
          <w:tcPr>
            <w:tcW w:w="270" w:type="dxa"/>
          </w:tcPr>
          <w:p w14:paraId="04776000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72AA9EB6" w14:textId="6A88B07C" w:rsidR="001F17E0" w:rsidRPr="00AE33D1" w:rsidRDefault="001F17E0" w:rsidP="00C12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1697AD99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18E76B8D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115C649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B648BA1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B4D604E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AD92653" w14:textId="027453DA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20,000,000</w:t>
            </w:r>
          </w:p>
        </w:tc>
        <w:tc>
          <w:tcPr>
            <w:tcW w:w="262" w:type="dxa"/>
          </w:tcPr>
          <w:p w14:paraId="27A03EF5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703ADFCA" w14:textId="77777777" w:rsidR="001F17E0" w:rsidRPr="00AE33D1" w:rsidRDefault="001F17E0" w:rsidP="001F17E0">
            <w:pPr>
              <w:pStyle w:val="acctfourfigures"/>
              <w:tabs>
                <w:tab w:val="clear" w:pos="765"/>
                <w:tab w:val="decimal" w:pos="711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  <w:p w14:paraId="1DA8310F" w14:textId="77777777" w:rsidR="001F17E0" w:rsidRPr="00AE33D1" w:rsidRDefault="001F17E0" w:rsidP="001F17E0">
            <w:pPr>
              <w:pStyle w:val="acctfourfigures"/>
              <w:tabs>
                <w:tab w:val="clear" w:pos="765"/>
                <w:tab w:val="decimal" w:pos="711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  <w:p w14:paraId="586EDCD9" w14:textId="77777777" w:rsidR="001F17E0" w:rsidRPr="00AE33D1" w:rsidRDefault="001F17E0" w:rsidP="001F17E0">
            <w:pPr>
              <w:pStyle w:val="acctfourfigures"/>
              <w:tabs>
                <w:tab w:val="clear" w:pos="765"/>
                <w:tab w:val="decimal" w:pos="711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  <w:p w14:paraId="301B46DA" w14:textId="77777777" w:rsidR="001F17E0" w:rsidRPr="00AE33D1" w:rsidRDefault="001F17E0" w:rsidP="001F17E0">
            <w:pPr>
              <w:pStyle w:val="acctfourfigures"/>
              <w:tabs>
                <w:tab w:val="clear" w:pos="765"/>
                <w:tab w:val="decimal" w:pos="711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  <w:p w14:paraId="013051D2" w14:textId="2179E0C1" w:rsidR="001F17E0" w:rsidRPr="00AE33D1" w:rsidRDefault="001F17E0" w:rsidP="00C12249">
            <w:pPr>
              <w:pStyle w:val="acctfourfigures"/>
              <w:tabs>
                <w:tab w:val="clear" w:pos="765"/>
                <w:tab w:val="decimal" w:pos="789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AE33D1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F17E0" w:rsidRPr="00AE33D1" w14:paraId="4F1B43B7" w14:textId="77777777" w:rsidTr="008B20EC">
        <w:trPr>
          <w:trHeight w:val="135"/>
        </w:trPr>
        <w:tc>
          <w:tcPr>
            <w:tcW w:w="3870" w:type="dxa"/>
          </w:tcPr>
          <w:p w14:paraId="12F84182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8F5D1FF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6985FF32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197" w:type="dxa"/>
            <w:vAlign w:val="bottom"/>
          </w:tcPr>
          <w:p w14:paraId="549C2004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23" w:lineRule="auto"/>
              <w:ind w:right="-96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04852727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148" w:type="dxa"/>
          </w:tcPr>
          <w:p w14:paraId="033BB3A7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262" w:type="dxa"/>
          </w:tcPr>
          <w:p w14:paraId="2467AECA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173" w:type="dxa"/>
          </w:tcPr>
          <w:p w14:paraId="38A939CD" w14:textId="77777777" w:rsidR="001F17E0" w:rsidRPr="00AE33D1" w:rsidRDefault="001F17E0" w:rsidP="001F17E0">
            <w:pPr>
              <w:pStyle w:val="acctfourfigures"/>
              <w:tabs>
                <w:tab w:val="clear" w:pos="765"/>
                <w:tab w:val="decimal" w:pos="711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20"/>
                <w:lang w:val="en-US" w:bidi="th-TH"/>
              </w:rPr>
            </w:pPr>
          </w:p>
        </w:tc>
      </w:tr>
      <w:tr w:rsidR="0001089D" w:rsidRPr="00AE33D1" w14:paraId="20CEAFFD" w14:textId="77777777" w:rsidTr="008B20EC">
        <w:trPr>
          <w:trHeight w:val="135"/>
        </w:trPr>
        <w:tc>
          <w:tcPr>
            <w:tcW w:w="3870" w:type="dxa"/>
          </w:tcPr>
          <w:p w14:paraId="7A54802C" w14:textId="5B995A3C" w:rsidR="0001089D" w:rsidRPr="00AE33D1" w:rsidRDefault="0001089D" w:rsidP="0001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เงินกู้ยืมที่ไม่มีหลักประกันกับสถาบันการเงินต่างประเทศแห่งหนึ่ง</w:t>
            </w:r>
            <w:r w:rsidRPr="00AE33D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E33D1">
              <w:rPr>
                <w:rFonts w:ascii="Angsana New" w:hAnsi="Angsana New"/>
                <w:spacing w:val="-6"/>
                <w:sz w:val="30"/>
                <w:szCs w:val="30"/>
                <w:cs/>
              </w:rPr>
              <w:t>วงเงินรวม</w:t>
            </w:r>
            <w:r w:rsidRPr="00AE33D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/>
                <w:spacing w:val="-6"/>
                <w:sz w:val="30"/>
                <w:szCs w:val="30"/>
              </w:rPr>
              <w:t>2,000</w:t>
            </w:r>
            <w:r w:rsidRPr="00AE33D1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ล</w:t>
            </w:r>
            <w:r w:rsidRPr="00AE33D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้</w:t>
            </w:r>
            <w:r w:rsidRPr="00AE33D1">
              <w:rPr>
                <w:rFonts w:ascii="Angsana New" w:hAnsi="Angsana New"/>
                <w:spacing w:val="-6"/>
                <w:sz w:val="30"/>
                <w:szCs w:val="30"/>
                <w:cs/>
              </w:rPr>
              <w:t>านเหรียญสหรัฐอเมริกา</w:t>
            </w:r>
            <w:r w:rsidRPr="00AE33D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AE33D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หรือเทียบเท่า </w:t>
            </w:r>
            <w:r w:rsidRPr="00AE33D1">
              <w:rPr>
                <w:rFonts w:ascii="Angsana New" w:hAnsi="Angsana New"/>
                <w:spacing w:val="-6"/>
                <w:sz w:val="30"/>
                <w:szCs w:val="30"/>
              </w:rPr>
              <w:t>60,414</w:t>
            </w:r>
            <w:r w:rsidRPr="00AE33D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ล้านบาท</w:t>
            </w:r>
            <w:r w:rsidRPr="00AE33D1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  <w:r w:rsidRPr="00AE33D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มีอัตราดอกเบี้ย </w:t>
            </w:r>
            <w:r w:rsidRPr="00AE33D1">
              <w:rPr>
                <w:rFonts w:ascii="Angsana New" w:hAnsi="Angsana New"/>
                <w:spacing w:val="-6"/>
                <w:sz w:val="30"/>
                <w:szCs w:val="30"/>
              </w:rPr>
              <w:t>THBFIX</w:t>
            </w:r>
            <w:r w:rsidRPr="00AE33D1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บวก</w:t>
            </w:r>
            <w:r w:rsidRPr="00AE33D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ส่วนเพิ่ม</w:t>
            </w:r>
            <w:r w:rsidRPr="00AE33D1">
              <w:rPr>
                <w:rFonts w:ascii="Angsana New" w:hAnsi="Angsana New"/>
                <w:spacing w:val="-6"/>
                <w:sz w:val="30"/>
                <w:szCs w:val="30"/>
                <w:cs/>
              </w:rPr>
              <w:t>ต่อปี</w:t>
            </w:r>
            <w:r w:rsidRPr="00AE33D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เงื่อนไขชำระคืนเงินกู้ภายใน </w:t>
            </w:r>
            <w:r w:rsidRPr="00AE33D1">
              <w:rPr>
                <w:rFonts w:ascii="Angsana New" w:hAnsi="Angsana New"/>
                <w:spacing w:val="-6"/>
                <w:sz w:val="30"/>
                <w:szCs w:val="30"/>
              </w:rPr>
              <w:t xml:space="preserve">36 </w:t>
            </w:r>
            <w:r w:rsidRPr="00AE33D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เดือน นับจากวันที่เบิกใช้</w:t>
            </w:r>
          </w:p>
        </w:tc>
        <w:tc>
          <w:tcPr>
            <w:tcW w:w="1170" w:type="dxa"/>
          </w:tcPr>
          <w:p w14:paraId="25279088" w14:textId="77777777" w:rsidR="0001089D" w:rsidRPr="00AE33D1" w:rsidRDefault="0001089D" w:rsidP="0001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9E077FC" w14:textId="77777777" w:rsidR="0001089D" w:rsidRPr="00AE33D1" w:rsidRDefault="0001089D" w:rsidP="0001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36802CC" w14:textId="77777777" w:rsidR="0001089D" w:rsidRPr="00AE33D1" w:rsidRDefault="0001089D" w:rsidP="0001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8401684" w14:textId="77777777" w:rsidR="0001089D" w:rsidRPr="00AE33D1" w:rsidRDefault="0001089D" w:rsidP="0001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DAC8798" w14:textId="77777777" w:rsidR="0001089D" w:rsidRPr="00AE33D1" w:rsidRDefault="0001089D" w:rsidP="0001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6C62228" w14:textId="2EDA8A31" w:rsidR="0001089D" w:rsidRPr="00AE33D1" w:rsidRDefault="0001089D" w:rsidP="00971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3" w:lineRule="auto"/>
              <w:ind w:right="-96"/>
              <w:rPr>
                <w:rFonts w:ascii="Angsana New" w:eastAsia="MS Mincho" w:hAnsi="Angsana New"/>
                <w:sz w:val="20"/>
                <w:szCs w:val="2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1909E9" w14:textId="77777777" w:rsidR="0001089D" w:rsidRPr="00AE33D1" w:rsidRDefault="0001089D" w:rsidP="0001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197" w:type="dxa"/>
            <w:vAlign w:val="bottom"/>
          </w:tcPr>
          <w:p w14:paraId="3D9DFE05" w14:textId="10F44794" w:rsidR="0001089D" w:rsidRPr="00AE33D1" w:rsidRDefault="0001089D" w:rsidP="00C12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23" w:lineRule="auto"/>
              <w:ind w:right="-96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7126DF81" w14:textId="77777777" w:rsidR="0001089D" w:rsidRPr="00AE33D1" w:rsidRDefault="0001089D" w:rsidP="0001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148" w:type="dxa"/>
          </w:tcPr>
          <w:p w14:paraId="066AC113" w14:textId="77777777" w:rsidR="0001089D" w:rsidRPr="00AE33D1" w:rsidRDefault="0001089D" w:rsidP="0001089D">
            <w:pPr>
              <w:pStyle w:val="acctfourfigures"/>
              <w:tabs>
                <w:tab w:val="clear" w:pos="765"/>
                <w:tab w:val="decimal" w:pos="711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  <w:p w14:paraId="487DB43E" w14:textId="77777777" w:rsidR="0001089D" w:rsidRPr="00AE33D1" w:rsidRDefault="0001089D" w:rsidP="0001089D">
            <w:pPr>
              <w:pStyle w:val="acctfourfigures"/>
              <w:tabs>
                <w:tab w:val="clear" w:pos="765"/>
                <w:tab w:val="decimal" w:pos="711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  <w:p w14:paraId="19788D29" w14:textId="77777777" w:rsidR="0001089D" w:rsidRPr="00AE33D1" w:rsidRDefault="0001089D" w:rsidP="0001089D">
            <w:pPr>
              <w:pStyle w:val="acctfourfigures"/>
              <w:tabs>
                <w:tab w:val="clear" w:pos="765"/>
                <w:tab w:val="decimal" w:pos="711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  <w:p w14:paraId="40CC212E" w14:textId="77777777" w:rsidR="0001089D" w:rsidRPr="00AE33D1" w:rsidRDefault="0001089D" w:rsidP="0001089D">
            <w:pPr>
              <w:pStyle w:val="acctfourfigures"/>
              <w:tabs>
                <w:tab w:val="clear" w:pos="765"/>
                <w:tab w:val="decimal" w:pos="711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  <w:p w14:paraId="7221BFE5" w14:textId="77777777" w:rsidR="0001089D" w:rsidRPr="00AE33D1" w:rsidRDefault="0001089D" w:rsidP="0001089D">
            <w:pPr>
              <w:pStyle w:val="acctfourfigures"/>
              <w:tabs>
                <w:tab w:val="clear" w:pos="765"/>
                <w:tab w:val="decimal" w:pos="711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  <w:p w14:paraId="7B5941F5" w14:textId="13CB9A66" w:rsidR="0001089D" w:rsidRPr="00AE33D1" w:rsidRDefault="0001089D" w:rsidP="00C12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 w:right="162"/>
              <w:jc w:val="right"/>
              <w:rPr>
                <w:rFonts w:ascii="Angsana New" w:eastAsia="MS Mincho" w:hAnsi="Angsana New"/>
                <w:sz w:val="20"/>
                <w:szCs w:val="2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2A445C00" w14:textId="77777777" w:rsidR="0001089D" w:rsidRPr="00AE33D1" w:rsidRDefault="0001089D" w:rsidP="0001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173" w:type="dxa"/>
          </w:tcPr>
          <w:p w14:paraId="04EEE53E" w14:textId="77777777" w:rsidR="0001089D" w:rsidRPr="00AE33D1" w:rsidRDefault="0001089D" w:rsidP="0001089D">
            <w:pPr>
              <w:pStyle w:val="acctfourfigures"/>
              <w:tabs>
                <w:tab w:val="clear" w:pos="765"/>
                <w:tab w:val="decimal" w:pos="711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  <w:p w14:paraId="5BDD391D" w14:textId="77777777" w:rsidR="0001089D" w:rsidRPr="00AE33D1" w:rsidRDefault="0001089D" w:rsidP="0001089D">
            <w:pPr>
              <w:pStyle w:val="acctfourfigures"/>
              <w:tabs>
                <w:tab w:val="clear" w:pos="765"/>
                <w:tab w:val="decimal" w:pos="711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  <w:p w14:paraId="50E4F336" w14:textId="77777777" w:rsidR="0001089D" w:rsidRPr="00AE33D1" w:rsidRDefault="0001089D" w:rsidP="0001089D">
            <w:pPr>
              <w:pStyle w:val="acctfourfigures"/>
              <w:tabs>
                <w:tab w:val="clear" w:pos="765"/>
                <w:tab w:val="decimal" w:pos="711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  <w:p w14:paraId="7A534B1C" w14:textId="77777777" w:rsidR="0001089D" w:rsidRPr="00AE33D1" w:rsidRDefault="0001089D" w:rsidP="0001089D">
            <w:pPr>
              <w:pStyle w:val="acctfourfigures"/>
              <w:tabs>
                <w:tab w:val="clear" w:pos="765"/>
                <w:tab w:val="decimal" w:pos="711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  <w:p w14:paraId="687571F9" w14:textId="77777777" w:rsidR="0001089D" w:rsidRPr="00AE33D1" w:rsidRDefault="0001089D" w:rsidP="0001089D">
            <w:pPr>
              <w:pStyle w:val="acctfourfigures"/>
              <w:tabs>
                <w:tab w:val="clear" w:pos="765"/>
                <w:tab w:val="decimal" w:pos="711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  <w:p w14:paraId="1B8A398E" w14:textId="7CA24095" w:rsidR="0001089D" w:rsidRPr="00AE33D1" w:rsidRDefault="0001089D" w:rsidP="00C12249">
            <w:pPr>
              <w:pStyle w:val="acctfourfigures"/>
              <w:tabs>
                <w:tab w:val="clear" w:pos="765"/>
                <w:tab w:val="decimal" w:pos="789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20"/>
                <w:lang w:val="en-US" w:bidi="th-TH"/>
              </w:rPr>
            </w:pPr>
            <w:r w:rsidRPr="00AE33D1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1089D" w:rsidRPr="00AE33D1" w14:paraId="3B2381BF" w14:textId="77777777" w:rsidTr="008B20EC">
        <w:trPr>
          <w:trHeight w:val="180"/>
        </w:trPr>
        <w:tc>
          <w:tcPr>
            <w:tcW w:w="3870" w:type="dxa"/>
          </w:tcPr>
          <w:p w14:paraId="7EAB661C" w14:textId="5D9DD2D0" w:rsidR="0001089D" w:rsidRPr="00AE33D1" w:rsidRDefault="0001089D" w:rsidP="0001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เงินกู้ยืมที่ไม่มีหลักประกันกับสถาบันการเงินต่างประเทศแห่งหนึ่ง</w:t>
            </w:r>
            <w:r w:rsidRPr="00AE33D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วงเงินรวม</w:t>
            </w:r>
            <w:r w:rsidRPr="00AE33D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/>
                <w:sz w:val="30"/>
                <w:szCs w:val="30"/>
              </w:rPr>
              <w:t xml:space="preserve">4,500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AE33D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แบ่งเป็น</w:t>
            </w:r>
            <w:r w:rsidRPr="00AE33D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FF5907" w:rsidRPr="00AE33D1">
              <w:rPr>
                <w:rFonts w:ascii="Angsana New" w:hAnsi="Angsana New" w:hint="cs"/>
                <w:sz w:val="30"/>
                <w:szCs w:val="30"/>
                <w:cs/>
              </w:rPr>
              <w:t>วงเงิน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  <w:r w:rsidRPr="00AE33D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F5907" w:rsidRPr="00AE33D1">
              <w:rPr>
                <w:rFonts w:ascii="Angsana New" w:hAnsi="Angsana New" w:hint="cs"/>
                <w:sz w:val="30"/>
                <w:szCs w:val="30"/>
                <w:cs/>
              </w:rPr>
              <w:t>วงเงิน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ละ</w:t>
            </w:r>
            <w:r w:rsidRPr="00AE33D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/>
                <w:sz w:val="30"/>
                <w:szCs w:val="30"/>
              </w:rPr>
              <w:t xml:space="preserve">1,500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="009D0FA8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AE33D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มีอัตราดอกเบี้ยคงที่ในแต่ละคราวของการเบิกเงินกู้</w:t>
            </w:r>
            <w:r w:rsidRPr="00AE33D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เงื่อนไขการจ่ายชำระคืนเงินกู้เมื่อครบกำหนด</w:t>
            </w:r>
            <w:r w:rsidRPr="00AE33D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="008B01E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E33D1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="008B01E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AE33D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ปีตามลำดับ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CC69A2" w14:textId="77777777" w:rsidR="0001089D" w:rsidRPr="00AE33D1" w:rsidRDefault="0001089D" w:rsidP="0001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EFD4431" w14:textId="77777777" w:rsidR="0001089D" w:rsidRPr="00AE33D1" w:rsidRDefault="0001089D" w:rsidP="0001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52DEB8F" w14:textId="77777777" w:rsidR="0001089D" w:rsidRPr="00AE33D1" w:rsidRDefault="0001089D" w:rsidP="0001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DB2AC09" w14:textId="77777777" w:rsidR="0001089D" w:rsidRPr="00AE33D1" w:rsidRDefault="0001089D" w:rsidP="0001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A7E9C01" w14:textId="77777777" w:rsidR="0001089D" w:rsidRPr="00AE33D1" w:rsidRDefault="0001089D" w:rsidP="0001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63397D3" w14:textId="77777777" w:rsidR="0001089D" w:rsidRPr="00AE33D1" w:rsidRDefault="0001089D" w:rsidP="0001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0794BC4" w14:textId="24543BBE" w:rsidR="0001089D" w:rsidRPr="00AE33D1" w:rsidRDefault="0001089D" w:rsidP="0001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1,999,980</w:t>
            </w:r>
          </w:p>
        </w:tc>
        <w:tc>
          <w:tcPr>
            <w:tcW w:w="270" w:type="dxa"/>
          </w:tcPr>
          <w:p w14:paraId="185C60F8" w14:textId="77777777" w:rsidR="0001089D" w:rsidRPr="00AE33D1" w:rsidRDefault="0001089D" w:rsidP="0001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2B00B780" w14:textId="4E84A371" w:rsidR="0001089D" w:rsidRPr="00AE33D1" w:rsidRDefault="0001089D" w:rsidP="00C12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558C862F" w14:textId="77777777" w:rsidR="0001089D" w:rsidRPr="00AE33D1" w:rsidRDefault="0001089D" w:rsidP="0001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17F0176" w14:textId="77777777" w:rsidR="0001089D" w:rsidRPr="00AE33D1" w:rsidRDefault="0001089D" w:rsidP="0001089D">
            <w:pPr>
              <w:pStyle w:val="acctfourfigures"/>
              <w:tabs>
                <w:tab w:val="clear" w:pos="765"/>
                <w:tab w:val="decimal" w:pos="711"/>
              </w:tabs>
              <w:spacing w:line="223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067FCCA" w14:textId="77777777" w:rsidR="0001089D" w:rsidRPr="00AE33D1" w:rsidRDefault="0001089D" w:rsidP="0001089D">
            <w:pPr>
              <w:pStyle w:val="acctfourfigures"/>
              <w:tabs>
                <w:tab w:val="clear" w:pos="765"/>
                <w:tab w:val="decimal" w:pos="711"/>
              </w:tabs>
              <w:spacing w:line="223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0597A99" w14:textId="77777777" w:rsidR="0001089D" w:rsidRPr="00AE33D1" w:rsidRDefault="0001089D" w:rsidP="0001089D">
            <w:pPr>
              <w:pStyle w:val="acctfourfigures"/>
              <w:tabs>
                <w:tab w:val="clear" w:pos="765"/>
                <w:tab w:val="decimal" w:pos="711"/>
              </w:tabs>
              <w:spacing w:line="223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3C0EF51" w14:textId="77777777" w:rsidR="0001089D" w:rsidRPr="00AE33D1" w:rsidRDefault="0001089D" w:rsidP="0001089D">
            <w:pPr>
              <w:pStyle w:val="acctfourfigures"/>
              <w:tabs>
                <w:tab w:val="clear" w:pos="765"/>
                <w:tab w:val="decimal" w:pos="711"/>
              </w:tabs>
              <w:spacing w:line="223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BA99E97" w14:textId="77777777" w:rsidR="0001089D" w:rsidRPr="00AE33D1" w:rsidRDefault="0001089D" w:rsidP="0001089D">
            <w:pPr>
              <w:pStyle w:val="acctfourfigures"/>
              <w:tabs>
                <w:tab w:val="clear" w:pos="765"/>
                <w:tab w:val="decimal" w:pos="711"/>
              </w:tabs>
              <w:spacing w:line="223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535D67D" w14:textId="77777777" w:rsidR="0001089D" w:rsidRPr="00AE33D1" w:rsidRDefault="0001089D" w:rsidP="0001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B04AD5E" w14:textId="0D7265F2" w:rsidR="0001089D" w:rsidRPr="00AE33D1" w:rsidRDefault="0001089D" w:rsidP="00BC62F7">
            <w:pPr>
              <w:pStyle w:val="acctfourfigures"/>
              <w:tabs>
                <w:tab w:val="clear" w:pos="765"/>
                <w:tab w:val="decimal" w:pos="925"/>
              </w:tabs>
              <w:spacing w:line="223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1,</w:t>
            </w:r>
            <w:r w:rsidRPr="00BC62F7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999</w:t>
            </w:r>
            <w:r w:rsidRPr="00AE33D1">
              <w:rPr>
                <w:rFonts w:ascii="Angsana New" w:eastAsia="MS Mincho" w:hAnsi="Angsana New"/>
                <w:sz w:val="30"/>
                <w:szCs w:val="30"/>
              </w:rPr>
              <w:t>,980</w:t>
            </w:r>
          </w:p>
        </w:tc>
        <w:tc>
          <w:tcPr>
            <w:tcW w:w="262" w:type="dxa"/>
          </w:tcPr>
          <w:p w14:paraId="4D7B9F07" w14:textId="77777777" w:rsidR="0001089D" w:rsidRPr="00AE33D1" w:rsidRDefault="0001089D" w:rsidP="0001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8BDBFB0" w14:textId="77777777" w:rsidR="0001089D" w:rsidRPr="00AE33D1" w:rsidRDefault="0001089D" w:rsidP="0001089D">
            <w:pPr>
              <w:pStyle w:val="acctfourfigures"/>
              <w:tabs>
                <w:tab w:val="clear" w:pos="765"/>
                <w:tab w:val="decimal" w:pos="711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  <w:p w14:paraId="226FCDC8" w14:textId="77777777" w:rsidR="0001089D" w:rsidRPr="00AE33D1" w:rsidRDefault="0001089D" w:rsidP="0001089D">
            <w:pPr>
              <w:pStyle w:val="acctfourfigures"/>
              <w:tabs>
                <w:tab w:val="clear" w:pos="765"/>
                <w:tab w:val="decimal" w:pos="711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  <w:p w14:paraId="36363B76" w14:textId="77777777" w:rsidR="0001089D" w:rsidRPr="00AE33D1" w:rsidRDefault="0001089D" w:rsidP="0001089D">
            <w:pPr>
              <w:pStyle w:val="acctfourfigures"/>
              <w:tabs>
                <w:tab w:val="clear" w:pos="765"/>
                <w:tab w:val="decimal" w:pos="711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  <w:p w14:paraId="5993F47C" w14:textId="77777777" w:rsidR="0001089D" w:rsidRPr="00AE33D1" w:rsidRDefault="0001089D" w:rsidP="0001089D">
            <w:pPr>
              <w:pStyle w:val="acctfourfigures"/>
              <w:tabs>
                <w:tab w:val="clear" w:pos="765"/>
                <w:tab w:val="decimal" w:pos="711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  <w:p w14:paraId="1C1711FD" w14:textId="77777777" w:rsidR="0001089D" w:rsidRPr="00AE33D1" w:rsidRDefault="0001089D" w:rsidP="0001089D">
            <w:pPr>
              <w:pStyle w:val="acctfourfigures"/>
              <w:tabs>
                <w:tab w:val="clear" w:pos="765"/>
                <w:tab w:val="decimal" w:pos="711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  <w:p w14:paraId="3C19E1B0" w14:textId="77777777" w:rsidR="0001089D" w:rsidRPr="00AE33D1" w:rsidRDefault="0001089D" w:rsidP="0001089D">
            <w:pPr>
              <w:pStyle w:val="acctfourfigures"/>
              <w:tabs>
                <w:tab w:val="clear" w:pos="765"/>
                <w:tab w:val="decimal" w:pos="711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  <w:p w14:paraId="1A90AC02" w14:textId="47F4016B" w:rsidR="0001089D" w:rsidRPr="00AE33D1" w:rsidRDefault="0001089D" w:rsidP="00971EFD">
            <w:pPr>
              <w:pStyle w:val="acctfourfigures"/>
              <w:tabs>
                <w:tab w:val="clear" w:pos="765"/>
                <w:tab w:val="decimal" w:pos="789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AE33D1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1089D" w:rsidRPr="00AE33D1" w14:paraId="223B82BC" w14:textId="77777777" w:rsidTr="008B20EC">
        <w:trPr>
          <w:trHeight w:val="180"/>
        </w:trPr>
        <w:tc>
          <w:tcPr>
            <w:tcW w:w="3870" w:type="dxa"/>
          </w:tcPr>
          <w:p w14:paraId="6D2E1E7A" w14:textId="77777777" w:rsidR="0001089D" w:rsidRPr="00AE33D1" w:rsidRDefault="0001089D" w:rsidP="0001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D5430FF" w14:textId="76E72F99" w:rsidR="0001089D" w:rsidRPr="00AE33D1" w:rsidRDefault="0001089D" w:rsidP="0001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41,999,980</w:t>
            </w:r>
          </w:p>
        </w:tc>
        <w:tc>
          <w:tcPr>
            <w:tcW w:w="270" w:type="dxa"/>
          </w:tcPr>
          <w:p w14:paraId="41E87815" w14:textId="77777777" w:rsidR="0001089D" w:rsidRPr="00AE33D1" w:rsidRDefault="0001089D" w:rsidP="0001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0E53A87B" w14:textId="6516025A" w:rsidR="0001089D" w:rsidRPr="00AE33D1" w:rsidRDefault="0001089D" w:rsidP="0001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28,000,000</w:t>
            </w:r>
          </w:p>
        </w:tc>
        <w:tc>
          <w:tcPr>
            <w:tcW w:w="270" w:type="dxa"/>
          </w:tcPr>
          <w:p w14:paraId="3A732AE9" w14:textId="77777777" w:rsidR="0001089D" w:rsidRPr="00AE33D1" w:rsidRDefault="0001089D" w:rsidP="0001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6F41F745" w14:textId="18652E6F" w:rsidR="0001089D" w:rsidRPr="00AE33D1" w:rsidRDefault="0001089D" w:rsidP="0001089D">
            <w:pPr>
              <w:pStyle w:val="acctfourfigures"/>
              <w:tabs>
                <w:tab w:val="clear" w:pos="765"/>
                <w:tab w:val="decimal" w:pos="925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AE33D1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41,999,980</w:t>
            </w:r>
          </w:p>
        </w:tc>
        <w:tc>
          <w:tcPr>
            <w:tcW w:w="262" w:type="dxa"/>
          </w:tcPr>
          <w:p w14:paraId="50B80EF9" w14:textId="77777777" w:rsidR="0001089D" w:rsidRPr="00AE33D1" w:rsidRDefault="0001089D" w:rsidP="0001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40233881" w14:textId="7D59B7D0" w:rsidR="0001089D" w:rsidRPr="00AE33D1" w:rsidRDefault="0001089D" w:rsidP="0001089D">
            <w:pPr>
              <w:pStyle w:val="acctfourfigures"/>
              <w:tabs>
                <w:tab w:val="clear" w:pos="765"/>
                <w:tab w:val="decimal" w:pos="954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28,000,000</w:t>
            </w:r>
          </w:p>
        </w:tc>
      </w:tr>
      <w:tr w:rsidR="0001089D" w:rsidRPr="00AE33D1" w14:paraId="3564A55F" w14:textId="77777777" w:rsidTr="008B20EC">
        <w:tc>
          <w:tcPr>
            <w:tcW w:w="3870" w:type="dxa"/>
          </w:tcPr>
          <w:p w14:paraId="60131FEA" w14:textId="36CD99DA" w:rsidR="0001089D" w:rsidRPr="00AE33D1" w:rsidRDefault="0001089D" w:rsidP="0001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E33D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ต้นทุนทางการเงินรอตัดบัญชี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BC47FF" w14:textId="08940775" w:rsidR="0001089D" w:rsidRPr="00AE33D1" w:rsidRDefault="0001089D" w:rsidP="0001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(198,501)</w:t>
            </w:r>
          </w:p>
        </w:tc>
        <w:tc>
          <w:tcPr>
            <w:tcW w:w="270" w:type="dxa"/>
          </w:tcPr>
          <w:p w14:paraId="4A22E25E" w14:textId="77777777" w:rsidR="0001089D" w:rsidRPr="00AE33D1" w:rsidRDefault="0001089D" w:rsidP="0001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7531D18" w14:textId="2ED60E0F" w:rsidR="0001089D" w:rsidRPr="00AE33D1" w:rsidRDefault="0001089D" w:rsidP="00C12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8FFF9C" w14:textId="77777777" w:rsidR="0001089D" w:rsidRPr="00AE33D1" w:rsidRDefault="0001089D" w:rsidP="0001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14DA7A3" w14:textId="64E6137D" w:rsidR="0001089D" w:rsidRPr="00AE33D1" w:rsidRDefault="0001089D" w:rsidP="0001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(198,501)</w:t>
            </w:r>
          </w:p>
        </w:tc>
        <w:tc>
          <w:tcPr>
            <w:tcW w:w="262" w:type="dxa"/>
          </w:tcPr>
          <w:p w14:paraId="2B24F940" w14:textId="77777777" w:rsidR="0001089D" w:rsidRPr="00AE33D1" w:rsidRDefault="0001089D" w:rsidP="0001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47AC858" w14:textId="69A3DA8A" w:rsidR="0001089D" w:rsidRPr="00AE33D1" w:rsidRDefault="0001089D" w:rsidP="00C12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01089D" w:rsidRPr="00AE33D1" w14:paraId="5DDB8830" w14:textId="77777777" w:rsidTr="008B20EC">
        <w:tc>
          <w:tcPr>
            <w:tcW w:w="3870" w:type="dxa"/>
          </w:tcPr>
          <w:p w14:paraId="7128F956" w14:textId="006F9238" w:rsidR="0001089D" w:rsidRPr="00AE33D1" w:rsidRDefault="0001089D" w:rsidP="0001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BF2518D" w14:textId="53491E39" w:rsidR="0001089D" w:rsidRPr="00AE33D1" w:rsidRDefault="0001089D" w:rsidP="0001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41,801,479</w:t>
            </w:r>
          </w:p>
        </w:tc>
        <w:tc>
          <w:tcPr>
            <w:tcW w:w="270" w:type="dxa"/>
          </w:tcPr>
          <w:p w14:paraId="2A2F6B0F" w14:textId="77777777" w:rsidR="0001089D" w:rsidRPr="00AE33D1" w:rsidRDefault="0001089D" w:rsidP="0001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782AFA4F" w14:textId="60B25578" w:rsidR="0001089D" w:rsidRPr="00AE33D1" w:rsidRDefault="0001089D" w:rsidP="0001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28</w:t>
            </w: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000</w:t>
            </w: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23D19D11" w14:textId="77777777" w:rsidR="0001089D" w:rsidRPr="00AE33D1" w:rsidRDefault="0001089D" w:rsidP="0001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3B834C19" w14:textId="3485B72F" w:rsidR="0001089D" w:rsidRPr="00AE33D1" w:rsidRDefault="0001089D" w:rsidP="0001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41,801,479</w:t>
            </w:r>
          </w:p>
        </w:tc>
        <w:tc>
          <w:tcPr>
            <w:tcW w:w="262" w:type="dxa"/>
          </w:tcPr>
          <w:p w14:paraId="370B3A64" w14:textId="77777777" w:rsidR="0001089D" w:rsidRPr="00AE33D1" w:rsidRDefault="0001089D" w:rsidP="0001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44CBE9F7" w14:textId="6111DFEE" w:rsidR="0001089D" w:rsidRPr="00AE33D1" w:rsidRDefault="0001089D" w:rsidP="0001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28</w:t>
            </w: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000</w:t>
            </w: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000</w:t>
            </w:r>
          </w:p>
        </w:tc>
      </w:tr>
    </w:tbl>
    <w:p w14:paraId="4A048303" w14:textId="77777777" w:rsidR="00237D07" w:rsidRPr="00AE33D1" w:rsidRDefault="00237D07" w:rsidP="00237D07">
      <w:pPr>
        <w:rPr>
          <w:sz w:val="24"/>
          <w:szCs w:val="24"/>
        </w:rPr>
      </w:pPr>
    </w:p>
    <w:p w14:paraId="3BE06CBC" w14:textId="4D465345" w:rsidR="008B20EC" w:rsidRDefault="008B20EC" w:rsidP="008B20EC">
      <w:pPr>
        <w:tabs>
          <w:tab w:val="clear" w:pos="454"/>
          <w:tab w:val="clear" w:pos="680"/>
          <w:tab w:val="clear" w:pos="907"/>
          <w:tab w:val="clear" w:pos="1644"/>
          <w:tab w:val="left" w:pos="1170"/>
          <w:tab w:val="left" w:pos="1260"/>
          <w:tab w:val="left" w:pos="1620"/>
          <w:tab w:val="left" w:pos="2160"/>
        </w:tabs>
        <w:spacing w:line="223" w:lineRule="auto"/>
        <w:ind w:left="720" w:right="119"/>
        <w:jc w:val="thaiDistribute"/>
        <w:rPr>
          <w:rFonts w:ascii="Angsana New" w:hAnsi="Angsana New"/>
          <w:sz w:val="30"/>
          <w:szCs w:val="30"/>
        </w:rPr>
      </w:pPr>
      <w:bookmarkStart w:id="33" w:name="_Hlk46869492"/>
      <w:r w:rsidRPr="00CA3CC9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รายการเคลื่อนไหวของเงินกู้ยืมระยะยาวจากสถาบันการเงิน</w:t>
      </w:r>
      <w:r w:rsidR="00182AC3">
        <w:rPr>
          <w:rFonts w:ascii="Angsana New" w:hAnsi="Angsana New" w:hint="cs"/>
          <w:sz w:val="30"/>
          <w:szCs w:val="30"/>
          <w:cs/>
        </w:rPr>
        <w:t>สำหรับปี</w:t>
      </w:r>
      <w:r w:rsidRPr="00CA3CC9">
        <w:rPr>
          <w:rFonts w:ascii="Angsana New" w:hAnsi="Angsana New" w:hint="cs"/>
          <w:sz w:val="30"/>
          <w:szCs w:val="30"/>
          <w:cs/>
        </w:rPr>
        <w:t xml:space="preserve"> </w:t>
      </w:r>
      <w:r w:rsidRPr="00CA3CC9">
        <w:rPr>
          <w:rFonts w:ascii="Angsana New" w:hAnsi="Angsana New"/>
          <w:sz w:val="30"/>
          <w:szCs w:val="30"/>
        </w:rPr>
        <w:t xml:space="preserve">2563 </w:t>
      </w:r>
      <w:r w:rsidRPr="00CA3CC9">
        <w:rPr>
          <w:rFonts w:ascii="Angsana New" w:hAnsi="Angsana New" w:hint="cs"/>
          <w:sz w:val="30"/>
          <w:szCs w:val="30"/>
          <w:cs/>
        </w:rPr>
        <w:t>และ</w:t>
      </w:r>
      <w:r w:rsidRPr="00CA3CC9">
        <w:rPr>
          <w:rFonts w:ascii="Angsana New" w:hAnsi="Angsana New"/>
          <w:sz w:val="30"/>
          <w:szCs w:val="30"/>
        </w:rPr>
        <w:t xml:space="preserve"> 2562 </w:t>
      </w:r>
      <w:r w:rsidRPr="00CA3CC9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CC1C2BB" w14:textId="6058654F" w:rsidR="008B20EC" w:rsidRDefault="008B20EC" w:rsidP="008B20EC">
      <w:pPr>
        <w:tabs>
          <w:tab w:val="clear" w:pos="454"/>
          <w:tab w:val="clear" w:pos="907"/>
          <w:tab w:val="left" w:pos="630"/>
          <w:tab w:val="left" w:pos="1260"/>
          <w:tab w:val="left" w:pos="216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page" w:tblpX="1698" w:tblpY="56"/>
        <w:tblW w:w="9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197"/>
        <w:gridCol w:w="270"/>
        <w:gridCol w:w="1148"/>
        <w:gridCol w:w="262"/>
        <w:gridCol w:w="1173"/>
      </w:tblGrid>
      <w:tr w:rsidR="008B20EC" w:rsidRPr="00CA3CC9" w14:paraId="7A1C1C16" w14:textId="77777777" w:rsidTr="00971EFD">
        <w:tc>
          <w:tcPr>
            <w:tcW w:w="3960" w:type="dxa"/>
            <w:shd w:val="clear" w:color="auto" w:fill="auto"/>
          </w:tcPr>
          <w:p w14:paraId="6315EAC4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0"/>
              </w:tabs>
              <w:spacing w:line="223" w:lineRule="auto"/>
              <w:ind w:left="1780"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5ADC4D40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3CC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08C673E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35618AF1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3CC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20EC" w:rsidRPr="00CA3CC9" w14:paraId="043E3578" w14:textId="77777777" w:rsidTr="00971EFD">
        <w:tc>
          <w:tcPr>
            <w:tcW w:w="3960" w:type="dxa"/>
          </w:tcPr>
          <w:p w14:paraId="236E5E59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C26349A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3CC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0BCE198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29276268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3CC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66F6EF9E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2A537750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3CC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5F14F5A7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4220ED59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3CC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B20EC" w:rsidRPr="00CA3CC9" w14:paraId="370F1E21" w14:textId="77777777" w:rsidTr="00971EFD">
        <w:tc>
          <w:tcPr>
            <w:tcW w:w="3960" w:type="dxa"/>
          </w:tcPr>
          <w:p w14:paraId="6195F0AB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03EB32D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06CA423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32E17D93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 w:hanging="1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3CC9">
              <w:rPr>
                <w:rFonts w:ascii="Angsana New" w:hAnsi="Angsana New"/>
                <w:sz w:val="30"/>
                <w:szCs w:val="30"/>
              </w:rPr>
              <w:t>(</w:t>
            </w:r>
            <w:r w:rsidRPr="00CA3CC9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CA3CC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F9B4659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52E684EB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14:paraId="70861B3D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63CFD444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20EC" w:rsidRPr="00CA3CC9" w14:paraId="5B67467D" w14:textId="77777777" w:rsidTr="00971EFD">
        <w:tc>
          <w:tcPr>
            <w:tcW w:w="3960" w:type="dxa"/>
          </w:tcPr>
          <w:p w14:paraId="5A03A144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584EA044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A3CC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20EC" w:rsidRPr="00CA3CC9" w14:paraId="5BC763A8" w14:textId="77777777" w:rsidTr="00971EFD">
        <w:trPr>
          <w:trHeight w:val="180"/>
        </w:trPr>
        <w:tc>
          <w:tcPr>
            <w:tcW w:w="3960" w:type="dxa"/>
          </w:tcPr>
          <w:p w14:paraId="240817EE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CA3CC9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CA3CC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3CC9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CA3CC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3CC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A3CC9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658ADC3A" w14:textId="77777777" w:rsidR="008B20EC" w:rsidRPr="00182AC3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182AC3">
              <w:rPr>
                <w:rFonts w:ascii="Angsana New" w:hAnsi="Angsana New"/>
                <w:sz w:val="30"/>
                <w:szCs w:val="30"/>
              </w:rPr>
              <w:t>28,000,000</w:t>
            </w:r>
          </w:p>
        </w:tc>
        <w:tc>
          <w:tcPr>
            <w:tcW w:w="270" w:type="dxa"/>
          </w:tcPr>
          <w:p w14:paraId="1B2F83F3" w14:textId="77777777" w:rsidR="008B20EC" w:rsidRPr="00182AC3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8E5C3D1" w14:textId="77777777" w:rsidR="008B20EC" w:rsidRPr="00182AC3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182AC3">
              <w:rPr>
                <w:rFonts w:ascii="Angsana New" w:eastAsia="MS Mincho" w:hAnsi="Angsana New"/>
                <w:sz w:val="30"/>
                <w:szCs w:val="30"/>
              </w:rPr>
              <w:t>63</w:t>
            </w:r>
            <w:r w:rsidRPr="00182AC3">
              <w:rPr>
                <w:rFonts w:ascii="Angsana New" w:eastAsia="MS Mincho" w:hAnsi="Angsana New"/>
                <w:sz w:val="30"/>
                <w:szCs w:val="30"/>
                <w:lang w:val="en-GB"/>
              </w:rPr>
              <w:t>,</w:t>
            </w:r>
            <w:r w:rsidRPr="00182AC3">
              <w:rPr>
                <w:rFonts w:ascii="Angsana New" w:eastAsia="MS Mincho" w:hAnsi="Angsana New"/>
                <w:sz w:val="30"/>
                <w:szCs w:val="30"/>
              </w:rPr>
              <w:t>202</w:t>
            </w:r>
            <w:r w:rsidRPr="00182AC3">
              <w:rPr>
                <w:rFonts w:ascii="Angsana New" w:eastAsia="MS Mincho" w:hAnsi="Angsana New"/>
                <w:sz w:val="30"/>
                <w:szCs w:val="30"/>
                <w:lang w:val="en-GB"/>
              </w:rPr>
              <w:t>,</w:t>
            </w:r>
            <w:r w:rsidRPr="00182AC3">
              <w:rPr>
                <w:rFonts w:ascii="Angsana New" w:eastAsia="MS Mincho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195E7CA" w14:textId="77777777" w:rsidR="008B20EC" w:rsidRPr="00182AC3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1EEA196F" w14:textId="77777777" w:rsidR="008B20EC" w:rsidRPr="00182AC3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182AC3">
              <w:rPr>
                <w:rFonts w:ascii="Angsana New" w:hAnsi="Angsana New"/>
                <w:sz w:val="30"/>
                <w:szCs w:val="30"/>
              </w:rPr>
              <w:t>28,000,000</w:t>
            </w:r>
          </w:p>
        </w:tc>
        <w:tc>
          <w:tcPr>
            <w:tcW w:w="262" w:type="dxa"/>
          </w:tcPr>
          <w:p w14:paraId="15DE8447" w14:textId="77777777" w:rsidR="008B20EC" w:rsidRPr="00182AC3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1485602D" w14:textId="77777777" w:rsidR="008B20EC" w:rsidRPr="00182AC3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182AC3">
              <w:rPr>
                <w:rFonts w:ascii="Angsana New" w:eastAsia="MS Mincho" w:hAnsi="Angsana New"/>
                <w:sz w:val="30"/>
                <w:szCs w:val="30"/>
              </w:rPr>
              <w:t>28,300,000</w:t>
            </w:r>
          </w:p>
        </w:tc>
      </w:tr>
      <w:tr w:rsidR="008B20EC" w:rsidRPr="00CA3CC9" w14:paraId="0AAFA9DB" w14:textId="77777777" w:rsidTr="00971EFD">
        <w:trPr>
          <w:trHeight w:val="180"/>
        </w:trPr>
        <w:tc>
          <w:tcPr>
            <w:tcW w:w="3960" w:type="dxa"/>
          </w:tcPr>
          <w:p w14:paraId="0B46FE8C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CA3CC9">
              <w:rPr>
                <w:rFonts w:ascii="Angsana New" w:hAnsi="Angsana New" w:hint="cs"/>
                <w:sz w:val="30"/>
                <w:szCs w:val="30"/>
                <w:cs/>
              </w:rPr>
              <w:t>การกู้ยืมเพิ่ม</w:t>
            </w:r>
          </w:p>
        </w:tc>
        <w:tc>
          <w:tcPr>
            <w:tcW w:w="1170" w:type="dxa"/>
          </w:tcPr>
          <w:p w14:paraId="3DA00485" w14:textId="1160200F" w:rsidR="008B20EC" w:rsidRPr="00182AC3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182AC3">
              <w:rPr>
                <w:rFonts w:ascii="Angsana New" w:eastAsia="MS Mincho" w:hAnsi="Angsana New"/>
                <w:sz w:val="30"/>
                <w:szCs w:val="30"/>
              </w:rPr>
              <w:t>61,899,980</w:t>
            </w:r>
          </w:p>
        </w:tc>
        <w:tc>
          <w:tcPr>
            <w:tcW w:w="270" w:type="dxa"/>
          </w:tcPr>
          <w:p w14:paraId="3EDA3CFB" w14:textId="77777777" w:rsidR="008B20EC" w:rsidRPr="00182AC3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5623AC8" w14:textId="77777777" w:rsidR="008B20EC" w:rsidRPr="00182AC3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182AC3">
              <w:rPr>
                <w:rFonts w:ascii="Angsana New" w:eastAsia="MS Mincho" w:hAnsi="Angsana New"/>
                <w:sz w:val="30"/>
                <w:szCs w:val="30"/>
                <w:lang w:val="en-GB"/>
              </w:rPr>
              <w:t>46,000,000</w:t>
            </w:r>
          </w:p>
        </w:tc>
        <w:tc>
          <w:tcPr>
            <w:tcW w:w="270" w:type="dxa"/>
          </w:tcPr>
          <w:p w14:paraId="3475DD14" w14:textId="77777777" w:rsidR="008B20EC" w:rsidRPr="00182AC3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28AF1A9D" w14:textId="513D3BD5" w:rsidR="008B20EC" w:rsidRPr="00182AC3" w:rsidRDefault="008B5F3D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182AC3">
              <w:rPr>
                <w:rFonts w:ascii="Angsana New" w:eastAsia="MS Mincho" w:hAnsi="Angsana New"/>
                <w:sz w:val="30"/>
                <w:szCs w:val="30"/>
              </w:rPr>
              <w:t>61,899,980</w:t>
            </w:r>
          </w:p>
        </w:tc>
        <w:tc>
          <w:tcPr>
            <w:tcW w:w="262" w:type="dxa"/>
          </w:tcPr>
          <w:p w14:paraId="609CC469" w14:textId="77777777" w:rsidR="008B20EC" w:rsidRPr="00182AC3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7927E601" w14:textId="77777777" w:rsidR="008B20EC" w:rsidRPr="00182AC3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182AC3">
              <w:rPr>
                <w:rFonts w:ascii="Angsana New" w:eastAsia="MS Mincho" w:hAnsi="Angsana New"/>
                <w:sz w:val="30"/>
                <w:szCs w:val="30"/>
              </w:rPr>
              <w:t>46,000,000</w:t>
            </w:r>
          </w:p>
        </w:tc>
      </w:tr>
      <w:tr w:rsidR="008B20EC" w:rsidRPr="00CA3CC9" w14:paraId="29535F7F" w14:textId="77777777" w:rsidTr="00971EFD">
        <w:trPr>
          <w:trHeight w:val="180"/>
        </w:trPr>
        <w:tc>
          <w:tcPr>
            <w:tcW w:w="3960" w:type="dxa"/>
          </w:tcPr>
          <w:p w14:paraId="1013E2D8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</w:rPr>
            </w:pPr>
            <w:r w:rsidRPr="00CA3CC9">
              <w:rPr>
                <w:rFonts w:ascii="Angsana New" w:hAnsi="Angsana New" w:hint="cs"/>
                <w:sz w:val="30"/>
                <w:szCs w:val="30"/>
                <w:cs/>
              </w:rPr>
              <w:t>การจ่ายชำระคืน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F2395B" w14:textId="085AED26" w:rsidR="008B20EC" w:rsidRPr="00182AC3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182AC3">
              <w:rPr>
                <w:rFonts w:ascii="Angsana New" w:eastAsia="MS Mincho" w:hAnsi="Angsana New"/>
                <w:sz w:val="30"/>
                <w:szCs w:val="30"/>
                <w:lang w:val="en-GB"/>
              </w:rPr>
              <w:t>(47,900,000)</w:t>
            </w:r>
          </w:p>
        </w:tc>
        <w:tc>
          <w:tcPr>
            <w:tcW w:w="270" w:type="dxa"/>
          </w:tcPr>
          <w:p w14:paraId="188F3D70" w14:textId="77777777" w:rsidR="008B20EC" w:rsidRPr="00182AC3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4C24F" w14:textId="4F762A84" w:rsidR="008B20EC" w:rsidRPr="00182AC3" w:rsidRDefault="008B5F3D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182AC3">
              <w:rPr>
                <w:rFonts w:ascii="Angsana New" w:eastAsia="MS Mincho" w:hAnsi="Angsana New"/>
                <w:sz w:val="30"/>
                <w:szCs w:val="30"/>
                <w:lang w:val="en-GB"/>
              </w:rPr>
              <w:t>(81,152,759</w:t>
            </w:r>
            <w:r w:rsidR="008B20EC" w:rsidRPr="00182AC3">
              <w:rPr>
                <w:rFonts w:ascii="Angsana New" w:eastAsia="MS Mincho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650F3B9F" w14:textId="77777777" w:rsidR="008B20EC" w:rsidRPr="00182AC3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146F2452" w14:textId="4EA51612" w:rsidR="008B20EC" w:rsidRPr="00182AC3" w:rsidRDefault="008B5F3D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182AC3">
              <w:rPr>
                <w:rFonts w:ascii="Angsana New" w:eastAsia="MS Mincho" w:hAnsi="Angsana New"/>
                <w:sz w:val="30"/>
                <w:szCs w:val="30"/>
                <w:lang w:val="en-GB"/>
              </w:rPr>
              <w:t>(47,900,000)</w:t>
            </w:r>
          </w:p>
        </w:tc>
        <w:tc>
          <w:tcPr>
            <w:tcW w:w="262" w:type="dxa"/>
          </w:tcPr>
          <w:p w14:paraId="06D1244D" w14:textId="77777777" w:rsidR="008B20EC" w:rsidRPr="00182AC3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06A4E87" w14:textId="22740AB1" w:rsidR="008B20EC" w:rsidRPr="00182AC3" w:rsidRDefault="008B5F3D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182AC3">
              <w:rPr>
                <w:rFonts w:ascii="Angsana New" w:eastAsia="MS Mincho" w:hAnsi="Angsana New"/>
                <w:sz w:val="30"/>
                <w:szCs w:val="30"/>
              </w:rPr>
              <w:t>(46,300,000)</w:t>
            </w:r>
          </w:p>
        </w:tc>
      </w:tr>
      <w:tr w:rsidR="008B20EC" w:rsidRPr="00CA3CC9" w14:paraId="2A655D20" w14:textId="77777777" w:rsidTr="00971EFD">
        <w:trPr>
          <w:trHeight w:val="180"/>
        </w:trPr>
        <w:tc>
          <w:tcPr>
            <w:tcW w:w="3960" w:type="dxa"/>
          </w:tcPr>
          <w:p w14:paraId="7E83456D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0B72F1" w14:textId="36BFF830" w:rsidR="008B20EC" w:rsidRPr="00182AC3" w:rsidRDefault="008B5F3D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182AC3">
              <w:rPr>
                <w:rFonts w:ascii="Angsana New" w:eastAsia="MS Mincho" w:hAnsi="Angsana New"/>
                <w:sz w:val="30"/>
                <w:szCs w:val="30"/>
                <w:lang w:val="en-GB"/>
              </w:rPr>
              <w:t>41,999,980</w:t>
            </w:r>
          </w:p>
        </w:tc>
        <w:tc>
          <w:tcPr>
            <w:tcW w:w="270" w:type="dxa"/>
          </w:tcPr>
          <w:p w14:paraId="0B454346" w14:textId="77777777" w:rsidR="008B20EC" w:rsidRPr="00182AC3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27EFC" w14:textId="795823FD" w:rsidR="008B20EC" w:rsidRPr="00C4748F" w:rsidRDefault="00C4748F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28,049,241</w:t>
            </w:r>
          </w:p>
        </w:tc>
        <w:tc>
          <w:tcPr>
            <w:tcW w:w="270" w:type="dxa"/>
          </w:tcPr>
          <w:p w14:paraId="5B3E9057" w14:textId="77777777" w:rsidR="008B20EC" w:rsidRPr="00182AC3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0A34511F" w14:textId="3432A1EE" w:rsidR="008B20EC" w:rsidRPr="00182AC3" w:rsidRDefault="008B5F3D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182AC3">
              <w:rPr>
                <w:rFonts w:ascii="Angsana New" w:eastAsia="MS Mincho" w:hAnsi="Angsana New"/>
                <w:sz w:val="30"/>
                <w:szCs w:val="30"/>
              </w:rPr>
              <w:t>41,999,980</w:t>
            </w:r>
          </w:p>
        </w:tc>
        <w:tc>
          <w:tcPr>
            <w:tcW w:w="262" w:type="dxa"/>
          </w:tcPr>
          <w:p w14:paraId="1418BAE0" w14:textId="77777777" w:rsidR="008B20EC" w:rsidRPr="00182AC3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13C5E816" w14:textId="0138220F" w:rsidR="008B20EC" w:rsidRPr="00182AC3" w:rsidRDefault="008B5F3D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182AC3">
              <w:rPr>
                <w:rFonts w:ascii="Angsana New" w:eastAsia="MS Mincho" w:hAnsi="Angsana New"/>
                <w:sz w:val="30"/>
                <w:szCs w:val="30"/>
              </w:rPr>
              <w:t>28,000,000</w:t>
            </w:r>
          </w:p>
        </w:tc>
      </w:tr>
      <w:tr w:rsidR="008B5F3D" w:rsidRPr="00CA3CC9" w14:paraId="634B4FA9" w14:textId="77777777" w:rsidTr="00971EFD">
        <w:trPr>
          <w:trHeight w:val="180"/>
        </w:trPr>
        <w:tc>
          <w:tcPr>
            <w:tcW w:w="3960" w:type="dxa"/>
          </w:tcPr>
          <w:p w14:paraId="0DB252E5" w14:textId="77777777" w:rsidR="008B5F3D" w:rsidRPr="00CA3CC9" w:rsidRDefault="008B5F3D" w:rsidP="008B5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CA3CC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CA3CC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CA3CC9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ต้นทุนทางการเงินรอตัดบัญชี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22CC7F" w14:textId="633E5A5F" w:rsidR="008B5F3D" w:rsidRPr="00182AC3" w:rsidRDefault="008B5F3D" w:rsidP="008B5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182AC3">
              <w:rPr>
                <w:rFonts w:ascii="Angsana New" w:eastAsia="MS Mincho" w:hAnsi="Angsana New"/>
                <w:sz w:val="30"/>
                <w:szCs w:val="30"/>
                <w:lang w:val="en-GB"/>
              </w:rPr>
              <w:t>(198,501)</w:t>
            </w:r>
          </w:p>
        </w:tc>
        <w:tc>
          <w:tcPr>
            <w:tcW w:w="270" w:type="dxa"/>
          </w:tcPr>
          <w:p w14:paraId="0B0BEB8C" w14:textId="77777777" w:rsidR="008B5F3D" w:rsidRPr="00182AC3" w:rsidRDefault="008B5F3D" w:rsidP="008B5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58114E" w14:textId="61708DD3" w:rsidR="008B5F3D" w:rsidRPr="00182AC3" w:rsidRDefault="00182AC3" w:rsidP="008B5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182AC3">
              <w:rPr>
                <w:rFonts w:ascii="Angsana New" w:eastAsia="MS Mincho" w:hAnsi="Angsana New"/>
                <w:sz w:val="30"/>
                <w:szCs w:val="30"/>
              </w:rPr>
              <w:t>(49,241)</w:t>
            </w:r>
          </w:p>
        </w:tc>
        <w:tc>
          <w:tcPr>
            <w:tcW w:w="270" w:type="dxa"/>
          </w:tcPr>
          <w:p w14:paraId="449CC70F" w14:textId="77777777" w:rsidR="008B5F3D" w:rsidRPr="00182AC3" w:rsidRDefault="008B5F3D" w:rsidP="008B5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4D8D6F9A" w14:textId="2BB17A15" w:rsidR="008B5F3D" w:rsidRPr="00182AC3" w:rsidRDefault="008B5F3D" w:rsidP="008B5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182AC3">
              <w:rPr>
                <w:rFonts w:ascii="Angsana New" w:eastAsia="MS Mincho" w:hAnsi="Angsana New"/>
                <w:sz w:val="30"/>
                <w:szCs w:val="30"/>
                <w:lang w:val="en-GB"/>
              </w:rPr>
              <w:t>(198,501)</w:t>
            </w:r>
          </w:p>
        </w:tc>
        <w:tc>
          <w:tcPr>
            <w:tcW w:w="262" w:type="dxa"/>
          </w:tcPr>
          <w:p w14:paraId="45FF4907" w14:textId="77777777" w:rsidR="008B5F3D" w:rsidRPr="00182AC3" w:rsidRDefault="008B5F3D" w:rsidP="008B5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6DA16277" w14:textId="77777777" w:rsidR="008B5F3D" w:rsidRPr="00182AC3" w:rsidRDefault="008B5F3D" w:rsidP="00971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182AC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8B5F3D" w:rsidRPr="00CA3CC9" w14:paraId="55020C7C" w14:textId="77777777" w:rsidTr="00971EFD">
        <w:trPr>
          <w:trHeight w:val="180"/>
        </w:trPr>
        <w:tc>
          <w:tcPr>
            <w:tcW w:w="3960" w:type="dxa"/>
          </w:tcPr>
          <w:p w14:paraId="662332E9" w14:textId="77777777" w:rsidR="008B5F3D" w:rsidRPr="00CA3CC9" w:rsidRDefault="008B5F3D" w:rsidP="008B5F3D">
            <w:pPr>
              <w:ind w:left="67"/>
              <w:rPr>
                <w:szCs w:val="30"/>
                <w:cs/>
              </w:rPr>
            </w:pPr>
            <w:r w:rsidRPr="00CA3C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F64EF74" w14:textId="77777777" w:rsidR="008B5F3D" w:rsidRPr="00182AC3" w:rsidRDefault="008B5F3D" w:rsidP="008B5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433B0A" w14:textId="77777777" w:rsidR="008B5F3D" w:rsidRPr="00182AC3" w:rsidRDefault="008B5F3D" w:rsidP="008B5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CB8E3" w14:textId="77777777" w:rsidR="008B5F3D" w:rsidRPr="00182AC3" w:rsidRDefault="008B5F3D" w:rsidP="008B5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88DB687" w14:textId="77777777" w:rsidR="008B5F3D" w:rsidRPr="00182AC3" w:rsidRDefault="008B5F3D" w:rsidP="008B5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1FA03F9F" w14:textId="77777777" w:rsidR="008B5F3D" w:rsidRPr="00182AC3" w:rsidRDefault="008B5F3D" w:rsidP="008B5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61B583C9" w14:textId="77777777" w:rsidR="008B5F3D" w:rsidRPr="00182AC3" w:rsidRDefault="008B5F3D" w:rsidP="008B5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0B8DABBC" w14:textId="77777777" w:rsidR="008B5F3D" w:rsidRPr="00182AC3" w:rsidRDefault="008B5F3D" w:rsidP="008B5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18" w:firstLine="453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8B5F3D" w:rsidRPr="00CA3CC9" w14:paraId="1E7E765C" w14:textId="77777777" w:rsidTr="00971EFD">
        <w:trPr>
          <w:trHeight w:val="180"/>
        </w:trPr>
        <w:tc>
          <w:tcPr>
            <w:tcW w:w="3960" w:type="dxa"/>
          </w:tcPr>
          <w:p w14:paraId="4AA5CBEF" w14:textId="5D3FE329" w:rsidR="008B5F3D" w:rsidRPr="00CA3CC9" w:rsidRDefault="008B5F3D" w:rsidP="008B5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3C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CA3C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A3C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CA3CC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A3C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58D7653" w14:textId="6BCC4E87" w:rsidR="008B5F3D" w:rsidRPr="00182AC3" w:rsidRDefault="008B5F3D" w:rsidP="008B5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82AC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41,801,479</w:t>
            </w:r>
          </w:p>
        </w:tc>
        <w:tc>
          <w:tcPr>
            <w:tcW w:w="270" w:type="dxa"/>
          </w:tcPr>
          <w:p w14:paraId="2F013A93" w14:textId="77777777" w:rsidR="008B5F3D" w:rsidRPr="00182AC3" w:rsidRDefault="008B5F3D" w:rsidP="008B5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30ECDF" w14:textId="75EB58B8" w:rsidR="008B5F3D" w:rsidRPr="00182AC3" w:rsidRDefault="008B5F3D" w:rsidP="008B5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182AC3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28,000,000</w:t>
            </w:r>
          </w:p>
        </w:tc>
        <w:tc>
          <w:tcPr>
            <w:tcW w:w="270" w:type="dxa"/>
          </w:tcPr>
          <w:p w14:paraId="38FC0E30" w14:textId="77777777" w:rsidR="008B5F3D" w:rsidRPr="00182AC3" w:rsidRDefault="008B5F3D" w:rsidP="008B5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38B925D9" w14:textId="0F78671D" w:rsidR="008B5F3D" w:rsidRPr="00182AC3" w:rsidRDefault="008B5F3D" w:rsidP="008B5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82AC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41,801,479</w:t>
            </w:r>
          </w:p>
        </w:tc>
        <w:tc>
          <w:tcPr>
            <w:tcW w:w="262" w:type="dxa"/>
          </w:tcPr>
          <w:p w14:paraId="31EDCA94" w14:textId="77777777" w:rsidR="008B5F3D" w:rsidRPr="00182AC3" w:rsidRDefault="008B5F3D" w:rsidP="008B5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0A8153F4" w14:textId="03110A09" w:rsidR="008B5F3D" w:rsidRPr="00182AC3" w:rsidRDefault="008B5F3D" w:rsidP="008B5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82AC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28,000,000</w:t>
            </w:r>
          </w:p>
        </w:tc>
      </w:tr>
    </w:tbl>
    <w:p w14:paraId="3A337EC3" w14:textId="77777777" w:rsidR="008B20EC" w:rsidRPr="00CA3CC9" w:rsidRDefault="008B20EC" w:rsidP="008B20EC">
      <w:pPr>
        <w:tabs>
          <w:tab w:val="clear" w:pos="454"/>
          <w:tab w:val="clear" w:pos="907"/>
          <w:tab w:val="left" w:pos="630"/>
          <w:tab w:val="left" w:pos="1260"/>
          <w:tab w:val="left" w:pos="216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</w:p>
    <w:p w14:paraId="68A1049A" w14:textId="77777777" w:rsidR="008B20EC" w:rsidRDefault="008B20EC" w:rsidP="001F17E0">
      <w:pPr>
        <w:tabs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  <w:cs/>
        </w:rPr>
      </w:pPr>
    </w:p>
    <w:p w14:paraId="4F3C0863" w14:textId="77777777" w:rsidR="008B20EC" w:rsidRDefault="008B20EC" w:rsidP="001F17E0">
      <w:pPr>
        <w:tabs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</w:p>
    <w:p w14:paraId="139A04D8" w14:textId="77777777" w:rsidR="008B20EC" w:rsidRDefault="008B20EC" w:rsidP="001F17E0">
      <w:pPr>
        <w:tabs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</w:p>
    <w:p w14:paraId="3F36CF40" w14:textId="77777777" w:rsidR="008B20EC" w:rsidRDefault="008B20EC" w:rsidP="001F17E0">
      <w:pPr>
        <w:tabs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</w:p>
    <w:p w14:paraId="1A9AE7F6" w14:textId="71740E35" w:rsidR="001F17E0" w:rsidRPr="00AE33D1" w:rsidRDefault="001F17E0" w:rsidP="001F17E0">
      <w:pPr>
        <w:tabs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  <w:r w:rsidRPr="00AE33D1">
        <w:rPr>
          <w:rFonts w:ascii="Angsana New" w:hAnsi="Angsana New" w:hint="cs"/>
          <w:sz w:val="30"/>
          <w:szCs w:val="30"/>
          <w:cs/>
        </w:rPr>
        <w:lastRenderedPageBreak/>
        <w:t>ตามข้อตกลงในสัญญากู้ยืมเงินระยะยาวกับสถาบันการเงินในประเทศหลายแห่ง</w:t>
      </w:r>
      <w:r w:rsidR="009074C5">
        <w:rPr>
          <w:rFonts w:ascii="Angsana New" w:hAnsi="Angsana New" w:hint="cs"/>
          <w:sz w:val="30"/>
          <w:szCs w:val="30"/>
          <w:cs/>
        </w:rPr>
        <w:t>และต่างประเทศแห่งหนึ่ง</w:t>
      </w:r>
      <w:r w:rsidRPr="00AE33D1">
        <w:rPr>
          <w:rFonts w:ascii="Angsana New" w:hAnsi="Angsana New"/>
          <w:sz w:val="30"/>
          <w:szCs w:val="30"/>
        </w:rPr>
        <w:t xml:space="preserve"> </w:t>
      </w:r>
      <w:r w:rsidRPr="00AE33D1">
        <w:rPr>
          <w:rFonts w:ascii="Angsana New" w:hAnsi="Angsana New" w:hint="cs"/>
          <w:sz w:val="30"/>
          <w:szCs w:val="30"/>
          <w:cs/>
        </w:rPr>
        <w:t xml:space="preserve"> บริษัทต้องปฏิบัติตามข้อตกลงในสัญญาเงินกู้ยืมหลายประการ เช่น</w:t>
      </w:r>
    </w:p>
    <w:p w14:paraId="43C19000" w14:textId="77777777" w:rsidR="001F17E0" w:rsidRPr="00AE33D1" w:rsidRDefault="001F17E0" w:rsidP="00661016">
      <w:pPr>
        <w:numPr>
          <w:ilvl w:val="0"/>
          <w:numId w:val="40"/>
        </w:numPr>
        <w:tabs>
          <w:tab w:val="clear" w:pos="454"/>
          <w:tab w:val="clear" w:pos="907"/>
          <w:tab w:val="clear" w:pos="1644"/>
          <w:tab w:val="clear" w:pos="1871"/>
          <w:tab w:val="left" w:pos="990"/>
          <w:tab w:val="left" w:pos="1440"/>
        </w:tabs>
        <w:spacing w:line="223" w:lineRule="auto"/>
        <w:ind w:left="630" w:right="119" w:firstLine="90"/>
        <w:jc w:val="thaiDistribute"/>
        <w:rPr>
          <w:rFonts w:ascii="Angsana New" w:hAnsi="Angsana New"/>
          <w:sz w:val="30"/>
          <w:szCs w:val="30"/>
        </w:rPr>
      </w:pPr>
      <w:r w:rsidRPr="00AE33D1">
        <w:rPr>
          <w:rFonts w:ascii="Angsana New" w:hAnsi="Angsana New" w:hint="cs"/>
          <w:sz w:val="30"/>
          <w:szCs w:val="30"/>
          <w:cs/>
        </w:rPr>
        <w:t>ดำรงสัดส่วนการถือหุ้นในบริษัทของผู้ถือหุ้น</w:t>
      </w:r>
      <w:r w:rsidRPr="00AE33D1">
        <w:rPr>
          <w:rFonts w:ascii="Angsana New" w:hAnsi="Angsana New"/>
          <w:sz w:val="30"/>
          <w:szCs w:val="30"/>
        </w:rPr>
        <w:t xml:space="preserve"> </w:t>
      </w:r>
      <w:r w:rsidRPr="00AE33D1">
        <w:rPr>
          <w:rFonts w:ascii="Angsana New" w:hAnsi="Angsana New" w:hint="cs"/>
          <w:sz w:val="30"/>
          <w:szCs w:val="30"/>
          <w:cs/>
        </w:rPr>
        <w:t>กลุ่มสิริวัฒนภักดีไว้ไม่น้อยกว่าร้อยละ</w:t>
      </w:r>
      <w:r w:rsidRPr="00AE33D1">
        <w:rPr>
          <w:rFonts w:ascii="Angsana New" w:hAnsi="Angsana New"/>
          <w:sz w:val="30"/>
          <w:szCs w:val="30"/>
          <w:cs/>
        </w:rPr>
        <w:t xml:space="preserve"> </w:t>
      </w:r>
      <w:r w:rsidRPr="00AE33D1">
        <w:rPr>
          <w:rFonts w:ascii="Angsana New" w:hAnsi="Angsana New"/>
          <w:sz w:val="30"/>
          <w:szCs w:val="30"/>
        </w:rPr>
        <w:t xml:space="preserve">50 </w:t>
      </w:r>
      <w:r w:rsidRPr="00AE33D1"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Pr="00AE33D1">
        <w:rPr>
          <w:rFonts w:ascii="Angsana New" w:hAnsi="Angsana New"/>
          <w:sz w:val="30"/>
          <w:szCs w:val="30"/>
          <w:cs/>
        </w:rPr>
        <w:t xml:space="preserve"> </w:t>
      </w:r>
      <w:r w:rsidRPr="00AE33D1">
        <w:rPr>
          <w:rFonts w:ascii="Angsana New" w:hAnsi="Angsana New" w:hint="cs"/>
          <w:sz w:val="30"/>
          <w:szCs w:val="30"/>
          <w:cs/>
        </w:rPr>
        <w:t xml:space="preserve">ไม่ว่าทางตรงหรือทางอ้อมตลอดระยะเวลาที่บริษัทมีภาระหนี้กับสถาบันการเงิน </w:t>
      </w:r>
    </w:p>
    <w:p w14:paraId="73BE1C59" w14:textId="77777777" w:rsidR="001F17E0" w:rsidRPr="00AE33D1" w:rsidRDefault="001F17E0" w:rsidP="00661016">
      <w:pPr>
        <w:numPr>
          <w:ilvl w:val="0"/>
          <w:numId w:val="41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990"/>
          <w:tab w:val="left" w:pos="1260"/>
        </w:tabs>
        <w:spacing w:line="223" w:lineRule="auto"/>
        <w:ind w:left="630" w:right="119" w:firstLine="90"/>
        <w:jc w:val="thaiDistribute"/>
        <w:rPr>
          <w:rFonts w:ascii="Angsana New" w:hAnsi="Angsana New"/>
          <w:sz w:val="30"/>
          <w:szCs w:val="30"/>
        </w:rPr>
      </w:pPr>
      <w:r w:rsidRPr="00AE33D1">
        <w:rPr>
          <w:rFonts w:ascii="Angsana New" w:hAnsi="Angsana New" w:hint="cs"/>
          <w:sz w:val="30"/>
          <w:szCs w:val="30"/>
          <w:cs/>
        </w:rPr>
        <w:t xml:space="preserve">ดำรงอัตราส่วนทางการเงินตามที่สถาบันการเงินกำหนดไว้ในสัญญากู้ยืมเงิน </w:t>
      </w:r>
    </w:p>
    <w:p w14:paraId="5F52860E" w14:textId="3648D8D9" w:rsidR="001F17E0" w:rsidRPr="00AE33D1" w:rsidRDefault="001F17E0" w:rsidP="00661016">
      <w:pPr>
        <w:numPr>
          <w:ilvl w:val="0"/>
          <w:numId w:val="41"/>
        </w:numPr>
        <w:tabs>
          <w:tab w:val="clear" w:pos="454"/>
          <w:tab w:val="clear" w:pos="907"/>
          <w:tab w:val="clear" w:pos="1644"/>
          <w:tab w:val="clear" w:pos="1871"/>
          <w:tab w:val="left" w:pos="990"/>
        </w:tabs>
        <w:spacing w:line="223" w:lineRule="auto"/>
        <w:ind w:left="630" w:right="119" w:firstLine="90"/>
        <w:jc w:val="thaiDistribute"/>
        <w:rPr>
          <w:rFonts w:ascii="Angsana New" w:hAnsi="Angsana New"/>
          <w:sz w:val="30"/>
          <w:szCs w:val="30"/>
        </w:rPr>
      </w:pPr>
      <w:r w:rsidRPr="00AE33D1">
        <w:rPr>
          <w:rFonts w:ascii="Angsana New" w:hAnsi="Angsana New" w:hint="cs"/>
          <w:sz w:val="30"/>
          <w:szCs w:val="30"/>
          <w:cs/>
        </w:rPr>
        <w:t>บริษัทและบริษัทย่อยต้องไม่ทำการโอน</w:t>
      </w:r>
      <w:r w:rsidRPr="00AE33D1">
        <w:rPr>
          <w:rFonts w:ascii="Angsana New" w:hAnsi="Angsana New"/>
          <w:sz w:val="30"/>
          <w:szCs w:val="30"/>
          <w:cs/>
        </w:rPr>
        <w:t xml:space="preserve"> </w:t>
      </w:r>
      <w:r w:rsidRPr="00AE33D1">
        <w:rPr>
          <w:rFonts w:ascii="Angsana New" w:hAnsi="Angsana New" w:hint="cs"/>
          <w:sz w:val="30"/>
          <w:szCs w:val="30"/>
          <w:cs/>
        </w:rPr>
        <w:t>ขาย</w:t>
      </w:r>
      <w:r w:rsidRPr="00AE33D1">
        <w:rPr>
          <w:rFonts w:ascii="Angsana New" w:hAnsi="Angsana New"/>
          <w:sz w:val="30"/>
          <w:szCs w:val="30"/>
          <w:cs/>
        </w:rPr>
        <w:t xml:space="preserve"> </w:t>
      </w:r>
      <w:r w:rsidRPr="00AE33D1">
        <w:rPr>
          <w:rFonts w:ascii="Angsana New" w:hAnsi="Angsana New" w:hint="cs"/>
          <w:sz w:val="30"/>
          <w:szCs w:val="30"/>
          <w:cs/>
        </w:rPr>
        <w:t>ให้เช่า จำหน่าย</w:t>
      </w:r>
      <w:r w:rsidRPr="00AE33D1">
        <w:rPr>
          <w:rFonts w:ascii="Angsana New" w:hAnsi="Angsana New"/>
          <w:sz w:val="30"/>
          <w:szCs w:val="30"/>
          <w:cs/>
        </w:rPr>
        <w:t xml:space="preserve"> </w:t>
      </w:r>
      <w:r w:rsidRPr="00AE33D1">
        <w:rPr>
          <w:rFonts w:ascii="Angsana New" w:hAnsi="Angsana New" w:hint="cs"/>
          <w:sz w:val="30"/>
          <w:szCs w:val="30"/>
          <w:cs/>
        </w:rPr>
        <w:t>หรือก่อให้เกิดภาระติดพันใดๆ</w:t>
      </w:r>
      <w:r w:rsidRPr="00AE33D1">
        <w:rPr>
          <w:rFonts w:ascii="Angsana New" w:hAnsi="Angsana New"/>
          <w:sz w:val="30"/>
          <w:szCs w:val="30"/>
        </w:rPr>
        <w:t xml:space="preserve"> </w:t>
      </w:r>
      <w:r w:rsidRPr="00AE33D1">
        <w:rPr>
          <w:rFonts w:ascii="Angsana New" w:hAnsi="Angsana New" w:hint="cs"/>
          <w:sz w:val="30"/>
          <w:szCs w:val="30"/>
          <w:cs/>
        </w:rPr>
        <w:t>กับทรัพย์สินใน</w:t>
      </w:r>
      <w:r w:rsidR="00BD04F5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AE33D1">
        <w:rPr>
          <w:rFonts w:ascii="Angsana New" w:hAnsi="Angsana New" w:hint="cs"/>
          <w:sz w:val="30"/>
          <w:szCs w:val="30"/>
          <w:cs/>
        </w:rPr>
        <w:t>เว้นแต่เป็นภาระติดพันที่เกิดโดยผลของกฎหมาย หรือเกิดจากการประกอบธุรกิจในการค้าปกติของบริษัท</w:t>
      </w:r>
      <w:r w:rsidR="00EA110D" w:rsidRPr="00AE33D1">
        <w:rPr>
          <w:rFonts w:ascii="Angsana New" w:hAnsi="Angsana New"/>
          <w:sz w:val="30"/>
          <w:szCs w:val="30"/>
        </w:rPr>
        <w:t xml:space="preserve"> </w:t>
      </w:r>
      <w:r w:rsidR="00EA110D" w:rsidRPr="00AE33D1">
        <w:rPr>
          <w:rFonts w:ascii="Angsana New" w:hAnsi="Angsana New" w:hint="cs"/>
          <w:sz w:val="30"/>
          <w:szCs w:val="30"/>
          <w:cs/>
        </w:rPr>
        <w:t>และ</w:t>
      </w:r>
    </w:p>
    <w:p w14:paraId="6826600A" w14:textId="77777777" w:rsidR="001F17E0" w:rsidRPr="00AE33D1" w:rsidRDefault="001F17E0" w:rsidP="00661016">
      <w:pPr>
        <w:numPr>
          <w:ilvl w:val="0"/>
          <w:numId w:val="41"/>
        </w:numPr>
        <w:tabs>
          <w:tab w:val="clear" w:pos="454"/>
          <w:tab w:val="clear" w:pos="907"/>
          <w:tab w:val="clear" w:pos="1644"/>
          <w:tab w:val="clear" w:pos="1871"/>
          <w:tab w:val="left" w:pos="990"/>
        </w:tabs>
        <w:spacing w:line="223" w:lineRule="auto"/>
        <w:ind w:left="630" w:right="119" w:firstLine="90"/>
        <w:jc w:val="thaiDistribute"/>
        <w:rPr>
          <w:rFonts w:ascii="Angsana New" w:hAnsi="Angsana New"/>
          <w:sz w:val="30"/>
          <w:szCs w:val="30"/>
        </w:rPr>
      </w:pPr>
      <w:r w:rsidRPr="00AE33D1">
        <w:rPr>
          <w:rFonts w:ascii="Angsana New" w:hAnsi="Angsana New" w:hint="cs"/>
          <w:sz w:val="30"/>
          <w:szCs w:val="30"/>
          <w:cs/>
        </w:rPr>
        <w:t>บริษัทต้องปฎิบัติตามกฎหมาย</w:t>
      </w:r>
      <w:r w:rsidRPr="00AE33D1">
        <w:rPr>
          <w:rFonts w:ascii="Angsana New" w:hAnsi="Angsana New"/>
          <w:sz w:val="30"/>
          <w:szCs w:val="30"/>
          <w:cs/>
        </w:rPr>
        <w:t xml:space="preserve"> </w:t>
      </w:r>
      <w:r w:rsidRPr="00AE33D1">
        <w:rPr>
          <w:rFonts w:ascii="Angsana New" w:hAnsi="Angsana New" w:hint="cs"/>
          <w:sz w:val="30"/>
          <w:szCs w:val="30"/>
          <w:cs/>
        </w:rPr>
        <w:t>กฎเกณฑ์และข้อบังคับที่เกี่ยวข้อง</w:t>
      </w:r>
      <w:r w:rsidRPr="00AE33D1">
        <w:rPr>
          <w:rFonts w:ascii="Angsana New" w:hAnsi="Angsana New"/>
          <w:sz w:val="30"/>
          <w:szCs w:val="30"/>
          <w:cs/>
        </w:rPr>
        <w:t xml:space="preserve"> </w:t>
      </w:r>
      <w:r w:rsidRPr="00AE33D1">
        <w:rPr>
          <w:rFonts w:ascii="Angsana New" w:hAnsi="Angsana New" w:hint="cs"/>
          <w:sz w:val="30"/>
          <w:szCs w:val="30"/>
          <w:cs/>
        </w:rPr>
        <w:t>ที่เป็นสาระสำคัญทั้งหมดตามที่ระบุไว้ในสัญญา</w:t>
      </w:r>
    </w:p>
    <w:p w14:paraId="7CA8A826" w14:textId="436F2994" w:rsidR="00237D07" w:rsidRPr="00AE33D1" w:rsidRDefault="00237D07" w:rsidP="001F17E0">
      <w:pPr>
        <w:tabs>
          <w:tab w:val="clear" w:pos="454"/>
          <w:tab w:val="clear" w:pos="907"/>
          <w:tab w:val="clear" w:pos="1644"/>
          <w:tab w:val="clear" w:pos="1871"/>
          <w:tab w:val="left" w:pos="990"/>
        </w:tabs>
        <w:spacing w:line="223" w:lineRule="auto"/>
        <w:ind w:left="720" w:right="119"/>
        <w:jc w:val="thaiDistribute"/>
        <w:rPr>
          <w:rFonts w:ascii="Angsana New" w:hAnsi="Angsana New"/>
          <w:sz w:val="24"/>
          <w:szCs w:val="24"/>
        </w:rPr>
      </w:pPr>
    </w:p>
    <w:bookmarkEnd w:id="33"/>
    <w:p w14:paraId="269E2A6D" w14:textId="263E8F10" w:rsidR="004A2843" w:rsidRPr="00AE33D1" w:rsidRDefault="004A2843" w:rsidP="00661016">
      <w:pPr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23" w:lineRule="auto"/>
        <w:ind w:right="200"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33D1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หนี้สินตามสัญญาเช่า </w:t>
      </w:r>
    </w:p>
    <w:p w14:paraId="57B2695B" w14:textId="3A0629B7" w:rsidR="004A2843" w:rsidRPr="00AE33D1" w:rsidRDefault="004A2843" w:rsidP="0096426C">
      <w:pPr>
        <w:tabs>
          <w:tab w:val="clear" w:pos="454"/>
          <w:tab w:val="clear" w:pos="907"/>
          <w:tab w:val="left" w:pos="1170"/>
          <w:tab w:val="left" w:pos="1260"/>
        </w:tabs>
        <w:spacing w:line="223" w:lineRule="auto"/>
        <w:ind w:left="630" w:right="119"/>
        <w:jc w:val="thaiDistribute"/>
        <w:rPr>
          <w:rFonts w:ascii="Angsana New" w:hAnsi="Angsana New"/>
          <w:sz w:val="22"/>
          <w:szCs w:val="22"/>
        </w:rPr>
      </w:pPr>
    </w:p>
    <w:tbl>
      <w:tblPr>
        <w:tblW w:w="9333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351"/>
        <w:gridCol w:w="1327"/>
        <w:gridCol w:w="267"/>
        <w:gridCol w:w="1308"/>
        <w:gridCol w:w="268"/>
        <w:gridCol w:w="1243"/>
        <w:gridCol w:w="268"/>
        <w:gridCol w:w="1301"/>
      </w:tblGrid>
      <w:tr w:rsidR="004A2843" w:rsidRPr="00AE33D1" w14:paraId="417A9212" w14:textId="77777777" w:rsidTr="0086158B">
        <w:trPr>
          <w:trHeight w:val="70"/>
        </w:trPr>
        <w:tc>
          <w:tcPr>
            <w:tcW w:w="3351" w:type="dxa"/>
            <w:shd w:val="clear" w:color="auto" w:fill="auto"/>
            <w:vAlign w:val="bottom"/>
          </w:tcPr>
          <w:p w14:paraId="13284689" w14:textId="77777777" w:rsidR="004A2843" w:rsidRPr="00AE33D1" w:rsidRDefault="004A2843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5"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2" w:type="dxa"/>
            <w:gridSpan w:val="3"/>
            <w:vAlign w:val="bottom"/>
          </w:tcPr>
          <w:p w14:paraId="0B26B52A" w14:textId="77777777" w:rsidR="004A2843" w:rsidRPr="00AE33D1" w:rsidRDefault="004A2843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  <w:vAlign w:val="bottom"/>
          </w:tcPr>
          <w:p w14:paraId="6700B2FE" w14:textId="77777777" w:rsidR="004A2843" w:rsidRPr="00AE33D1" w:rsidRDefault="004A2843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12" w:type="dxa"/>
            <w:gridSpan w:val="3"/>
            <w:vAlign w:val="bottom"/>
          </w:tcPr>
          <w:p w14:paraId="20DFB6F5" w14:textId="77777777" w:rsidR="004A2843" w:rsidRPr="00AE33D1" w:rsidRDefault="004A2843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2843" w:rsidRPr="00AE33D1" w14:paraId="726B3D96" w14:textId="77777777" w:rsidTr="004A2843">
        <w:trPr>
          <w:trHeight w:val="20"/>
        </w:trPr>
        <w:tc>
          <w:tcPr>
            <w:tcW w:w="3351" w:type="dxa"/>
            <w:shd w:val="clear" w:color="auto" w:fill="auto"/>
            <w:vAlign w:val="bottom"/>
          </w:tcPr>
          <w:p w14:paraId="164297CE" w14:textId="77777777" w:rsidR="004A2843" w:rsidRPr="00AE33D1" w:rsidRDefault="004A2843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13C67675" w14:textId="77777777" w:rsidR="004A2843" w:rsidRPr="00AE33D1" w:rsidRDefault="004A2843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28"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FBB17F5" w14:textId="77777777" w:rsidR="004A2843" w:rsidRPr="00AE33D1" w:rsidRDefault="004A2843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0792E75A" w14:textId="77777777" w:rsidR="004A2843" w:rsidRPr="00AE33D1" w:rsidRDefault="004A2843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2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9C216E7" w14:textId="77777777" w:rsidR="004A2843" w:rsidRPr="00AE33D1" w:rsidRDefault="004A2843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15F56008" w14:textId="77777777" w:rsidR="004A2843" w:rsidRPr="00AE33D1" w:rsidRDefault="004A2843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2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171CAA8" w14:textId="77777777" w:rsidR="004A2843" w:rsidRPr="00AE33D1" w:rsidRDefault="004A2843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057847E8" w14:textId="77777777" w:rsidR="004A2843" w:rsidRPr="00AE33D1" w:rsidRDefault="004A2843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2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A2843" w:rsidRPr="00AE33D1" w14:paraId="786B8F29" w14:textId="77777777" w:rsidTr="004A2843">
        <w:trPr>
          <w:trHeight w:val="20"/>
        </w:trPr>
        <w:tc>
          <w:tcPr>
            <w:tcW w:w="3351" w:type="dxa"/>
            <w:vAlign w:val="bottom"/>
          </w:tcPr>
          <w:p w14:paraId="17269292" w14:textId="77777777" w:rsidR="004A2843" w:rsidRPr="00AE33D1" w:rsidRDefault="004A2843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5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  <w:vAlign w:val="bottom"/>
          </w:tcPr>
          <w:p w14:paraId="3DD1B4FE" w14:textId="77777777" w:rsidR="004A2843" w:rsidRPr="00AE33D1" w:rsidRDefault="004A2843" w:rsidP="005D7C4F">
            <w:pPr>
              <w:pStyle w:val="acctfourfigures"/>
              <w:tabs>
                <w:tab w:val="clear" w:pos="765"/>
              </w:tabs>
              <w:spacing w:line="223" w:lineRule="auto"/>
              <w:ind w:left="18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311958D4" w14:textId="77777777" w:rsidR="004A2843" w:rsidRPr="00AE33D1" w:rsidRDefault="004A2843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34718DB7" w14:textId="77777777" w:rsidR="004A2843" w:rsidRPr="00AE33D1" w:rsidRDefault="004A2843" w:rsidP="005D7C4F">
            <w:pPr>
              <w:pStyle w:val="acctfourfigures"/>
              <w:tabs>
                <w:tab w:val="clear" w:pos="765"/>
              </w:tabs>
              <w:spacing w:line="223" w:lineRule="auto"/>
              <w:ind w:left="180" w:right="-70" w:hanging="45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AE33D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ปรับปรุงใหม่</w:t>
            </w:r>
            <w:r w:rsidRPr="00AE33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03567103" w14:textId="77777777" w:rsidR="004A2843" w:rsidRPr="00AE33D1" w:rsidRDefault="004A2843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63A372A" w14:textId="77777777" w:rsidR="004A2843" w:rsidRPr="00AE33D1" w:rsidRDefault="004A2843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 w:right="162"/>
              <w:jc w:val="right"/>
            </w:pPr>
          </w:p>
        </w:tc>
        <w:tc>
          <w:tcPr>
            <w:tcW w:w="268" w:type="dxa"/>
            <w:vAlign w:val="bottom"/>
          </w:tcPr>
          <w:p w14:paraId="22630D24" w14:textId="77777777" w:rsidR="004A2843" w:rsidRPr="00AE33D1" w:rsidRDefault="004A2843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1" w:type="dxa"/>
            <w:vAlign w:val="bottom"/>
          </w:tcPr>
          <w:p w14:paraId="4CFBF179" w14:textId="77777777" w:rsidR="004A2843" w:rsidRPr="00AE33D1" w:rsidRDefault="004A2843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 w:right="12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4A2843" w:rsidRPr="00AE33D1" w14:paraId="1BA3C8B1" w14:textId="77777777" w:rsidTr="004A2843">
        <w:trPr>
          <w:trHeight w:val="20"/>
        </w:trPr>
        <w:tc>
          <w:tcPr>
            <w:tcW w:w="3351" w:type="dxa"/>
            <w:vAlign w:val="bottom"/>
          </w:tcPr>
          <w:p w14:paraId="516020CA" w14:textId="77777777" w:rsidR="004A2843" w:rsidRPr="00AE33D1" w:rsidRDefault="004A2843" w:rsidP="005D7C4F">
            <w:pPr>
              <w:spacing w:line="223" w:lineRule="auto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82" w:type="dxa"/>
            <w:gridSpan w:val="7"/>
            <w:vAlign w:val="bottom"/>
          </w:tcPr>
          <w:p w14:paraId="6FD6B9D3" w14:textId="77777777" w:rsidR="004A2843" w:rsidRPr="00AE33D1" w:rsidRDefault="004A2843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 w:right="123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E33D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AE33D1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4A2843" w:rsidRPr="00AE33D1" w14:paraId="7C8517AD" w14:textId="77777777" w:rsidTr="004A2843">
        <w:trPr>
          <w:trHeight w:val="20"/>
        </w:trPr>
        <w:tc>
          <w:tcPr>
            <w:tcW w:w="3351" w:type="dxa"/>
            <w:vAlign w:val="bottom"/>
          </w:tcPr>
          <w:p w14:paraId="7556FDA6" w14:textId="77777777" w:rsidR="004A2843" w:rsidRPr="00AE33D1" w:rsidRDefault="004A2843" w:rsidP="005D7C4F">
            <w:pPr>
              <w:tabs>
                <w:tab w:val="clear" w:pos="227"/>
              </w:tabs>
              <w:spacing w:line="223" w:lineRule="auto"/>
              <w:ind w:left="180" w:hanging="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7" w:type="dxa"/>
            <w:vAlign w:val="bottom"/>
          </w:tcPr>
          <w:p w14:paraId="254DB0DC" w14:textId="5A59F54F" w:rsidR="004A2843" w:rsidRPr="00AE33D1" w:rsidRDefault="004A2843" w:rsidP="005D7C4F">
            <w:pPr>
              <w:pStyle w:val="acctfourfigures"/>
              <w:tabs>
                <w:tab w:val="clear" w:pos="765"/>
                <w:tab w:val="decimal" w:pos="681"/>
              </w:tabs>
              <w:spacing w:line="223" w:lineRule="auto"/>
              <w:ind w:left="180"/>
              <w:rPr>
                <w:rFonts w:ascii="Angsana New" w:hAnsi="Angsana New" w:cs="Angsana New"/>
                <w:sz w:val="30"/>
                <w:szCs w:val="30"/>
                <w:lang w:val="en-US" w:eastAsia="zh-CN"/>
              </w:rPr>
            </w:pPr>
          </w:p>
        </w:tc>
        <w:tc>
          <w:tcPr>
            <w:tcW w:w="267" w:type="dxa"/>
            <w:vAlign w:val="bottom"/>
          </w:tcPr>
          <w:p w14:paraId="30869C99" w14:textId="77777777" w:rsidR="004A2843" w:rsidRPr="00AE33D1" w:rsidRDefault="004A2843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373267A8" w14:textId="77777777" w:rsidR="004A2843" w:rsidRPr="00AE33D1" w:rsidRDefault="004A2843" w:rsidP="005D7C4F">
            <w:pPr>
              <w:pStyle w:val="acctfourfigures"/>
              <w:tabs>
                <w:tab w:val="clear" w:pos="765"/>
                <w:tab w:val="decimal" w:pos="1024"/>
              </w:tabs>
              <w:spacing w:line="223" w:lineRule="auto"/>
              <w:ind w:left="18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23BF7C36" w14:textId="77777777" w:rsidR="004A2843" w:rsidRPr="00AE33D1" w:rsidRDefault="004A2843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040CF7D7" w14:textId="77777777" w:rsidR="004A2843" w:rsidRPr="00AE33D1" w:rsidRDefault="004A2843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 w:right="424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8" w:type="dxa"/>
            <w:vAlign w:val="bottom"/>
          </w:tcPr>
          <w:p w14:paraId="008CACE1" w14:textId="77777777" w:rsidR="004A2843" w:rsidRPr="00AE33D1" w:rsidRDefault="004A2843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1" w:type="dxa"/>
            <w:vAlign w:val="bottom"/>
          </w:tcPr>
          <w:p w14:paraId="2FD0E8F0" w14:textId="77777777" w:rsidR="004A2843" w:rsidRPr="00AE33D1" w:rsidRDefault="004A2843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 w:right="40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4A2843" w:rsidRPr="00AE33D1" w14:paraId="76187AD9" w14:textId="77777777" w:rsidTr="004A2843">
        <w:trPr>
          <w:trHeight w:val="20"/>
        </w:trPr>
        <w:tc>
          <w:tcPr>
            <w:tcW w:w="3351" w:type="dxa"/>
            <w:vAlign w:val="bottom"/>
          </w:tcPr>
          <w:p w14:paraId="18EA410C" w14:textId="77777777" w:rsidR="004A2843" w:rsidRPr="00AE33D1" w:rsidRDefault="004A2843" w:rsidP="007F4035">
            <w:pPr>
              <w:tabs>
                <w:tab w:val="clear" w:pos="227"/>
              </w:tabs>
              <w:spacing w:line="240" w:lineRule="auto"/>
              <w:ind w:left="187" w:hanging="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AE33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33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AE33D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2562: </w:t>
            </w:r>
            <w:r w:rsidRPr="00AE33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หนี้สินตามสัญญาเช่าการเงิน)</w:t>
            </w:r>
          </w:p>
        </w:tc>
        <w:tc>
          <w:tcPr>
            <w:tcW w:w="1327" w:type="dxa"/>
            <w:vAlign w:val="bottom"/>
          </w:tcPr>
          <w:p w14:paraId="6DCE2885" w14:textId="02433DA2" w:rsidR="004A2843" w:rsidRPr="00AE33D1" w:rsidRDefault="004A2843" w:rsidP="005D7C4F">
            <w:pPr>
              <w:pStyle w:val="acctfourfigures"/>
              <w:tabs>
                <w:tab w:val="clear" w:pos="765"/>
                <w:tab w:val="decimal" w:pos="681"/>
              </w:tabs>
              <w:spacing w:line="223" w:lineRule="auto"/>
              <w:ind w:left="180"/>
              <w:rPr>
                <w:rFonts w:ascii="Angsana New" w:hAnsi="Angsana New" w:cs="Angsana New"/>
                <w:sz w:val="30"/>
                <w:szCs w:val="30"/>
                <w:lang w:val="en-US" w:eastAsia="zh-CN"/>
              </w:rPr>
            </w:pPr>
          </w:p>
        </w:tc>
        <w:tc>
          <w:tcPr>
            <w:tcW w:w="267" w:type="dxa"/>
            <w:vAlign w:val="bottom"/>
          </w:tcPr>
          <w:p w14:paraId="18F57B3E" w14:textId="77777777" w:rsidR="004A2843" w:rsidRPr="00AE33D1" w:rsidRDefault="004A2843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1C85B5FE" w14:textId="77777777" w:rsidR="004A2843" w:rsidRPr="00AE33D1" w:rsidRDefault="004A2843" w:rsidP="005D7C4F">
            <w:pPr>
              <w:pStyle w:val="acctfourfigures"/>
              <w:tabs>
                <w:tab w:val="clear" w:pos="765"/>
                <w:tab w:val="decimal" w:pos="1024"/>
              </w:tabs>
              <w:spacing w:line="223" w:lineRule="auto"/>
              <w:ind w:left="18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50A39B27" w14:textId="77777777" w:rsidR="004A2843" w:rsidRPr="00AE33D1" w:rsidRDefault="004A2843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F8404C1" w14:textId="77777777" w:rsidR="004A2843" w:rsidRPr="00AE33D1" w:rsidRDefault="004A2843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 w:right="424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8" w:type="dxa"/>
            <w:vAlign w:val="bottom"/>
          </w:tcPr>
          <w:p w14:paraId="76B734EE" w14:textId="77777777" w:rsidR="004A2843" w:rsidRPr="00AE33D1" w:rsidRDefault="004A2843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1" w:type="dxa"/>
            <w:vAlign w:val="bottom"/>
          </w:tcPr>
          <w:p w14:paraId="6D767FFA" w14:textId="77777777" w:rsidR="004A2843" w:rsidRPr="00AE33D1" w:rsidRDefault="004A2843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 w:right="40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8A6F92" w:rsidRPr="00AE33D1" w14:paraId="1F7943A0" w14:textId="77777777" w:rsidTr="008A6F92">
        <w:trPr>
          <w:trHeight w:val="20"/>
        </w:trPr>
        <w:tc>
          <w:tcPr>
            <w:tcW w:w="3351" w:type="dxa"/>
            <w:vAlign w:val="bottom"/>
          </w:tcPr>
          <w:p w14:paraId="0027DB21" w14:textId="1DDD35C6" w:rsidR="008A6F92" w:rsidRPr="00AE33D1" w:rsidRDefault="00A215F4" w:rsidP="00A215F4">
            <w:pPr>
              <w:tabs>
                <w:tab w:val="clear" w:pos="227"/>
              </w:tabs>
              <w:spacing w:line="223" w:lineRule="auto"/>
              <w:ind w:left="251" w:hanging="115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ส่วนที่ถึงกำหนดชำระภายใน </w:t>
            </w:r>
            <w:r w:rsidRPr="00AE33D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327" w:type="dxa"/>
            <w:vAlign w:val="bottom"/>
          </w:tcPr>
          <w:p w14:paraId="140E22A2" w14:textId="6E16B697" w:rsidR="008A6F92" w:rsidRPr="00AE33D1" w:rsidRDefault="00DE7EDE" w:rsidP="00DE7EDE">
            <w:pPr>
              <w:pStyle w:val="acctfourfigures"/>
              <w:tabs>
                <w:tab w:val="clear" w:pos="765"/>
                <w:tab w:val="decimal" w:pos="945"/>
              </w:tabs>
              <w:spacing w:line="223" w:lineRule="auto"/>
              <w:ind w:left="180"/>
              <w:rPr>
                <w:rFonts w:ascii="Angsana New" w:hAnsi="Angsana New" w:cs="Angsana New"/>
                <w:sz w:val="30"/>
                <w:szCs w:val="30"/>
                <w:lang w:val="en-US" w:eastAsia="zh-CN" w:bidi="th-TH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lang w:val="en-US" w:eastAsia="zh-CN" w:bidi="th-TH"/>
              </w:rPr>
              <w:t>32,703</w:t>
            </w:r>
          </w:p>
        </w:tc>
        <w:tc>
          <w:tcPr>
            <w:tcW w:w="267" w:type="dxa"/>
            <w:vAlign w:val="bottom"/>
          </w:tcPr>
          <w:p w14:paraId="7D5369AE" w14:textId="77777777" w:rsidR="008A6F92" w:rsidRPr="00AE33D1" w:rsidRDefault="008A6F92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040A35B3" w14:textId="787DF163" w:rsidR="008A6F92" w:rsidRPr="00AE33D1" w:rsidRDefault="00DE7EDE" w:rsidP="0086158B">
            <w:pPr>
              <w:pStyle w:val="acctfourfigures"/>
              <w:tabs>
                <w:tab w:val="clear" w:pos="765"/>
                <w:tab w:val="left" w:pos="612"/>
              </w:tabs>
              <w:spacing w:line="223" w:lineRule="auto"/>
              <w:ind w:left="-825" w:right="207" w:hanging="10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16BAD8E4" w14:textId="77777777" w:rsidR="008A6F92" w:rsidRPr="00AE33D1" w:rsidRDefault="008A6F92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191F5389" w14:textId="21B6EDED" w:rsidR="008A6F92" w:rsidRPr="00AE33D1" w:rsidRDefault="00DE7EDE" w:rsidP="00DE7EDE">
            <w:pPr>
              <w:pStyle w:val="acctfourfigures"/>
              <w:tabs>
                <w:tab w:val="clear" w:pos="765"/>
                <w:tab w:val="decimal" w:pos="840"/>
              </w:tabs>
              <w:spacing w:line="223" w:lineRule="auto"/>
              <w:ind w:left="180"/>
              <w:rPr>
                <w:rFonts w:ascii="Angsana New" w:hAnsi="Angsana New" w:cs="Angsana New"/>
                <w:sz w:val="30"/>
                <w:szCs w:val="30"/>
                <w:lang w:val="en-US" w:eastAsia="zh-CN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lang w:val="en-US" w:eastAsia="zh-CN"/>
              </w:rPr>
              <w:t>40,484</w:t>
            </w:r>
          </w:p>
        </w:tc>
        <w:tc>
          <w:tcPr>
            <w:tcW w:w="268" w:type="dxa"/>
            <w:vAlign w:val="bottom"/>
          </w:tcPr>
          <w:p w14:paraId="61D464CB" w14:textId="77777777" w:rsidR="008A6F92" w:rsidRPr="00AE33D1" w:rsidRDefault="008A6F92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vAlign w:val="bottom"/>
          </w:tcPr>
          <w:p w14:paraId="2C2B982A" w14:textId="7B2AB5B5" w:rsidR="008A6F92" w:rsidRPr="00AE33D1" w:rsidRDefault="00DE7EDE" w:rsidP="00FF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 w:right="372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E33D1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8A6F92" w:rsidRPr="00AE33D1" w14:paraId="54BB65E7" w14:textId="77777777" w:rsidTr="0086158B">
        <w:trPr>
          <w:trHeight w:val="20"/>
        </w:trPr>
        <w:tc>
          <w:tcPr>
            <w:tcW w:w="3351" w:type="dxa"/>
            <w:vAlign w:val="bottom"/>
          </w:tcPr>
          <w:p w14:paraId="32F6E3FC" w14:textId="7F5E77A7" w:rsidR="008A6F92" w:rsidRPr="00AE33D1" w:rsidRDefault="00A215F4" w:rsidP="00A215F4">
            <w:pPr>
              <w:tabs>
                <w:tab w:val="clear" w:pos="227"/>
              </w:tabs>
              <w:spacing w:line="223" w:lineRule="auto"/>
              <w:ind w:left="251" w:hanging="115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ส่วนที่เกิน </w:t>
            </w:r>
            <w:r w:rsidRPr="00AE33D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44950088" w14:textId="0B8362AD" w:rsidR="008A6F92" w:rsidRPr="00AE33D1" w:rsidRDefault="00DE7EDE" w:rsidP="005D7C4F">
            <w:pPr>
              <w:pStyle w:val="acctfourfigures"/>
              <w:tabs>
                <w:tab w:val="clear" w:pos="765"/>
                <w:tab w:val="decimal" w:pos="681"/>
              </w:tabs>
              <w:spacing w:line="223" w:lineRule="auto"/>
              <w:ind w:left="180"/>
              <w:rPr>
                <w:rFonts w:ascii="Angsana New" w:hAnsi="Angsana New" w:cs="Angsana New"/>
                <w:sz w:val="30"/>
                <w:szCs w:val="30"/>
                <w:lang w:val="en-US" w:eastAsia="zh-CN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lang w:val="en-US" w:eastAsia="zh-CN"/>
              </w:rPr>
              <w:t>1,798,411</w:t>
            </w:r>
          </w:p>
        </w:tc>
        <w:tc>
          <w:tcPr>
            <w:tcW w:w="267" w:type="dxa"/>
            <w:vAlign w:val="bottom"/>
          </w:tcPr>
          <w:p w14:paraId="23422DE9" w14:textId="77777777" w:rsidR="008A6F92" w:rsidRPr="00AE33D1" w:rsidRDefault="008A6F92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3CE80894" w14:textId="12A265DE" w:rsidR="008A6F92" w:rsidRPr="00AE33D1" w:rsidRDefault="00DE7EDE" w:rsidP="0086158B">
            <w:pPr>
              <w:pStyle w:val="acctfourfigures"/>
              <w:tabs>
                <w:tab w:val="clear" w:pos="765"/>
                <w:tab w:val="left" w:pos="612"/>
              </w:tabs>
              <w:spacing w:line="223" w:lineRule="auto"/>
              <w:ind w:left="-825" w:right="207" w:hanging="10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2C9DF3CD" w14:textId="77777777" w:rsidR="008A6F92" w:rsidRPr="00AE33D1" w:rsidRDefault="008A6F92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429ED7BD" w14:textId="57230181" w:rsidR="008A6F92" w:rsidRPr="00AE33D1" w:rsidRDefault="00DE7EDE" w:rsidP="00716F7D">
            <w:pPr>
              <w:pStyle w:val="acctfourfigures"/>
              <w:tabs>
                <w:tab w:val="clear" w:pos="765"/>
                <w:tab w:val="decimal" w:pos="840"/>
              </w:tabs>
              <w:spacing w:line="223" w:lineRule="auto"/>
              <w:ind w:left="180"/>
              <w:rPr>
                <w:rFonts w:ascii="Angsana New" w:hAnsi="Angsana New" w:cs="Angsana New"/>
                <w:sz w:val="30"/>
                <w:szCs w:val="30"/>
                <w:lang w:val="en-US" w:eastAsia="zh-CN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lang w:val="en-US" w:eastAsia="zh-CN"/>
              </w:rPr>
              <w:t>68,217</w:t>
            </w:r>
          </w:p>
        </w:tc>
        <w:tc>
          <w:tcPr>
            <w:tcW w:w="268" w:type="dxa"/>
            <w:vAlign w:val="bottom"/>
          </w:tcPr>
          <w:p w14:paraId="62C74673" w14:textId="77777777" w:rsidR="008A6F92" w:rsidRPr="00AE33D1" w:rsidRDefault="008A6F92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11E68CFC" w14:textId="3089EC92" w:rsidR="008A6F92" w:rsidRPr="00AE33D1" w:rsidRDefault="00DE7EDE" w:rsidP="00FF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 w:right="372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E33D1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8A6F92" w:rsidRPr="00AE33D1" w14:paraId="2868DC51" w14:textId="77777777" w:rsidTr="0086158B">
        <w:trPr>
          <w:trHeight w:val="20"/>
        </w:trPr>
        <w:tc>
          <w:tcPr>
            <w:tcW w:w="3351" w:type="dxa"/>
            <w:vAlign w:val="bottom"/>
          </w:tcPr>
          <w:p w14:paraId="4A3840BC" w14:textId="52A22E20" w:rsidR="008A6F92" w:rsidRPr="00AE33D1" w:rsidRDefault="00E370C2" w:rsidP="008A6F92">
            <w:pPr>
              <w:tabs>
                <w:tab w:val="clear" w:pos="227"/>
              </w:tabs>
              <w:spacing w:line="223" w:lineRule="auto"/>
              <w:ind w:left="251" w:hanging="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184AEE" w14:textId="44719C90" w:rsidR="008A6F92" w:rsidRPr="00AE33D1" w:rsidRDefault="008A6F92" w:rsidP="00716F7D">
            <w:pPr>
              <w:pStyle w:val="acctfourfigures"/>
              <w:tabs>
                <w:tab w:val="clear" w:pos="765"/>
                <w:tab w:val="decimal" w:pos="681"/>
              </w:tabs>
              <w:spacing w:line="223" w:lineRule="auto"/>
              <w:ind w:left="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zh-CN"/>
              </w:rPr>
            </w:pPr>
            <w:r w:rsidRPr="00AE33D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zh-CN"/>
              </w:rPr>
              <w:t>1,831,114</w:t>
            </w:r>
          </w:p>
        </w:tc>
        <w:tc>
          <w:tcPr>
            <w:tcW w:w="267" w:type="dxa"/>
            <w:vAlign w:val="bottom"/>
          </w:tcPr>
          <w:p w14:paraId="1DFF761D" w14:textId="77777777" w:rsidR="008A6F92" w:rsidRPr="00AE33D1" w:rsidRDefault="008A6F92" w:rsidP="008A6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2EE81" w14:textId="55900E9D" w:rsidR="008A6F92" w:rsidRPr="00AE33D1" w:rsidRDefault="008A6F92" w:rsidP="0086158B">
            <w:pPr>
              <w:pStyle w:val="acctfourfigures"/>
              <w:tabs>
                <w:tab w:val="clear" w:pos="765"/>
                <w:tab w:val="left" w:pos="612"/>
              </w:tabs>
              <w:spacing w:line="223" w:lineRule="auto"/>
              <w:ind w:left="-825" w:right="207" w:hanging="10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2A64BF01" w14:textId="77777777" w:rsidR="008A6F92" w:rsidRPr="00AE33D1" w:rsidRDefault="008A6F92" w:rsidP="008A6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051D1" w14:textId="128D6FC2" w:rsidR="008A6F92" w:rsidRPr="00AE33D1" w:rsidRDefault="008A6F92" w:rsidP="00716F7D">
            <w:pPr>
              <w:pStyle w:val="acctfourfigures"/>
              <w:tabs>
                <w:tab w:val="clear" w:pos="765"/>
                <w:tab w:val="decimal" w:pos="844"/>
              </w:tabs>
              <w:spacing w:line="223" w:lineRule="auto"/>
              <w:ind w:left="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zh-CN"/>
              </w:rPr>
            </w:pPr>
            <w:r w:rsidRPr="00AE33D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zh-CN"/>
              </w:rPr>
              <w:t>108,701</w:t>
            </w:r>
          </w:p>
        </w:tc>
        <w:tc>
          <w:tcPr>
            <w:tcW w:w="268" w:type="dxa"/>
            <w:vAlign w:val="bottom"/>
          </w:tcPr>
          <w:p w14:paraId="054FB192" w14:textId="77777777" w:rsidR="008A6F92" w:rsidRPr="00AE33D1" w:rsidRDefault="008A6F92" w:rsidP="008A6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5BDE37" w14:textId="57052D55" w:rsidR="008A6F92" w:rsidRPr="00AE33D1" w:rsidRDefault="008A6F92" w:rsidP="00FF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 w:right="3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AE33D1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</w:tr>
    </w:tbl>
    <w:p w14:paraId="79878846" w14:textId="66084362" w:rsidR="0096426C" w:rsidRPr="00AE33D1" w:rsidRDefault="00964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3142D3AA" w14:textId="45689C38" w:rsidR="00237D07" w:rsidRPr="00AE33D1" w:rsidRDefault="00237D07" w:rsidP="00B90458">
      <w:pPr>
        <w:tabs>
          <w:tab w:val="clear" w:pos="454"/>
          <w:tab w:val="clear" w:pos="680"/>
          <w:tab w:val="clear" w:pos="907"/>
          <w:tab w:val="clear" w:pos="1644"/>
          <w:tab w:val="left" w:pos="1080"/>
          <w:tab w:val="left" w:pos="1170"/>
          <w:tab w:val="left" w:pos="1620"/>
          <w:tab w:val="left" w:pos="171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  <w:r w:rsidRPr="00AE33D1">
        <w:rPr>
          <w:rFonts w:ascii="Angsana New" w:hAnsi="Angsana New" w:hint="cs"/>
          <w:sz w:val="30"/>
          <w:szCs w:val="30"/>
          <w:cs/>
        </w:rPr>
        <w:t>เงินกู้ยืม</w:t>
      </w:r>
      <w:r w:rsidRPr="00AE33D1">
        <w:rPr>
          <w:rFonts w:ascii="Angsana New" w:hAnsi="Angsana New"/>
          <w:sz w:val="30"/>
          <w:szCs w:val="30"/>
          <w:cs/>
        </w:rPr>
        <w:t>ส่วนที่มีหลักประกัน</w:t>
      </w:r>
      <w:r w:rsidRPr="00AE33D1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AE33D1">
        <w:rPr>
          <w:rFonts w:ascii="Angsana New" w:hAnsi="Angsana New"/>
          <w:sz w:val="30"/>
          <w:szCs w:val="30"/>
        </w:rPr>
        <w:t xml:space="preserve">31 </w:t>
      </w:r>
      <w:r w:rsidRPr="00AE33D1">
        <w:rPr>
          <w:rFonts w:ascii="Angsana New" w:hAnsi="Angsana New" w:hint="cs"/>
          <w:sz w:val="30"/>
          <w:szCs w:val="30"/>
          <w:cs/>
        </w:rPr>
        <w:t>ธันวาคม</w:t>
      </w:r>
      <w:r w:rsidRPr="00AE33D1">
        <w:rPr>
          <w:rFonts w:ascii="Angsana New" w:hAnsi="Angsana New"/>
          <w:sz w:val="30"/>
          <w:szCs w:val="30"/>
        </w:rPr>
        <w:t xml:space="preserve"> 256</w:t>
      </w:r>
      <w:r w:rsidR="0096426C" w:rsidRPr="00AE33D1">
        <w:rPr>
          <w:rFonts w:ascii="Angsana New" w:hAnsi="Angsana New"/>
          <w:sz w:val="30"/>
          <w:szCs w:val="30"/>
        </w:rPr>
        <w:t xml:space="preserve">3 </w:t>
      </w:r>
      <w:r w:rsidR="0096426C" w:rsidRPr="00AE33D1">
        <w:rPr>
          <w:rFonts w:ascii="Angsana New" w:hAnsi="Angsana New" w:hint="cs"/>
          <w:sz w:val="30"/>
          <w:szCs w:val="30"/>
          <w:cs/>
        </w:rPr>
        <w:t xml:space="preserve">และ </w:t>
      </w:r>
      <w:r w:rsidR="0096426C" w:rsidRPr="00AE33D1">
        <w:rPr>
          <w:rFonts w:ascii="Angsana New" w:hAnsi="Angsana New"/>
          <w:sz w:val="30"/>
          <w:szCs w:val="30"/>
        </w:rPr>
        <w:t>256</w:t>
      </w:r>
      <w:r w:rsidRPr="00AE33D1">
        <w:rPr>
          <w:rFonts w:ascii="Angsana New" w:hAnsi="Angsana New"/>
          <w:sz w:val="30"/>
          <w:szCs w:val="30"/>
        </w:rPr>
        <w:t xml:space="preserve">2 </w:t>
      </w:r>
      <w:r w:rsidRPr="00AE33D1">
        <w:rPr>
          <w:rFonts w:ascii="Angsana New" w:hAnsi="Angsana New"/>
          <w:sz w:val="30"/>
          <w:szCs w:val="30"/>
          <w:cs/>
        </w:rPr>
        <w:t>มีรายละเอียดของหลักประกันซึ่งเป็นสินทรัพย์ดังนี้</w:t>
      </w:r>
    </w:p>
    <w:p w14:paraId="6BBEF3B3" w14:textId="77777777" w:rsidR="00237D07" w:rsidRPr="00AE33D1" w:rsidRDefault="00237D07" w:rsidP="00237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180" w:right="119"/>
        <w:jc w:val="thaiDistribute"/>
        <w:rPr>
          <w:rFonts w:ascii="Angsana New" w:hAnsi="Angsana New"/>
          <w:spacing w:val="-6"/>
          <w:sz w:val="24"/>
          <w:szCs w:val="24"/>
          <w:cs/>
        </w:rPr>
      </w:pPr>
    </w:p>
    <w:tbl>
      <w:tblPr>
        <w:tblW w:w="9333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351"/>
        <w:gridCol w:w="1327"/>
        <w:gridCol w:w="267"/>
        <w:gridCol w:w="1308"/>
        <w:gridCol w:w="268"/>
        <w:gridCol w:w="1243"/>
        <w:gridCol w:w="268"/>
        <w:gridCol w:w="1301"/>
      </w:tblGrid>
      <w:tr w:rsidR="00237D07" w:rsidRPr="00AE33D1" w14:paraId="049A53D9" w14:textId="77777777" w:rsidTr="00B90458">
        <w:trPr>
          <w:trHeight w:val="20"/>
        </w:trPr>
        <w:tc>
          <w:tcPr>
            <w:tcW w:w="3351" w:type="dxa"/>
            <w:shd w:val="clear" w:color="auto" w:fill="auto"/>
            <w:vAlign w:val="bottom"/>
          </w:tcPr>
          <w:p w14:paraId="2CF7FFC8" w14:textId="77777777" w:rsidR="0096426C" w:rsidRPr="00AE33D1" w:rsidRDefault="0096426C" w:rsidP="00FF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5"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2D6395AD" w14:textId="77777777" w:rsidR="00237D07" w:rsidRPr="00AE33D1" w:rsidRDefault="00237D07" w:rsidP="00FF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23" w:lineRule="auto"/>
              <w:ind w:left="180"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2" w:type="dxa"/>
            <w:gridSpan w:val="3"/>
            <w:vAlign w:val="bottom"/>
          </w:tcPr>
          <w:p w14:paraId="6071E271" w14:textId="77777777" w:rsidR="00237D07" w:rsidRPr="00AE33D1" w:rsidRDefault="00237D07" w:rsidP="00FF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  <w:vAlign w:val="bottom"/>
          </w:tcPr>
          <w:p w14:paraId="0C08E5AA" w14:textId="77777777" w:rsidR="00237D07" w:rsidRPr="00AE33D1" w:rsidRDefault="00237D07" w:rsidP="00FF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12" w:type="dxa"/>
            <w:gridSpan w:val="3"/>
            <w:vAlign w:val="bottom"/>
          </w:tcPr>
          <w:p w14:paraId="4C5F71B7" w14:textId="77777777" w:rsidR="00237D07" w:rsidRPr="00AE33D1" w:rsidRDefault="00237D07" w:rsidP="00FF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7D07" w:rsidRPr="00AE33D1" w14:paraId="2AA55447" w14:textId="77777777" w:rsidTr="00B90458">
        <w:trPr>
          <w:trHeight w:val="20"/>
        </w:trPr>
        <w:tc>
          <w:tcPr>
            <w:tcW w:w="3351" w:type="dxa"/>
            <w:shd w:val="clear" w:color="auto" w:fill="auto"/>
            <w:vAlign w:val="bottom"/>
          </w:tcPr>
          <w:p w14:paraId="70310C2D" w14:textId="77777777" w:rsidR="00237D07" w:rsidRPr="00AE33D1" w:rsidRDefault="00237D07" w:rsidP="00FF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24AD0CC4" w14:textId="77777777" w:rsidR="00237D07" w:rsidRPr="00AE33D1" w:rsidRDefault="00237D07" w:rsidP="00FF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28"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DCF7CC5" w14:textId="77777777" w:rsidR="00237D07" w:rsidRPr="00AE33D1" w:rsidRDefault="00237D07" w:rsidP="00FF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3BF24292" w14:textId="77777777" w:rsidR="00237D07" w:rsidRPr="00AE33D1" w:rsidRDefault="00237D07" w:rsidP="00FF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2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7F0ACEF" w14:textId="77777777" w:rsidR="00237D07" w:rsidRPr="00AE33D1" w:rsidRDefault="00237D07" w:rsidP="00FF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47273B1E" w14:textId="77777777" w:rsidR="00237D07" w:rsidRPr="00AE33D1" w:rsidRDefault="00237D07" w:rsidP="00FF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2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713D620" w14:textId="77777777" w:rsidR="00237D07" w:rsidRPr="00AE33D1" w:rsidRDefault="00237D07" w:rsidP="00FF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5F0A5680" w14:textId="77777777" w:rsidR="00237D07" w:rsidRPr="00AE33D1" w:rsidRDefault="00237D07" w:rsidP="00FF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2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37D07" w:rsidRPr="00AE33D1" w14:paraId="564AA566" w14:textId="77777777" w:rsidTr="00B90458">
        <w:trPr>
          <w:trHeight w:val="20"/>
        </w:trPr>
        <w:tc>
          <w:tcPr>
            <w:tcW w:w="3351" w:type="dxa"/>
            <w:vAlign w:val="bottom"/>
          </w:tcPr>
          <w:p w14:paraId="239EF13A" w14:textId="77777777" w:rsidR="00237D07" w:rsidRPr="00AE33D1" w:rsidRDefault="00237D07" w:rsidP="00FF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5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  <w:vAlign w:val="bottom"/>
          </w:tcPr>
          <w:p w14:paraId="2398F1D9" w14:textId="77777777" w:rsidR="00237D07" w:rsidRPr="00AE33D1" w:rsidRDefault="00237D07" w:rsidP="00FF5907">
            <w:pPr>
              <w:pStyle w:val="acctfourfigures"/>
              <w:tabs>
                <w:tab w:val="clear" w:pos="765"/>
              </w:tabs>
              <w:spacing w:line="223" w:lineRule="auto"/>
              <w:ind w:left="18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3D82D904" w14:textId="77777777" w:rsidR="00237D07" w:rsidRPr="00AE33D1" w:rsidRDefault="00237D07" w:rsidP="00FF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5FCC375B" w14:textId="77777777" w:rsidR="00237D07" w:rsidRPr="00AE33D1" w:rsidRDefault="00237D07" w:rsidP="00FF5907">
            <w:pPr>
              <w:pStyle w:val="acctfourfigures"/>
              <w:tabs>
                <w:tab w:val="clear" w:pos="765"/>
              </w:tabs>
              <w:spacing w:line="223" w:lineRule="auto"/>
              <w:ind w:left="180" w:right="-70" w:hanging="45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AE33D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ปรับปรุงใหม่</w:t>
            </w:r>
            <w:r w:rsidRPr="00AE33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38749425" w14:textId="77777777" w:rsidR="00237D07" w:rsidRPr="00AE33D1" w:rsidRDefault="00237D07" w:rsidP="00FF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6B643378" w14:textId="77777777" w:rsidR="00237D07" w:rsidRPr="00AE33D1" w:rsidRDefault="00237D07" w:rsidP="00FF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 w:right="162"/>
              <w:jc w:val="right"/>
            </w:pPr>
          </w:p>
        </w:tc>
        <w:tc>
          <w:tcPr>
            <w:tcW w:w="268" w:type="dxa"/>
            <w:vAlign w:val="bottom"/>
          </w:tcPr>
          <w:p w14:paraId="7E176F3C" w14:textId="77777777" w:rsidR="00237D07" w:rsidRPr="00AE33D1" w:rsidRDefault="00237D07" w:rsidP="00FF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1" w:type="dxa"/>
            <w:vAlign w:val="bottom"/>
          </w:tcPr>
          <w:p w14:paraId="64135FAF" w14:textId="77777777" w:rsidR="00237D07" w:rsidRPr="00AE33D1" w:rsidRDefault="00237D07" w:rsidP="00FF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 w:right="12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237D07" w:rsidRPr="00AE33D1" w14:paraId="5021A439" w14:textId="77777777" w:rsidTr="00B90458">
        <w:trPr>
          <w:trHeight w:val="20"/>
        </w:trPr>
        <w:tc>
          <w:tcPr>
            <w:tcW w:w="3351" w:type="dxa"/>
            <w:vAlign w:val="bottom"/>
          </w:tcPr>
          <w:p w14:paraId="08B81851" w14:textId="77777777" w:rsidR="00237D07" w:rsidRPr="00AE33D1" w:rsidRDefault="00237D07" w:rsidP="00FF5907">
            <w:pPr>
              <w:spacing w:line="223" w:lineRule="auto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82" w:type="dxa"/>
            <w:gridSpan w:val="7"/>
            <w:vAlign w:val="bottom"/>
          </w:tcPr>
          <w:p w14:paraId="1989A23C" w14:textId="77777777" w:rsidR="00237D07" w:rsidRPr="00AE33D1" w:rsidRDefault="00237D07" w:rsidP="00FF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 w:right="123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E33D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AE33D1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237D07" w:rsidRPr="00AE33D1" w14:paraId="649EC009" w14:textId="77777777" w:rsidTr="00B90458">
        <w:trPr>
          <w:trHeight w:val="20"/>
        </w:trPr>
        <w:tc>
          <w:tcPr>
            <w:tcW w:w="3351" w:type="dxa"/>
            <w:vAlign w:val="bottom"/>
          </w:tcPr>
          <w:p w14:paraId="35A60309" w14:textId="77777777" w:rsidR="00237D07" w:rsidRPr="00AE33D1" w:rsidRDefault="00237D07" w:rsidP="00FF5907">
            <w:pPr>
              <w:tabs>
                <w:tab w:val="clear" w:pos="227"/>
              </w:tabs>
              <w:spacing w:line="223" w:lineRule="auto"/>
              <w:ind w:left="180" w:hanging="115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AE33D1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327" w:type="dxa"/>
            <w:vAlign w:val="bottom"/>
          </w:tcPr>
          <w:p w14:paraId="3CCF526D" w14:textId="77777777" w:rsidR="00237D07" w:rsidRPr="00AE33D1" w:rsidRDefault="00237D07" w:rsidP="00FF5907">
            <w:pPr>
              <w:pStyle w:val="acctfourfigures"/>
              <w:tabs>
                <w:tab w:val="clear" w:pos="765"/>
                <w:tab w:val="decimal" w:pos="776"/>
              </w:tabs>
              <w:spacing w:line="223" w:lineRule="auto"/>
              <w:ind w:left="180"/>
              <w:rPr>
                <w:rFonts w:ascii="Angsana New" w:hAnsi="Angsana New" w:cs="Angsana New"/>
                <w:sz w:val="30"/>
                <w:szCs w:val="30"/>
                <w:lang w:val="en-US" w:eastAsia="zh-CN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267" w:type="dxa"/>
            <w:vAlign w:val="bottom"/>
          </w:tcPr>
          <w:p w14:paraId="7899F77C" w14:textId="77777777" w:rsidR="00237D07" w:rsidRPr="00AE33D1" w:rsidRDefault="00237D07" w:rsidP="00FF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45B852B9" w14:textId="77777777" w:rsidR="00237D07" w:rsidRPr="00AE33D1" w:rsidRDefault="00237D07" w:rsidP="00FF5907">
            <w:pPr>
              <w:pStyle w:val="acctfourfigures"/>
              <w:tabs>
                <w:tab w:val="clear" w:pos="765"/>
                <w:tab w:val="decimal" w:pos="1024"/>
              </w:tabs>
              <w:spacing w:line="223" w:lineRule="auto"/>
              <w:ind w:left="18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lang w:val="en-US" w:eastAsia="zh-CN"/>
              </w:rPr>
              <w:t>21,739,420</w:t>
            </w:r>
          </w:p>
        </w:tc>
        <w:tc>
          <w:tcPr>
            <w:tcW w:w="268" w:type="dxa"/>
            <w:vAlign w:val="bottom"/>
          </w:tcPr>
          <w:p w14:paraId="4B4A54A7" w14:textId="77777777" w:rsidR="00237D07" w:rsidRPr="00AE33D1" w:rsidRDefault="00237D07" w:rsidP="00FF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D9E7583" w14:textId="77777777" w:rsidR="00237D07" w:rsidRPr="00AE33D1" w:rsidRDefault="00237D07" w:rsidP="00FF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 w:right="372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E33D1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8" w:type="dxa"/>
            <w:vAlign w:val="bottom"/>
          </w:tcPr>
          <w:p w14:paraId="430F238B" w14:textId="77777777" w:rsidR="00237D07" w:rsidRPr="00AE33D1" w:rsidRDefault="00237D07" w:rsidP="00FF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1" w:type="dxa"/>
            <w:vAlign w:val="bottom"/>
          </w:tcPr>
          <w:p w14:paraId="36D35633" w14:textId="77777777" w:rsidR="00237D07" w:rsidRPr="00AE33D1" w:rsidRDefault="00237D07" w:rsidP="00FF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 w:right="372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E33D1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237D07" w:rsidRPr="00AE33D1" w14:paraId="328F28A2" w14:textId="77777777" w:rsidTr="00B90458">
        <w:trPr>
          <w:trHeight w:val="60"/>
        </w:trPr>
        <w:tc>
          <w:tcPr>
            <w:tcW w:w="3351" w:type="dxa"/>
            <w:vAlign w:val="bottom"/>
          </w:tcPr>
          <w:p w14:paraId="393A0D7C" w14:textId="77777777" w:rsidR="00237D07" w:rsidRPr="00AE33D1" w:rsidRDefault="00237D07" w:rsidP="00FF5907">
            <w:pPr>
              <w:tabs>
                <w:tab w:val="clear" w:pos="227"/>
              </w:tabs>
              <w:spacing w:line="223" w:lineRule="auto"/>
              <w:ind w:left="180" w:hanging="115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327" w:type="dxa"/>
            <w:vAlign w:val="bottom"/>
          </w:tcPr>
          <w:p w14:paraId="03241D53" w14:textId="77777777" w:rsidR="00237D07" w:rsidRPr="00AE33D1" w:rsidRDefault="00237D07" w:rsidP="00FF5907">
            <w:pPr>
              <w:pStyle w:val="acctfourfigures"/>
              <w:tabs>
                <w:tab w:val="clear" w:pos="765"/>
                <w:tab w:val="decimal" w:pos="776"/>
              </w:tabs>
              <w:spacing w:line="223" w:lineRule="auto"/>
              <w:ind w:left="180"/>
              <w:rPr>
                <w:rFonts w:ascii="Angsana New" w:hAnsi="Angsana New" w:cs="Angsana New"/>
                <w:sz w:val="30"/>
                <w:szCs w:val="30"/>
                <w:lang w:val="en-US" w:eastAsia="zh-CN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267" w:type="dxa"/>
            <w:vAlign w:val="bottom"/>
          </w:tcPr>
          <w:p w14:paraId="1B85B360" w14:textId="77777777" w:rsidR="00237D07" w:rsidRPr="00AE33D1" w:rsidRDefault="00237D07" w:rsidP="00FF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733F2285" w14:textId="77777777" w:rsidR="00237D07" w:rsidRPr="00AE33D1" w:rsidRDefault="00237D07" w:rsidP="00FF5907">
            <w:pPr>
              <w:pStyle w:val="acctfourfigures"/>
              <w:tabs>
                <w:tab w:val="clear" w:pos="765"/>
                <w:tab w:val="decimal" w:pos="1024"/>
              </w:tabs>
              <w:spacing w:line="223" w:lineRule="auto"/>
              <w:ind w:lef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Pr="00AE33D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E33D1">
              <w:rPr>
                <w:rFonts w:ascii="Angsana New" w:hAnsi="Angsana New" w:cs="Angsana New"/>
                <w:sz w:val="30"/>
                <w:szCs w:val="30"/>
                <w:lang w:val="en-US"/>
              </w:rPr>
              <w:t>386</w:t>
            </w:r>
            <w:r w:rsidRPr="00AE33D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E33D1">
              <w:rPr>
                <w:rFonts w:ascii="Angsana New" w:hAnsi="Angsana New" w:cs="Angsana New"/>
                <w:sz w:val="30"/>
                <w:szCs w:val="30"/>
                <w:lang w:val="en-US"/>
              </w:rPr>
              <w:t>380</w:t>
            </w:r>
          </w:p>
        </w:tc>
        <w:tc>
          <w:tcPr>
            <w:tcW w:w="268" w:type="dxa"/>
            <w:vAlign w:val="bottom"/>
          </w:tcPr>
          <w:p w14:paraId="581C4572" w14:textId="77777777" w:rsidR="00237D07" w:rsidRPr="00AE33D1" w:rsidRDefault="00237D07" w:rsidP="00FF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4FA10D71" w14:textId="77777777" w:rsidR="00237D07" w:rsidRPr="00AE33D1" w:rsidRDefault="00237D07" w:rsidP="00FF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 w:right="372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E33D1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8" w:type="dxa"/>
            <w:vAlign w:val="bottom"/>
          </w:tcPr>
          <w:p w14:paraId="708D7885" w14:textId="77777777" w:rsidR="00237D07" w:rsidRPr="00AE33D1" w:rsidRDefault="00237D07" w:rsidP="00FF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1" w:type="dxa"/>
            <w:vAlign w:val="bottom"/>
          </w:tcPr>
          <w:p w14:paraId="7E5589AA" w14:textId="77777777" w:rsidR="00237D07" w:rsidRPr="00AE33D1" w:rsidRDefault="00237D07" w:rsidP="00FF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 w:right="372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E33D1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237D07" w:rsidRPr="00AE33D1" w14:paraId="790502EA" w14:textId="77777777" w:rsidTr="00B90458">
        <w:trPr>
          <w:trHeight w:val="20"/>
        </w:trPr>
        <w:tc>
          <w:tcPr>
            <w:tcW w:w="3351" w:type="dxa"/>
            <w:vAlign w:val="bottom"/>
          </w:tcPr>
          <w:p w14:paraId="39169BA7" w14:textId="77777777" w:rsidR="00237D07" w:rsidRPr="00AE33D1" w:rsidRDefault="00237D07" w:rsidP="00FF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 w:hanging="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5E367A" w14:textId="77777777" w:rsidR="00237D07" w:rsidRPr="00AE33D1" w:rsidRDefault="00237D07" w:rsidP="00FF5907">
            <w:pPr>
              <w:pStyle w:val="acctfourfigures"/>
              <w:tabs>
                <w:tab w:val="clear" w:pos="765"/>
                <w:tab w:val="decimal" w:pos="776"/>
              </w:tabs>
              <w:spacing w:line="223" w:lineRule="auto"/>
              <w:ind w:left="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zh-CN"/>
              </w:rPr>
            </w:pPr>
            <w:r w:rsidRPr="00AE33D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267" w:type="dxa"/>
            <w:vAlign w:val="bottom"/>
          </w:tcPr>
          <w:p w14:paraId="405CB3DF" w14:textId="77777777" w:rsidR="00237D07" w:rsidRPr="00AE33D1" w:rsidRDefault="00237D07" w:rsidP="00FF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6D4BC7" w14:textId="77777777" w:rsidR="00237D07" w:rsidRPr="00AE33D1" w:rsidRDefault="00237D07" w:rsidP="00FF5907">
            <w:pPr>
              <w:pStyle w:val="acctfourfigures"/>
              <w:tabs>
                <w:tab w:val="clear" w:pos="765"/>
                <w:tab w:val="decimal" w:pos="1024"/>
              </w:tabs>
              <w:spacing w:line="223" w:lineRule="auto"/>
              <w:ind w:left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33</w:t>
            </w:r>
            <w:r w:rsidRPr="00AE33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E33D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125</w:t>
            </w:r>
            <w:r w:rsidRPr="00AE33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E33D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800</w:t>
            </w:r>
          </w:p>
        </w:tc>
        <w:tc>
          <w:tcPr>
            <w:tcW w:w="268" w:type="dxa"/>
            <w:vAlign w:val="bottom"/>
          </w:tcPr>
          <w:p w14:paraId="5F00DBFF" w14:textId="77777777" w:rsidR="00237D07" w:rsidRPr="00AE33D1" w:rsidRDefault="00237D07" w:rsidP="00FF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04A326" w14:textId="77777777" w:rsidR="00237D07" w:rsidRPr="00AE33D1" w:rsidRDefault="00237D07" w:rsidP="00FF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 w:right="3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AE33D1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8" w:type="dxa"/>
            <w:vAlign w:val="bottom"/>
          </w:tcPr>
          <w:p w14:paraId="2FF3B6A8" w14:textId="77777777" w:rsidR="00237D07" w:rsidRPr="00AE33D1" w:rsidRDefault="00237D07" w:rsidP="00FF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B31A4E" w14:textId="77777777" w:rsidR="00237D07" w:rsidRPr="00AE33D1" w:rsidRDefault="00237D07" w:rsidP="00FF5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 w:right="3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AE33D1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</w:tr>
    </w:tbl>
    <w:p w14:paraId="3EEBA2DE" w14:textId="78AE4D20" w:rsidR="004A2843" w:rsidRPr="00AE33D1" w:rsidRDefault="00237D07" w:rsidP="00092901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990"/>
          <w:tab w:val="left" w:pos="1170"/>
          <w:tab w:val="left" w:pos="1260"/>
          <w:tab w:val="left" w:pos="2160"/>
        </w:tabs>
        <w:spacing w:line="223" w:lineRule="auto"/>
        <w:ind w:left="630" w:right="119" w:hanging="180"/>
        <w:jc w:val="thaiDistribute"/>
        <w:rPr>
          <w:rFonts w:ascii="Angsana New" w:hAnsi="Angsana New"/>
          <w:i/>
          <w:iCs/>
          <w:sz w:val="30"/>
          <w:szCs w:val="30"/>
        </w:rPr>
      </w:pPr>
      <w:r w:rsidRPr="00AE33D1">
        <w:rPr>
          <w:rFonts w:ascii="Angsana New" w:hAnsi="Angsana New"/>
          <w:sz w:val="30"/>
          <w:szCs w:val="30"/>
        </w:rPr>
        <w:lastRenderedPageBreak/>
        <w:tab/>
      </w:r>
      <w:bookmarkStart w:id="34" w:name="_Hlk1910150"/>
      <w:r w:rsidR="001F17E0" w:rsidRPr="00AE33D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1F17E0" w:rsidRPr="00AE33D1">
        <w:rPr>
          <w:rFonts w:ascii="Angsana New" w:hAnsi="Angsana New"/>
          <w:sz w:val="30"/>
          <w:szCs w:val="30"/>
        </w:rPr>
        <w:t xml:space="preserve">31 </w:t>
      </w:r>
      <w:r w:rsidR="001F17E0" w:rsidRPr="00AE33D1">
        <w:rPr>
          <w:rFonts w:ascii="Angsana New" w:hAnsi="Angsana New" w:hint="cs"/>
          <w:sz w:val="30"/>
          <w:szCs w:val="30"/>
          <w:cs/>
        </w:rPr>
        <w:t>ธันวาคม</w:t>
      </w:r>
      <w:r w:rsidR="001F17E0" w:rsidRPr="00AE33D1">
        <w:rPr>
          <w:rFonts w:ascii="Angsana New" w:hAnsi="Angsana New"/>
          <w:sz w:val="30"/>
          <w:szCs w:val="30"/>
          <w:cs/>
        </w:rPr>
        <w:t xml:space="preserve"> </w:t>
      </w:r>
      <w:r w:rsidR="001F17E0" w:rsidRPr="00AE33D1">
        <w:rPr>
          <w:rFonts w:ascii="Angsana New" w:hAnsi="Angsana New"/>
          <w:sz w:val="30"/>
          <w:szCs w:val="30"/>
        </w:rPr>
        <w:t xml:space="preserve">2563 </w:t>
      </w:r>
      <w:r w:rsidR="001F17E0" w:rsidRPr="00AE33D1">
        <w:rPr>
          <w:rFonts w:ascii="Angsana New" w:hAnsi="Angsana New" w:hint="cs"/>
          <w:sz w:val="30"/>
          <w:szCs w:val="30"/>
          <w:cs/>
        </w:rPr>
        <w:t>กลุ่มบริษัทและบริษัทมีวงเงินสินเชื่อซึ่งยังมิได้เบิกใช้อันประกอบไปด้วยเงินกู้ยืม</w:t>
      </w:r>
      <w:r w:rsidR="001F17E0" w:rsidRPr="00AE33D1">
        <w:rPr>
          <w:rFonts w:ascii="Angsana New" w:hAnsi="Angsana New"/>
          <w:sz w:val="30"/>
          <w:szCs w:val="30"/>
          <w:cs/>
        </w:rPr>
        <w:br/>
      </w:r>
      <w:r w:rsidR="001F17E0" w:rsidRPr="00AE33D1">
        <w:rPr>
          <w:rFonts w:ascii="Angsana New" w:hAnsi="Angsana New" w:hint="cs"/>
          <w:sz w:val="30"/>
          <w:szCs w:val="30"/>
          <w:cs/>
        </w:rPr>
        <w:t xml:space="preserve">ระยะยาว เงินกู้ยืมระยะสั้น และวงเงินเบิกเกินบัญชีรวม </w:t>
      </w:r>
      <w:r w:rsidR="001F17E0" w:rsidRPr="00AE33D1">
        <w:rPr>
          <w:rFonts w:ascii="Angsana New" w:hAnsi="Angsana New"/>
          <w:sz w:val="30"/>
          <w:szCs w:val="30"/>
        </w:rPr>
        <w:t xml:space="preserve">78,473.62  </w:t>
      </w:r>
      <w:r w:rsidR="001F17E0" w:rsidRPr="00AE33D1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1F17E0" w:rsidRPr="00AE33D1">
        <w:rPr>
          <w:rFonts w:ascii="Angsana New" w:hAnsi="Angsana New"/>
          <w:sz w:val="30"/>
          <w:szCs w:val="30"/>
        </w:rPr>
        <w:t xml:space="preserve">78,388.62 </w:t>
      </w:r>
      <w:r w:rsidR="001F17E0" w:rsidRPr="00AE33D1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1F17E0" w:rsidRPr="00AE33D1">
        <w:rPr>
          <w:rFonts w:ascii="Angsana New" w:hAnsi="Angsana New"/>
          <w:sz w:val="30"/>
          <w:szCs w:val="30"/>
        </w:rPr>
        <w:br/>
      </w:r>
      <w:r w:rsidR="001F17E0" w:rsidRPr="00AE33D1">
        <w:rPr>
          <w:rFonts w:ascii="Angsana New" w:hAnsi="Angsana New"/>
          <w:i/>
          <w:iCs/>
          <w:sz w:val="30"/>
          <w:szCs w:val="30"/>
        </w:rPr>
        <w:t xml:space="preserve">(31 </w:t>
      </w:r>
      <w:r w:rsidR="001F17E0" w:rsidRPr="00AE33D1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1F17E0" w:rsidRPr="00AE33D1">
        <w:rPr>
          <w:rFonts w:ascii="Angsana New" w:hAnsi="Angsana New"/>
          <w:i/>
          <w:iCs/>
          <w:sz w:val="30"/>
          <w:szCs w:val="30"/>
        </w:rPr>
        <w:t xml:space="preserve">2562: </w:t>
      </w:r>
      <w:r w:rsidR="00CE1A22" w:rsidRPr="00AE33D1">
        <w:rPr>
          <w:rFonts w:ascii="Angsana New" w:hAnsi="Angsana New"/>
          <w:i/>
          <w:iCs/>
          <w:sz w:val="30"/>
          <w:szCs w:val="30"/>
        </w:rPr>
        <w:t>62</w:t>
      </w:r>
      <w:r w:rsidR="001F17E0" w:rsidRPr="00AE33D1">
        <w:rPr>
          <w:rFonts w:ascii="Angsana New" w:hAnsi="Angsana New"/>
          <w:i/>
          <w:iCs/>
          <w:sz w:val="30"/>
          <w:szCs w:val="30"/>
        </w:rPr>
        <w:t>,</w:t>
      </w:r>
      <w:r w:rsidR="00CE1A22" w:rsidRPr="00AE33D1">
        <w:rPr>
          <w:rFonts w:ascii="Angsana New" w:hAnsi="Angsana New"/>
          <w:i/>
          <w:iCs/>
          <w:sz w:val="30"/>
          <w:szCs w:val="30"/>
        </w:rPr>
        <w:t>747.60</w:t>
      </w:r>
      <w:r w:rsidR="001F17E0" w:rsidRPr="00AE33D1">
        <w:rPr>
          <w:rFonts w:ascii="Angsana New" w:hAnsi="Angsana New"/>
          <w:sz w:val="30"/>
          <w:szCs w:val="30"/>
        </w:rPr>
        <w:t xml:space="preserve">  </w:t>
      </w:r>
      <w:r w:rsidR="001F17E0" w:rsidRPr="00AE33D1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CE1A22" w:rsidRPr="00AE33D1">
        <w:rPr>
          <w:rFonts w:ascii="Angsana New" w:hAnsi="Angsana New"/>
          <w:i/>
          <w:iCs/>
          <w:sz w:val="30"/>
          <w:szCs w:val="30"/>
        </w:rPr>
        <w:t>62</w:t>
      </w:r>
      <w:r w:rsidR="001F17E0" w:rsidRPr="00AE33D1">
        <w:rPr>
          <w:rFonts w:ascii="Angsana New" w:hAnsi="Angsana New"/>
          <w:i/>
          <w:iCs/>
          <w:sz w:val="30"/>
          <w:szCs w:val="30"/>
        </w:rPr>
        <w:t>,</w:t>
      </w:r>
      <w:r w:rsidR="00CE1A22" w:rsidRPr="00AE33D1">
        <w:rPr>
          <w:rFonts w:ascii="Angsana New" w:hAnsi="Angsana New"/>
          <w:i/>
          <w:iCs/>
          <w:sz w:val="30"/>
          <w:szCs w:val="30"/>
        </w:rPr>
        <w:t>662</w:t>
      </w:r>
      <w:r w:rsidR="001F17E0" w:rsidRPr="00AE33D1">
        <w:rPr>
          <w:rFonts w:ascii="Angsana New" w:hAnsi="Angsana New"/>
          <w:i/>
          <w:iCs/>
          <w:sz w:val="30"/>
          <w:szCs w:val="30"/>
        </w:rPr>
        <w:t>.60</w:t>
      </w:r>
      <w:r w:rsidR="001F17E0" w:rsidRPr="00AE33D1">
        <w:rPr>
          <w:rFonts w:ascii="Angsana New" w:hAnsi="Angsana New"/>
          <w:sz w:val="30"/>
          <w:szCs w:val="30"/>
        </w:rPr>
        <w:t xml:space="preserve"> </w:t>
      </w:r>
      <w:r w:rsidR="001F17E0" w:rsidRPr="00AE33D1">
        <w:rPr>
          <w:rFonts w:ascii="Angsana New" w:hAnsi="Angsana New"/>
          <w:i/>
          <w:iCs/>
          <w:sz w:val="30"/>
          <w:szCs w:val="30"/>
        </w:rPr>
        <w:t xml:space="preserve"> </w:t>
      </w:r>
      <w:r w:rsidR="001F17E0" w:rsidRPr="00AE33D1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="001F17E0" w:rsidRPr="00AE33D1">
        <w:rPr>
          <w:rFonts w:ascii="Angsana New" w:hAnsi="Angsana New"/>
          <w:i/>
          <w:iCs/>
          <w:sz w:val="30"/>
          <w:szCs w:val="30"/>
        </w:rPr>
        <w:t>)</w:t>
      </w:r>
      <w:bookmarkStart w:id="35" w:name="_Hlk32275666"/>
      <w:bookmarkEnd w:id="34"/>
    </w:p>
    <w:p w14:paraId="6141FD68" w14:textId="77777777" w:rsidR="00092901" w:rsidRPr="00D24DDD" w:rsidRDefault="00092901" w:rsidP="00092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080"/>
        </w:tabs>
        <w:spacing w:line="240" w:lineRule="auto"/>
        <w:ind w:right="29"/>
        <w:jc w:val="both"/>
        <w:rPr>
          <w:rFonts w:ascii="Angsana New" w:hAnsi="Angsana New"/>
          <w:b/>
          <w:bCs/>
          <w:sz w:val="24"/>
          <w:szCs w:val="24"/>
        </w:rPr>
      </w:pPr>
    </w:p>
    <w:p w14:paraId="24033D70" w14:textId="549703D5" w:rsidR="00287B73" w:rsidRPr="00AE33D1" w:rsidRDefault="00F60DD1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AE33D1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bookmarkEnd w:id="35"/>
    <w:p w14:paraId="2B58B0DB" w14:textId="77777777" w:rsidR="009A2538" w:rsidRPr="00AE33D1" w:rsidRDefault="009A2538" w:rsidP="009A2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sz w:val="24"/>
          <w:szCs w:val="24"/>
          <w:cs/>
        </w:rPr>
      </w:pPr>
    </w:p>
    <w:tbl>
      <w:tblPr>
        <w:tblW w:w="9535" w:type="dxa"/>
        <w:tblInd w:w="536" w:type="dxa"/>
        <w:tblLook w:val="01E0" w:firstRow="1" w:lastRow="1" w:firstColumn="1" w:lastColumn="1" w:noHBand="0" w:noVBand="0"/>
      </w:tblPr>
      <w:tblGrid>
        <w:gridCol w:w="21"/>
        <w:gridCol w:w="2605"/>
        <w:gridCol w:w="1243"/>
        <w:gridCol w:w="1172"/>
        <w:gridCol w:w="269"/>
        <w:gridCol w:w="1260"/>
        <w:gridCol w:w="270"/>
        <w:gridCol w:w="1169"/>
        <w:gridCol w:w="269"/>
        <w:gridCol w:w="1231"/>
        <w:gridCol w:w="26"/>
      </w:tblGrid>
      <w:tr w:rsidR="00FC7C1E" w:rsidRPr="00AE33D1" w14:paraId="35246172" w14:textId="77777777" w:rsidTr="00894830">
        <w:trPr>
          <w:gridBefore w:val="1"/>
          <w:wBefore w:w="21" w:type="dxa"/>
          <w:trHeight w:hRule="exact" w:val="403"/>
        </w:trPr>
        <w:tc>
          <w:tcPr>
            <w:tcW w:w="2605" w:type="dxa"/>
          </w:tcPr>
          <w:p w14:paraId="048579C2" w14:textId="77777777" w:rsidR="00FC7C1E" w:rsidRPr="00AE33D1" w:rsidRDefault="00FC7C1E" w:rsidP="00024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43" w:type="dxa"/>
          </w:tcPr>
          <w:p w14:paraId="0F9CC3CC" w14:textId="77777777" w:rsidR="00FC7C1E" w:rsidRPr="00AE33D1" w:rsidRDefault="00FC7C1E" w:rsidP="00024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1" w:type="dxa"/>
            <w:gridSpan w:val="3"/>
          </w:tcPr>
          <w:p w14:paraId="0C10250E" w14:textId="77777777" w:rsidR="00FC7C1E" w:rsidRPr="00AE33D1" w:rsidRDefault="00FC7C1E" w:rsidP="00024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bCs/>
                <w:sz w:val="30"/>
                <w:szCs w:val="30"/>
                <w:lang w:val="en-GB"/>
              </w:rPr>
            </w:pPr>
            <w:r w:rsidRPr="00AE33D1">
              <w:rPr>
                <w:rFonts w:ascii="Angsana New" w:eastAsia="MS Mincho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626A498C" w14:textId="77777777" w:rsidR="00FC7C1E" w:rsidRPr="00AE33D1" w:rsidRDefault="00FC7C1E" w:rsidP="00024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95" w:type="dxa"/>
            <w:gridSpan w:val="4"/>
          </w:tcPr>
          <w:p w14:paraId="22947A4B" w14:textId="77777777" w:rsidR="00FC7C1E" w:rsidRPr="00AE33D1" w:rsidRDefault="00FC7C1E" w:rsidP="00024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bCs/>
                <w:sz w:val="30"/>
                <w:szCs w:val="30"/>
                <w:cs/>
                <w:lang w:val="en-GB"/>
              </w:rPr>
            </w:pPr>
            <w:r w:rsidRPr="00AE33D1">
              <w:rPr>
                <w:rFonts w:ascii="Angsana New" w:eastAsia="MS Mincho" w:hAnsi="Angsana New"/>
                <w:bCs/>
                <w:sz w:val="30"/>
                <w:szCs w:val="30"/>
                <w:cs/>
                <w:lang w:val="en-GB"/>
              </w:rPr>
              <w:t>งบการเงินเฉพาะ</w:t>
            </w:r>
            <w:r w:rsidRPr="00AE33D1">
              <w:rPr>
                <w:rFonts w:ascii="Angsana New" w:eastAsia="MS Mincho" w:hAnsi="Angsana New" w:hint="cs"/>
                <w:bCs/>
                <w:sz w:val="30"/>
                <w:szCs w:val="30"/>
                <w:cs/>
                <w:lang w:val="en-GB"/>
              </w:rPr>
              <w:t>กิจการ</w:t>
            </w:r>
          </w:p>
        </w:tc>
      </w:tr>
      <w:tr w:rsidR="00894830" w:rsidRPr="00AE33D1" w14:paraId="1E6FA5D2" w14:textId="77777777" w:rsidTr="00894830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trHeight w:val="420"/>
        </w:trPr>
        <w:tc>
          <w:tcPr>
            <w:tcW w:w="3869" w:type="dxa"/>
            <w:gridSpan w:val="3"/>
          </w:tcPr>
          <w:p w14:paraId="4FBB0FDB" w14:textId="77777777" w:rsidR="00894830" w:rsidRPr="00AE33D1" w:rsidRDefault="00894830" w:rsidP="0089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color w:val="00000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65C1C4C" w14:textId="364857AF" w:rsidR="00894830" w:rsidRPr="00AE33D1" w:rsidRDefault="00894830" w:rsidP="0089483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26B68459" w14:textId="77777777" w:rsidR="00894830" w:rsidRPr="00AE33D1" w:rsidRDefault="00894830" w:rsidP="0089483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002405" w14:textId="33563F22" w:rsidR="00894830" w:rsidRPr="00AE33D1" w:rsidRDefault="00894830" w:rsidP="0089483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25</w:t>
            </w:r>
            <w:r w:rsidRPr="00AE33D1">
              <w:rPr>
                <w:rFonts w:ascii="Angsana New" w:eastAsia="MS Mincho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7772BDE9" w14:textId="77777777" w:rsidR="00894830" w:rsidRPr="00AE33D1" w:rsidRDefault="00894830" w:rsidP="00894830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07EC9BA5" w14:textId="499BC505" w:rsidR="00894830" w:rsidRPr="00AE33D1" w:rsidRDefault="00894830" w:rsidP="0089483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1B1BB022" w14:textId="77777777" w:rsidR="00894830" w:rsidRPr="00AE33D1" w:rsidRDefault="00894830" w:rsidP="0089483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57" w:type="dxa"/>
            <w:gridSpan w:val="2"/>
          </w:tcPr>
          <w:p w14:paraId="1040BBC1" w14:textId="3843BAF5" w:rsidR="00894830" w:rsidRPr="00AE33D1" w:rsidRDefault="00894830" w:rsidP="0089483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25</w:t>
            </w:r>
            <w:r w:rsidRPr="00AE33D1">
              <w:rPr>
                <w:rFonts w:ascii="Angsana New" w:eastAsia="MS Mincho" w:hAnsi="Angsana New"/>
                <w:sz w:val="30"/>
                <w:szCs w:val="30"/>
              </w:rPr>
              <w:t>62</w:t>
            </w:r>
          </w:p>
        </w:tc>
      </w:tr>
      <w:tr w:rsidR="00FA1F49" w:rsidRPr="00AE33D1" w14:paraId="74F3BD98" w14:textId="77777777" w:rsidTr="00894830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trHeight w:val="420"/>
        </w:trPr>
        <w:tc>
          <w:tcPr>
            <w:tcW w:w="3869" w:type="dxa"/>
            <w:gridSpan w:val="3"/>
          </w:tcPr>
          <w:p w14:paraId="3C392070" w14:textId="77777777" w:rsidR="00FA1F49" w:rsidRPr="00AE33D1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color w:val="00000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69E3689" w14:textId="77777777" w:rsidR="00FA1F49" w:rsidRPr="00AE33D1" w:rsidRDefault="00FA1F49" w:rsidP="00FA1F4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E9F1B69" w14:textId="77777777" w:rsidR="00FA1F49" w:rsidRPr="00AE33D1" w:rsidRDefault="00FA1F49" w:rsidP="00FA1F4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EB4584" w14:textId="77777777" w:rsidR="00FA1F49" w:rsidRPr="00AE33D1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64D69F89" w14:textId="77777777" w:rsidR="00FA1F49" w:rsidRPr="00AE33D1" w:rsidRDefault="00FA1F49" w:rsidP="00FA1F49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18B328A8" w14:textId="77777777" w:rsidR="00FA1F49" w:rsidRPr="00AE33D1" w:rsidRDefault="00FA1F49" w:rsidP="00FA1F4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C2B7F5D" w14:textId="77777777" w:rsidR="00FA1F49" w:rsidRPr="00AE33D1" w:rsidRDefault="00FA1F49" w:rsidP="00FA1F4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57" w:type="dxa"/>
            <w:gridSpan w:val="2"/>
          </w:tcPr>
          <w:p w14:paraId="1BC1CD75" w14:textId="77777777" w:rsidR="00FA1F49" w:rsidRPr="00AE33D1" w:rsidRDefault="00FA1F49" w:rsidP="00FA1F4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FA1F49" w:rsidRPr="00AE33D1" w14:paraId="6E7FC3B0" w14:textId="77777777" w:rsidTr="00894830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trHeight w:val="420"/>
        </w:trPr>
        <w:tc>
          <w:tcPr>
            <w:tcW w:w="3869" w:type="dxa"/>
            <w:gridSpan w:val="3"/>
          </w:tcPr>
          <w:p w14:paraId="45BD63FC" w14:textId="77777777" w:rsidR="00FA1F49" w:rsidRPr="00AE33D1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color w:val="000000"/>
                <w:sz w:val="30"/>
                <w:szCs w:val="30"/>
              </w:rPr>
            </w:pPr>
          </w:p>
        </w:tc>
        <w:tc>
          <w:tcPr>
            <w:tcW w:w="5666" w:type="dxa"/>
            <w:gridSpan w:val="8"/>
          </w:tcPr>
          <w:p w14:paraId="0DB18674" w14:textId="77777777" w:rsidR="00FA1F49" w:rsidRPr="00AE33D1" w:rsidRDefault="00FA1F49" w:rsidP="00FA1F4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(</w:t>
            </w:r>
            <w:r w:rsidRPr="00AE33D1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A1F49" w:rsidRPr="00AE33D1" w14:paraId="1585C22C" w14:textId="77777777" w:rsidTr="00894830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trHeight w:val="420"/>
        </w:trPr>
        <w:tc>
          <w:tcPr>
            <w:tcW w:w="3869" w:type="dxa"/>
            <w:gridSpan w:val="3"/>
          </w:tcPr>
          <w:p w14:paraId="368335F1" w14:textId="77777777" w:rsidR="00FA1F49" w:rsidRPr="00AE33D1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AE33D1">
              <w:rPr>
                <w:rFonts w:ascii="Angsana New" w:eastAsia="MS Mincho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  <w:p w14:paraId="62B933E4" w14:textId="77777777" w:rsidR="00FA1F49" w:rsidRPr="00AE33D1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4"/>
              </w:tabs>
              <w:spacing w:line="240" w:lineRule="auto"/>
              <w:rPr>
                <w:rFonts w:ascii="Angsana New" w:eastAsia="MS Mincho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AE33D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ประมาณการหนี้สิน</w:t>
            </w:r>
            <w:r w:rsidRPr="00AE33D1">
              <w:rPr>
                <w:rFonts w:ascii="Angsana New" w:eastAsia="MS Mincho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สำหรับ</w:t>
            </w:r>
          </w:p>
        </w:tc>
        <w:tc>
          <w:tcPr>
            <w:tcW w:w="1172" w:type="dxa"/>
          </w:tcPr>
          <w:p w14:paraId="7608ADC2" w14:textId="77777777" w:rsidR="00FA1F49" w:rsidRPr="00AE33D1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bottom w:val="nil"/>
            </w:tcBorders>
          </w:tcPr>
          <w:p w14:paraId="45FED5F3" w14:textId="77777777" w:rsidR="00FA1F49" w:rsidRPr="00AE33D1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62A976" w14:textId="77777777" w:rsidR="00FA1F49" w:rsidRPr="00AE33D1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0BFA12" w14:textId="77777777" w:rsidR="00FA1F49" w:rsidRPr="00AE33D1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color w:val="00000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6855515" w14:textId="77777777" w:rsidR="00FA1F49" w:rsidRPr="00AE33D1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</w:tcPr>
          <w:p w14:paraId="741E10F2" w14:textId="77777777" w:rsidR="00FA1F49" w:rsidRPr="00AE33D1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color w:val="000000"/>
                <w:sz w:val="30"/>
                <w:szCs w:val="30"/>
              </w:rPr>
            </w:pPr>
          </w:p>
        </w:tc>
        <w:tc>
          <w:tcPr>
            <w:tcW w:w="1257" w:type="dxa"/>
            <w:gridSpan w:val="2"/>
          </w:tcPr>
          <w:p w14:paraId="407CF9BE" w14:textId="77777777" w:rsidR="00FA1F49" w:rsidRPr="00AE33D1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color w:val="000000"/>
                <w:sz w:val="30"/>
                <w:szCs w:val="30"/>
              </w:rPr>
            </w:pPr>
          </w:p>
        </w:tc>
      </w:tr>
      <w:tr w:rsidR="00FA1F49" w:rsidRPr="00AE33D1" w14:paraId="1960D959" w14:textId="77777777" w:rsidTr="00894830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trHeight w:val="420"/>
        </w:trPr>
        <w:tc>
          <w:tcPr>
            <w:tcW w:w="3869" w:type="dxa"/>
            <w:gridSpan w:val="3"/>
            <w:tcBorders>
              <w:bottom w:val="nil"/>
            </w:tcBorders>
          </w:tcPr>
          <w:p w14:paraId="4776C4C9" w14:textId="77777777" w:rsidR="00FA1F49" w:rsidRPr="00AE33D1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2" w:type="dxa"/>
            <w:tcBorders>
              <w:bottom w:val="nil"/>
            </w:tcBorders>
          </w:tcPr>
          <w:p w14:paraId="326832B4" w14:textId="77777777" w:rsidR="00FA1F49" w:rsidRPr="00AE33D1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bottom w:val="nil"/>
            </w:tcBorders>
          </w:tcPr>
          <w:p w14:paraId="626DFB81" w14:textId="77777777" w:rsidR="00FA1F49" w:rsidRPr="00AE33D1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0567515" w14:textId="77777777" w:rsidR="00FA1F49" w:rsidRPr="00AE33D1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FD66BB6" w14:textId="77777777" w:rsidR="00FA1F49" w:rsidRPr="00AE33D1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nil"/>
            </w:tcBorders>
          </w:tcPr>
          <w:p w14:paraId="5FEF1116" w14:textId="77777777" w:rsidR="00FA1F49" w:rsidRPr="00AE33D1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bottom w:val="nil"/>
            </w:tcBorders>
          </w:tcPr>
          <w:p w14:paraId="716F6F73" w14:textId="77777777" w:rsidR="00FA1F49" w:rsidRPr="00AE33D1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gridSpan w:val="2"/>
          </w:tcPr>
          <w:p w14:paraId="5B1395A6" w14:textId="77777777" w:rsidR="00FA1F49" w:rsidRPr="00AE33D1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2B2D37" w:rsidRPr="00AE33D1" w14:paraId="3B432255" w14:textId="77777777" w:rsidTr="00894830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trHeight w:val="420"/>
        </w:trPr>
        <w:tc>
          <w:tcPr>
            <w:tcW w:w="3869" w:type="dxa"/>
            <w:gridSpan w:val="3"/>
            <w:tcBorders>
              <w:bottom w:val="nil"/>
            </w:tcBorders>
          </w:tcPr>
          <w:p w14:paraId="337EEF38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color w:val="000000"/>
                <w:sz w:val="30"/>
                <w:szCs w:val="30"/>
                <w:cs/>
                <w:lang w:val="en-GB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โครงการผลประโยชน์ที่กำหนดไว้</w:t>
            </w:r>
          </w:p>
        </w:tc>
        <w:tc>
          <w:tcPr>
            <w:tcW w:w="1172" w:type="dxa"/>
            <w:tcBorders>
              <w:bottom w:val="nil"/>
            </w:tcBorders>
          </w:tcPr>
          <w:p w14:paraId="27AC008D" w14:textId="2D0F781C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357,197</w:t>
            </w:r>
          </w:p>
        </w:tc>
        <w:tc>
          <w:tcPr>
            <w:tcW w:w="269" w:type="dxa"/>
            <w:tcBorders>
              <w:bottom w:val="nil"/>
            </w:tcBorders>
          </w:tcPr>
          <w:p w14:paraId="0C9DE676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09EEA0D" w14:textId="704D2045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32</w:t>
            </w:r>
            <w:r w:rsidR="007B67FF"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7</w:t>
            </w: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7B67FF"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829</w:t>
            </w:r>
          </w:p>
        </w:tc>
        <w:tc>
          <w:tcPr>
            <w:tcW w:w="270" w:type="dxa"/>
            <w:tcBorders>
              <w:bottom w:val="nil"/>
            </w:tcBorders>
          </w:tcPr>
          <w:p w14:paraId="0B85BC82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nil"/>
            </w:tcBorders>
          </w:tcPr>
          <w:p w14:paraId="249D7B27" w14:textId="4B9E5012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150,252</w:t>
            </w:r>
          </w:p>
        </w:tc>
        <w:tc>
          <w:tcPr>
            <w:tcW w:w="269" w:type="dxa"/>
            <w:tcBorders>
              <w:bottom w:val="nil"/>
            </w:tcBorders>
          </w:tcPr>
          <w:p w14:paraId="488A5C49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gridSpan w:val="2"/>
          </w:tcPr>
          <w:p w14:paraId="7F03438B" w14:textId="2DDAB2F0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130,958</w:t>
            </w:r>
          </w:p>
        </w:tc>
      </w:tr>
      <w:tr w:rsidR="002B2D37" w:rsidRPr="00AE33D1" w14:paraId="3034E740" w14:textId="77777777" w:rsidTr="00894830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trHeight w:val="420"/>
        </w:trPr>
        <w:tc>
          <w:tcPr>
            <w:tcW w:w="3869" w:type="dxa"/>
            <w:gridSpan w:val="3"/>
            <w:tcBorders>
              <w:bottom w:val="nil"/>
            </w:tcBorders>
          </w:tcPr>
          <w:p w14:paraId="1988F404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8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172" w:type="dxa"/>
            <w:tcBorders>
              <w:bottom w:val="nil"/>
            </w:tcBorders>
          </w:tcPr>
          <w:p w14:paraId="36060ED4" w14:textId="3A0F7A34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4,916</w:t>
            </w:r>
          </w:p>
        </w:tc>
        <w:tc>
          <w:tcPr>
            <w:tcW w:w="269" w:type="dxa"/>
            <w:tcBorders>
              <w:bottom w:val="nil"/>
            </w:tcBorders>
          </w:tcPr>
          <w:p w14:paraId="21739889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6AAF781D" w14:textId="2A923303" w:rsidR="002B2D37" w:rsidRPr="00AE33D1" w:rsidRDefault="007B67FF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  <w:r w:rsidR="002B2D37"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096</w:t>
            </w:r>
          </w:p>
        </w:tc>
        <w:tc>
          <w:tcPr>
            <w:tcW w:w="270" w:type="dxa"/>
            <w:tcBorders>
              <w:bottom w:val="nil"/>
            </w:tcBorders>
          </w:tcPr>
          <w:p w14:paraId="689FE126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nil"/>
            </w:tcBorders>
          </w:tcPr>
          <w:p w14:paraId="588D6F3B" w14:textId="2715A8A8" w:rsidR="002B2D37" w:rsidRPr="00AE33D1" w:rsidRDefault="002B2D37" w:rsidP="0009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bottom w:val="nil"/>
            </w:tcBorders>
          </w:tcPr>
          <w:p w14:paraId="44F11103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gridSpan w:val="2"/>
          </w:tcPr>
          <w:p w14:paraId="6F266D1D" w14:textId="21F3F24C" w:rsidR="002B2D37" w:rsidRPr="00AE33D1" w:rsidRDefault="002B2D37" w:rsidP="0009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B2D37" w:rsidRPr="00AE33D1" w14:paraId="5144E39A" w14:textId="77777777" w:rsidTr="00894830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trHeight w:val="420"/>
        </w:trPr>
        <w:tc>
          <w:tcPr>
            <w:tcW w:w="3869" w:type="dxa"/>
            <w:gridSpan w:val="3"/>
            <w:tcBorders>
              <w:top w:val="nil"/>
              <w:bottom w:val="nil"/>
            </w:tcBorders>
          </w:tcPr>
          <w:p w14:paraId="78984382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AE33D1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0462DA73" w14:textId="5A41AE90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362,113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F6329F1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A4CFD48" w14:textId="24D2B1DE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332,925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9DA139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183F0178" w14:textId="52D6EC7C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150,252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4281283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05B1517" w14:textId="6DB1F810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130,958</w:t>
            </w:r>
          </w:p>
        </w:tc>
      </w:tr>
      <w:tr w:rsidR="00955C0A" w:rsidRPr="00716F7D" w14:paraId="3DD3230E" w14:textId="77777777" w:rsidTr="00955C0A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trHeight w:val="420"/>
        </w:trPr>
        <w:tc>
          <w:tcPr>
            <w:tcW w:w="3869" w:type="dxa"/>
            <w:gridSpan w:val="3"/>
            <w:tcBorders>
              <w:top w:val="nil"/>
              <w:bottom w:val="nil"/>
            </w:tcBorders>
          </w:tcPr>
          <w:p w14:paraId="0704BFF6" w14:textId="77777777" w:rsidR="00955C0A" w:rsidRPr="00716F7D" w:rsidRDefault="00955C0A" w:rsidP="0089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nil"/>
            </w:tcBorders>
          </w:tcPr>
          <w:p w14:paraId="5C450766" w14:textId="77777777" w:rsidR="00955C0A" w:rsidRPr="00716F7D" w:rsidRDefault="00955C0A" w:rsidP="0089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F39B563" w14:textId="77777777" w:rsidR="00955C0A" w:rsidRPr="00716F7D" w:rsidRDefault="00955C0A" w:rsidP="0089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43F06EEE" w14:textId="77777777" w:rsidR="00955C0A" w:rsidRPr="00716F7D" w:rsidRDefault="00955C0A" w:rsidP="0089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DC83BD" w14:textId="77777777" w:rsidR="00955C0A" w:rsidRPr="00716F7D" w:rsidRDefault="00955C0A" w:rsidP="0089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</w:tcPr>
          <w:p w14:paraId="1BB6DD5A" w14:textId="77777777" w:rsidR="00955C0A" w:rsidRPr="00716F7D" w:rsidRDefault="00955C0A" w:rsidP="0089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1568A8E" w14:textId="77777777" w:rsidR="00955C0A" w:rsidRPr="00716F7D" w:rsidRDefault="00955C0A" w:rsidP="0089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bottom w:val="nil"/>
            </w:tcBorders>
          </w:tcPr>
          <w:p w14:paraId="000E40A8" w14:textId="77777777" w:rsidR="00955C0A" w:rsidRPr="00716F7D" w:rsidRDefault="00955C0A" w:rsidP="0089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C766C" w:rsidRPr="00AE33D1" w14:paraId="00148265" w14:textId="77777777" w:rsidTr="00894830">
        <w:tblPrEx>
          <w:tblLook w:val="0000" w:firstRow="0" w:lastRow="0" w:firstColumn="0" w:lastColumn="0" w:noHBand="0" w:noVBand="0"/>
        </w:tblPrEx>
        <w:trPr>
          <w:gridAfter w:val="1"/>
          <w:wAfter w:w="26" w:type="dxa"/>
        </w:trPr>
        <w:tc>
          <w:tcPr>
            <w:tcW w:w="3869" w:type="dxa"/>
            <w:gridSpan w:val="3"/>
          </w:tcPr>
          <w:p w14:paraId="0E56E186" w14:textId="77777777" w:rsidR="00DC766C" w:rsidRPr="00AE33D1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E33D1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proofErr w:type="spellStart"/>
            <w:r w:rsidRPr="00AE33D1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ธันวาคม</w:t>
            </w:r>
            <w:proofErr w:type="spellEnd"/>
          </w:p>
        </w:tc>
        <w:tc>
          <w:tcPr>
            <w:tcW w:w="1172" w:type="dxa"/>
          </w:tcPr>
          <w:p w14:paraId="3616872E" w14:textId="77777777" w:rsidR="00DC766C" w:rsidRPr="00AE33D1" w:rsidRDefault="00DC766C" w:rsidP="00DC766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94CBDB7" w14:textId="77777777" w:rsidR="00DC766C" w:rsidRPr="00AE33D1" w:rsidRDefault="00DC766C" w:rsidP="00DC766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16CC54" w14:textId="77777777" w:rsidR="00DC766C" w:rsidRPr="00AE33D1" w:rsidRDefault="00DC766C" w:rsidP="00DC766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A98ADA" w14:textId="77777777" w:rsidR="00DC766C" w:rsidRPr="00AE33D1" w:rsidRDefault="00DC766C" w:rsidP="00DC766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440D352" w14:textId="77777777" w:rsidR="00DC766C" w:rsidRPr="00AE33D1" w:rsidRDefault="00DC766C" w:rsidP="00DC766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5F7A9A9" w14:textId="77777777" w:rsidR="00DC766C" w:rsidRPr="00AE33D1" w:rsidRDefault="00DC766C" w:rsidP="00DC766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49348D10" w14:textId="77777777" w:rsidR="00DC766C" w:rsidRPr="00AE33D1" w:rsidRDefault="00DC766C" w:rsidP="00DC766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DC766C" w:rsidRPr="00AE33D1" w14:paraId="718BD821" w14:textId="77777777" w:rsidTr="00894830">
        <w:tblPrEx>
          <w:tblLook w:val="0000" w:firstRow="0" w:lastRow="0" w:firstColumn="0" w:lastColumn="0" w:noHBand="0" w:noVBand="0"/>
        </w:tblPrEx>
        <w:trPr>
          <w:gridAfter w:val="1"/>
          <w:wAfter w:w="26" w:type="dxa"/>
        </w:trPr>
        <w:tc>
          <w:tcPr>
            <w:tcW w:w="3869" w:type="dxa"/>
            <w:gridSpan w:val="3"/>
          </w:tcPr>
          <w:p w14:paraId="2DDB1F87" w14:textId="77777777" w:rsidR="00DC766C" w:rsidRPr="00AE33D1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172" w:type="dxa"/>
          </w:tcPr>
          <w:p w14:paraId="4A5558C8" w14:textId="77777777" w:rsidR="00DC766C" w:rsidRPr="00AE33D1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73BD6DC" w14:textId="77777777" w:rsidR="00DC766C" w:rsidRPr="00AE33D1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DAE8678" w14:textId="77777777" w:rsidR="00DC766C" w:rsidRPr="00AE33D1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698D8D" w14:textId="77777777" w:rsidR="00DC766C" w:rsidRPr="00AE33D1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B681989" w14:textId="77777777" w:rsidR="00DC766C" w:rsidRPr="00AE33D1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3A88945" w14:textId="77777777" w:rsidR="00DC766C" w:rsidRPr="00AE33D1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43A6D024" w14:textId="77777777" w:rsidR="00DC766C" w:rsidRPr="00AE33D1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DC766C" w:rsidRPr="00AE33D1" w14:paraId="15E2A831" w14:textId="77777777" w:rsidTr="00894830">
        <w:tblPrEx>
          <w:tblLook w:val="0000" w:firstRow="0" w:lastRow="0" w:firstColumn="0" w:lastColumn="0" w:noHBand="0" w:noVBand="0"/>
        </w:tblPrEx>
        <w:trPr>
          <w:gridAfter w:val="1"/>
          <w:wAfter w:w="26" w:type="dxa"/>
        </w:trPr>
        <w:tc>
          <w:tcPr>
            <w:tcW w:w="3869" w:type="dxa"/>
            <w:gridSpan w:val="3"/>
          </w:tcPr>
          <w:p w14:paraId="1CEF6F23" w14:textId="77777777" w:rsidR="00DC766C" w:rsidRPr="00AE33D1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1172" w:type="dxa"/>
          </w:tcPr>
          <w:p w14:paraId="28876304" w14:textId="77777777" w:rsidR="00DC766C" w:rsidRPr="00AE33D1" w:rsidDel="006A7EC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CEE4700" w14:textId="77777777" w:rsidR="00DC766C" w:rsidRPr="00AE33D1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C26ADD5" w14:textId="77777777" w:rsidR="00DC766C" w:rsidRPr="00AE33D1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2E78E55" w14:textId="77777777" w:rsidR="00DC766C" w:rsidRPr="00AE33D1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</w:tcPr>
          <w:p w14:paraId="484C376F" w14:textId="77777777" w:rsidR="00DC766C" w:rsidRPr="00AE33D1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9" w:type="dxa"/>
          </w:tcPr>
          <w:p w14:paraId="2EF76E06" w14:textId="77777777" w:rsidR="00DC766C" w:rsidRPr="00AE33D1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bidi="ar-SA"/>
              </w:rPr>
            </w:pPr>
          </w:p>
        </w:tc>
        <w:tc>
          <w:tcPr>
            <w:tcW w:w="1231" w:type="dxa"/>
          </w:tcPr>
          <w:p w14:paraId="6544A7B5" w14:textId="77777777" w:rsidR="00DC766C" w:rsidRPr="00AE33D1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</w:tr>
      <w:tr w:rsidR="00DC766C" w:rsidRPr="00AE33D1" w14:paraId="054149B8" w14:textId="77777777" w:rsidTr="00894830">
        <w:tblPrEx>
          <w:tblLook w:val="0000" w:firstRow="0" w:lastRow="0" w:firstColumn="0" w:lastColumn="0" w:noHBand="0" w:noVBand="0"/>
        </w:tblPrEx>
        <w:trPr>
          <w:gridAfter w:val="1"/>
          <w:wAfter w:w="26" w:type="dxa"/>
        </w:trPr>
        <w:tc>
          <w:tcPr>
            <w:tcW w:w="3869" w:type="dxa"/>
            <w:gridSpan w:val="3"/>
            <w:tcBorders>
              <w:bottom w:val="nil"/>
            </w:tcBorders>
          </w:tcPr>
          <w:p w14:paraId="335B26AF" w14:textId="77777777" w:rsidR="00DC766C" w:rsidRPr="00AE33D1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AE33D1">
              <w:rPr>
                <w:rFonts w:ascii="Times New Roman" w:hAnsi="Times New Roman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2" w:type="dxa"/>
          </w:tcPr>
          <w:p w14:paraId="4AE7DAF8" w14:textId="77777777" w:rsidR="00DC766C" w:rsidRPr="00AE33D1" w:rsidDel="006A7EC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BC83C4D" w14:textId="77777777" w:rsidR="00DC766C" w:rsidRPr="00AE33D1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BBE3882" w14:textId="77777777" w:rsidR="00DC766C" w:rsidRPr="00AE33D1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B8A813C" w14:textId="77777777" w:rsidR="00DC766C" w:rsidRPr="00AE33D1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</w:tcPr>
          <w:p w14:paraId="2B8CA281" w14:textId="77777777" w:rsidR="00DC766C" w:rsidRPr="00AE33D1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9" w:type="dxa"/>
          </w:tcPr>
          <w:p w14:paraId="4D43022F" w14:textId="77777777" w:rsidR="00DC766C" w:rsidRPr="00AE33D1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bidi="ar-SA"/>
              </w:rPr>
            </w:pPr>
          </w:p>
        </w:tc>
        <w:tc>
          <w:tcPr>
            <w:tcW w:w="1231" w:type="dxa"/>
          </w:tcPr>
          <w:p w14:paraId="1EB79E51" w14:textId="77777777" w:rsidR="00DC766C" w:rsidRPr="00AE33D1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</w:tr>
      <w:tr w:rsidR="002B2D37" w:rsidRPr="00AE33D1" w14:paraId="2920CEC4" w14:textId="77777777" w:rsidTr="00894830">
        <w:tblPrEx>
          <w:tblLook w:val="0000" w:firstRow="0" w:lastRow="0" w:firstColumn="0" w:lastColumn="0" w:noHBand="0" w:noVBand="0"/>
        </w:tblPrEx>
        <w:trPr>
          <w:gridAfter w:val="1"/>
          <w:wAfter w:w="26" w:type="dxa"/>
        </w:trPr>
        <w:tc>
          <w:tcPr>
            <w:tcW w:w="3869" w:type="dxa"/>
            <w:gridSpan w:val="3"/>
            <w:tcBorders>
              <w:bottom w:val="nil"/>
            </w:tcBorders>
          </w:tcPr>
          <w:p w14:paraId="34B5C57A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AE33D1">
              <w:rPr>
                <w:rFonts w:ascii="Times New Roman" w:hAnsi="Times New Roman" w:hint="cs"/>
                <w:sz w:val="30"/>
                <w:szCs w:val="30"/>
                <w:cs/>
              </w:rPr>
              <w:t xml:space="preserve">   โครงการผลประโยชน์ที่กำหนดไว้</w:t>
            </w:r>
          </w:p>
        </w:tc>
        <w:tc>
          <w:tcPr>
            <w:tcW w:w="1172" w:type="dxa"/>
          </w:tcPr>
          <w:p w14:paraId="3C65A48D" w14:textId="028C3A8D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6</w:t>
            </w:r>
            <w:r w:rsidR="007623E1"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2,663</w:t>
            </w:r>
          </w:p>
        </w:tc>
        <w:tc>
          <w:tcPr>
            <w:tcW w:w="269" w:type="dxa"/>
          </w:tcPr>
          <w:p w14:paraId="226676C9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260" w:type="dxa"/>
          </w:tcPr>
          <w:p w14:paraId="4FE7D463" w14:textId="6AA5A761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123,652</w:t>
            </w:r>
          </w:p>
        </w:tc>
        <w:tc>
          <w:tcPr>
            <w:tcW w:w="270" w:type="dxa"/>
          </w:tcPr>
          <w:p w14:paraId="0BCBABDD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nil"/>
            </w:tcBorders>
          </w:tcPr>
          <w:p w14:paraId="1F8D0538" w14:textId="40723731" w:rsidR="002B2D37" w:rsidRPr="00AE33D1" w:rsidRDefault="007B67FF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23,076</w:t>
            </w:r>
          </w:p>
        </w:tc>
        <w:tc>
          <w:tcPr>
            <w:tcW w:w="269" w:type="dxa"/>
          </w:tcPr>
          <w:p w14:paraId="000DF736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32D17922" w14:textId="2B53C49C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44,802</w:t>
            </w:r>
          </w:p>
        </w:tc>
      </w:tr>
      <w:tr w:rsidR="002B2D37" w:rsidRPr="00AE33D1" w14:paraId="380CEC3B" w14:textId="77777777" w:rsidTr="00894830">
        <w:tblPrEx>
          <w:tblLook w:val="0000" w:firstRow="0" w:lastRow="0" w:firstColumn="0" w:lastColumn="0" w:noHBand="0" w:noVBand="0"/>
        </w:tblPrEx>
        <w:trPr>
          <w:gridAfter w:val="1"/>
          <w:wAfter w:w="26" w:type="dxa"/>
        </w:trPr>
        <w:tc>
          <w:tcPr>
            <w:tcW w:w="3869" w:type="dxa"/>
            <w:gridSpan w:val="3"/>
            <w:tcBorders>
              <w:bottom w:val="nil"/>
            </w:tcBorders>
          </w:tcPr>
          <w:p w14:paraId="6AA90C44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AE33D1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172" w:type="dxa"/>
          </w:tcPr>
          <w:p w14:paraId="72488F73" w14:textId="47AA6046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1,085</w:t>
            </w:r>
          </w:p>
        </w:tc>
        <w:tc>
          <w:tcPr>
            <w:tcW w:w="269" w:type="dxa"/>
          </w:tcPr>
          <w:p w14:paraId="64B42D8E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260" w:type="dxa"/>
          </w:tcPr>
          <w:p w14:paraId="6F44874F" w14:textId="6E3C41D5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1,039</w:t>
            </w:r>
          </w:p>
        </w:tc>
        <w:tc>
          <w:tcPr>
            <w:tcW w:w="270" w:type="dxa"/>
          </w:tcPr>
          <w:p w14:paraId="3307E307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nil"/>
            </w:tcBorders>
          </w:tcPr>
          <w:p w14:paraId="509D4ACD" w14:textId="2A2D35B6" w:rsidR="002B2D37" w:rsidRPr="00AE33D1" w:rsidRDefault="002B2D37" w:rsidP="0009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D4B6A59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113BA3F0" w14:textId="71B739F2" w:rsidR="002B2D37" w:rsidRPr="00AE33D1" w:rsidRDefault="002B2D37" w:rsidP="0009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B2D37" w:rsidRPr="00AE33D1" w14:paraId="3E4313B8" w14:textId="77777777" w:rsidTr="00894830">
        <w:tblPrEx>
          <w:tblLook w:val="0000" w:firstRow="0" w:lastRow="0" w:firstColumn="0" w:lastColumn="0" w:noHBand="0" w:noVBand="0"/>
        </w:tblPrEx>
        <w:trPr>
          <w:gridAfter w:val="1"/>
          <w:wAfter w:w="26" w:type="dxa"/>
        </w:trPr>
        <w:tc>
          <w:tcPr>
            <w:tcW w:w="3869" w:type="dxa"/>
            <w:gridSpan w:val="3"/>
          </w:tcPr>
          <w:p w14:paraId="62CF5631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72A8FEF" w14:textId="0B8F3FB5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</w:t>
            </w:r>
            <w:r w:rsidR="007623E1" w:rsidRPr="00AE33D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3,748</w:t>
            </w:r>
          </w:p>
        </w:tc>
        <w:tc>
          <w:tcPr>
            <w:tcW w:w="269" w:type="dxa"/>
          </w:tcPr>
          <w:p w14:paraId="46E0A083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7A8F84" w14:textId="60842B21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124,691</w:t>
            </w:r>
          </w:p>
        </w:tc>
        <w:tc>
          <w:tcPr>
            <w:tcW w:w="270" w:type="dxa"/>
          </w:tcPr>
          <w:p w14:paraId="22E09133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1C2F07A1" w14:textId="4543B8D8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</w:t>
            </w:r>
            <w:r w:rsidR="007B67FF" w:rsidRPr="00AE33D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3,076</w:t>
            </w:r>
          </w:p>
        </w:tc>
        <w:tc>
          <w:tcPr>
            <w:tcW w:w="269" w:type="dxa"/>
          </w:tcPr>
          <w:p w14:paraId="53446482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01D0B1D6" w14:textId="0F6960CE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44,802</w:t>
            </w:r>
          </w:p>
        </w:tc>
      </w:tr>
      <w:tr w:rsidR="00716F7D" w:rsidRPr="00AE33D1" w14:paraId="27A81A1A" w14:textId="77777777" w:rsidTr="00716F7D">
        <w:tblPrEx>
          <w:tblLook w:val="0000" w:firstRow="0" w:lastRow="0" w:firstColumn="0" w:lastColumn="0" w:noHBand="0" w:noVBand="0"/>
        </w:tblPrEx>
        <w:trPr>
          <w:gridAfter w:val="1"/>
          <w:wAfter w:w="26" w:type="dxa"/>
        </w:trPr>
        <w:tc>
          <w:tcPr>
            <w:tcW w:w="3869" w:type="dxa"/>
            <w:gridSpan w:val="3"/>
          </w:tcPr>
          <w:p w14:paraId="4F19ADAB" w14:textId="77777777" w:rsidR="00716F7D" w:rsidRPr="00AE33D1" w:rsidRDefault="00716F7D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7285D61" w14:textId="77777777" w:rsidR="00716F7D" w:rsidRPr="00AE33D1" w:rsidRDefault="00716F7D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52930710" w14:textId="77777777" w:rsidR="00716F7D" w:rsidRPr="00AE33D1" w:rsidRDefault="00716F7D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D82CCD2" w14:textId="77777777" w:rsidR="00716F7D" w:rsidRPr="00AE33D1" w:rsidRDefault="00716F7D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F89697" w14:textId="77777777" w:rsidR="00716F7D" w:rsidRPr="00AE33D1" w:rsidRDefault="00716F7D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54B5F3E6" w14:textId="77777777" w:rsidR="00716F7D" w:rsidRPr="00AE33D1" w:rsidRDefault="00716F7D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635A9E9C" w14:textId="77777777" w:rsidR="00716F7D" w:rsidRPr="00AE33D1" w:rsidRDefault="00716F7D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2683C1A2" w14:textId="77777777" w:rsidR="00716F7D" w:rsidRPr="00AE33D1" w:rsidRDefault="00716F7D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94830" w:rsidRPr="00AE33D1" w14:paraId="230FD313" w14:textId="77777777" w:rsidTr="00894830">
        <w:tblPrEx>
          <w:tblLook w:val="0000" w:firstRow="0" w:lastRow="0" w:firstColumn="0" w:lastColumn="0" w:noHBand="0" w:noVBand="0"/>
        </w:tblPrEx>
        <w:trPr>
          <w:gridAfter w:val="1"/>
          <w:wAfter w:w="26" w:type="dxa"/>
        </w:trPr>
        <w:tc>
          <w:tcPr>
            <w:tcW w:w="3869" w:type="dxa"/>
            <w:gridSpan w:val="3"/>
          </w:tcPr>
          <w:p w14:paraId="2E583D6F" w14:textId="77777777" w:rsidR="00894830" w:rsidRPr="00AE33D1" w:rsidRDefault="00894830" w:rsidP="0089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2" w:type="dxa"/>
          </w:tcPr>
          <w:p w14:paraId="0A398FAA" w14:textId="77777777" w:rsidR="00894830" w:rsidRPr="00AE33D1" w:rsidDel="006A7EC4" w:rsidRDefault="00894830" w:rsidP="0089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5D49130B" w14:textId="77777777" w:rsidR="00894830" w:rsidRPr="00AE33D1" w:rsidRDefault="00894830" w:rsidP="0089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260" w:type="dxa"/>
          </w:tcPr>
          <w:p w14:paraId="576C863B" w14:textId="77777777" w:rsidR="00894830" w:rsidRPr="00AE33D1" w:rsidDel="006A7EC4" w:rsidRDefault="00894830" w:rsidP="0089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665B39" w14:textId="77777777" w:rsidR="00894830" w:rsidRPr="00AE33D1" w:rsidDel="006A7EC4" w:rsidRDefault="00894830" w:rsidP="0089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66C69915" w14:textId="77777777" w:rsidR="00894830" w:rsidRPr="00AE33D1" w:rsidDel="006A7EC4" w:rsidRDefault="00894830" w:rsidP="0089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6BEBB2BD" w14:textId="77777777" w:rsidR="00894830" w:rsidRPr="00AE33D1" w:rsidDel="006A7EC4" w:rsidRDefault="00894830" w:rsidP="0089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</w:tcPr>
          <w:p w14:paraId="4C34DD04" w14:textId="77777777" w:rsidR="00894830" w:rsidRPr="00AE33D1" w:rsidDel="006A7EC4" w:rsidRDefault="00894830" w:rsidP="0089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894830" w:rsidRPr="00AE33D1" w14:paraId="42B67531" w14:textId="77777777" w:rsidTr="00894830">
        <w:tblPrEx>
          <w:tblLook w:val="0000" w:firstRow="0" w:lastRow="0" w:firstColumn="0" w:lastColumn="0" w:noHBand="0" w:noVBand="0"/>
        </w:tblPrEx>
        <w:trPr>
          <w:gridAfter w:val="1"/>
          <w:wAfter w:w="26" w:type="dxa"/>
        </w:trPr>
        <w:tc>
          <w:tcPr>
            <w:tcW w:w="3869" w:type="dxa"/>
            <w:gridSpan w:val="3"/>
            <w:tcBorders>
              <w:bottom w:val="nil"/>
            </w:tcBorders>
          </w:tcPr>
          <w:p w14:paraId="3121339B" w14:textId="77777777" w:rsidR="00894830" w:rsidRPr="00AE33D1" w:rsidRDefault="00894830" w:rsidP="0089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AE33D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ขาดทุนจากการประมาณ</w:t>
            </w:r>
            <w:r w:rsidRPr="00AE33D1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ตามหลัก</w:t>
            </w:r>
          </w:p>
        </w:tc>
        <w:tc>
          <w:tcPr>
            <w:tcW w:w="1172" w:type="dxa"/>
          </w:tcPr>
          <w:p w14:paraId="61C58185" w14:textId="77777777" w:rsidR="00894830" w:rsidRPr="00AE33D1" w:rsidDel="006A7EC4" w:rsidRDefault="00894830" w:rsidP="0089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7106BEB4" w14:textId="77777777" w:rsidR="00894830" w:rsidRPr="00AE33D1" w:rsidRDefault="00894830" w:rsidP="0089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260" w:type="dxa"/>
          </w:tcPr>
          <w:p w14:paraId="2ACEF51B" w14:textId="77777777" w:rsidR="00894830" w:rsidRPr="00AE33D1" w:rsidDel="006A7EC4" w:rsidRDefault="00894830" w:rsidP="0089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9DCE12" w14:textId="77777777" w:rsidR="00894830" w:rsidRPr="00AE33D1" w:rsidDel="006A7EC4" w:rsidRDefault="00894830" w:rsidP="0089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20F76A66" w14:textId="77777777" w:rsidR="00894830" w:rsidRPr="00AE33D1" w:rsidDel="006A7EC4" w:rsidRDefault="00894830" w:rsidP="0089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EB98712" w14:textId="77777777" w:rsidR="00894830" w:rsidRPr="00AE33D1" w:rsidDel="006A7EC4" w:rsidRDefault="00894830" w:rsidP="0089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</w:tcPr>
          <w:p w14:paraId="3E7FAA56" w14:textId="77777777" w:rsidR="00894830" w:rsidRPr="00AE33D1" w:rsidDel="006A7EC4" w:rsidRDefault="00894830" w:rsidP="0089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2B2D37" w:rsidRPr="00AE33D1" w14:paraId="7EA7E56B" w14:textId="77777777" w:rsidTr="00894830">
        <w:tblPrEx>
          <w:tblLook w:val="0000" w:firstRow="0" w:lastRow="0" w:firstColumn="0" w:lastColumn="0" w:noHBand="0" w:noVBand="0"/>
        </w:tblPrEx>
        <w:trPr>
          <w:gridAfter w:val="1"/>
          <w:wAfter w:w="26" w:type="dxa"/>
        </w:trPr>
        <w:tc>
          <w:tcPr>
            <w:tcW w:w="3869" w:type="dxa"/>
            <w:gridSpan w:val="3"/>
            <w:tcBorders>
              <w:top w:val="nil"/>
              <w:bottom w:val="nil"/>
            </w:tcBorders>
          </w:tcPr>
          <w:p w14:paraId="6CBAAB5F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Pr="00AE33D1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AE33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คณิตศาสตร์ประกันภัยที่รับรู้ใน</w:t>
            </w:r>
            <w:r w:rsidRPr="00AE33D1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ระหว่างปี</w:t>
            </w: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504D3BCB" w14:textId="1A0A7EB6" w:rsidR="002B2D37" w:rsidRPr="00AE33D1" w:rsidDel="006A7EC4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11,139</w:t>
            </w:r>
          </w:p>
        </w:tc>
        <w:tc>
          <w:tcPr>
            <w:tcW w:w="269" w:type="dxa"/>
          </w:tcPr>
          <w:p w14:paraId="3DFBC452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EA75501" w14:textId="1FABBE65" w:rsidR="002B2D37" w:rsidRPr="00AE33D1" w:rsidDel="006A7EC4" w:rsidRDefault="002B2D37" w:rsidP="0009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4,108</w:t>
            </w:r>
          </w:p>
        </w:tc>
        <w:tc>
          <w:tcPr>
            <w:tcW w:w="270" w:type="dxa"/>
          </w:tcPr>
          <w:p w14:paraId="7474F1AF" w14:textId="77777777" w:rsidR="002B2D37" w:rsidRPr="00AE33D1" w:rsidDel="006A7EC4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4568BD30" w14:textId="062294F9" w:rsidR="002B2D37" w:rsidRPr="00AE33D1" w:rsidDel="006A7EC4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15,188</w:t>
            </w:r>
          </w:p>
        </w:tc>
        <w:tc>
          <w:tcPr>
            <w:tcW w:w="269" w:type="dxa"/>
          </w:tcPr>
          <w:p w14:paraId="5E2EA298" w14:textId="77777777" w:rsidR="002B2D37" w:rsidRPr="00AE33D1" w:rsidDel="006A7EC4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3E2077FC" w14:textId="2A946BE4" w:rsidR="002B2D37" w:rsidRPr="00AE33D1" w:rsidDel="006A7EC4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3,838</w:t>
            </w:r>
          </w:p>
        </w:tc>
      </w:tr>
      <w:tr w:rsidR="00894830" w:rsidRPr="00AE33D1" w14:paraId="2F73BFBD" w14:textId="77777777" w:rsidTr="00894830">
        <w:tblPrEx>
          <w:tblLook w:val="0000" w:firstRow="0" w:lastRow="0" w:firstColumn="0" w:lastColumn="0" w:noHBand="0" w:noVBand="0"/>
        </w:tblPrEx>
        <w:trPr>
          <w:gridAfter w:val="1"/>
          <w:wAfter w:w="26" w:type="dxa"/>
        </w:trPr>
        <w:tc>
          <w:tcPr>
            <w:tcW w:w="3869" w:type="dxa"/>
            <w:gridSpan w:val="3"/>
            <w:tcBorders>
              <w:top w:val="nil"/>
              <w:bottom w:val="nil"/>
            </w:tcBorders>
          </w:tcPr>
          <w:p w14:paraId="0A194923" w14:textId="77777777" w:rsidR="00894830" w:rsidRPr="00AE33D1" w:rsidRDefault="00894830" w:rsidP="0089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33D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ขาดทุนสะสมจากการประมาณ</w:t>
            </w:r>
            <w:r w:rsidRPr="00AE33D1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ตามหลัก</w:t>
            </w: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07178295" w14:textId="77777777" w:rsidR="00894830" w:rsidRPr="00AE33D1" w:rsidRDefault="00894830" w:rsidP="0089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</w:tcPr>
          <w:p w14:paraId="2BF950D1" w14:textId="77777777" w:rsidR="00894830" w:rsidRPr="00AE33D1" w:rsidRDefault="00894830" w:rsidP="0089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69E2EBB" w14:textId="77777777" w:rsidR="00894830" w:rsidRPr="00AE33D1" w:rsidRDefault="00894830" w:rsidP="0089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737661" w14:textId="77777777" w:rsidR="00894830" w:rsidRPr="00AE33D1" w:rsidRDefault="00894830" w:rsidP="0089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619134CA" w14:textId="77777777" w:rsidR="00894830" w:rsidRPr="00AE33D1" w:rsidRDefault="00894830" w:rsidP="0089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AA30326" w14:textId="77777777" w:rsidR="00894830" w:rsidRPr="00AE33D1" w:rsidRDefault="00894830" w:rsidP="0089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7ABC9381" w14:textId="77777777" w:rsidR="00894830" w:rsidRPr="00AE33D1" w:rsidRDefault="00894830" w:rsidP="0089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2D37" w:rsidRPr="00AE33D1" w14:paraId="58D86445" w14:textId="77777777" w:rsidTr="00894830">
        <w:tblPrEx>
          <w:tblLook w:val="0000" w:firstRow="0" w:lastRow="0" w:firstColumn="0" w:lastColumn="0" w:noHBand="0" w:noVBand="0"/>
        </w:tblPrEx>
        <w:trPr>
          <w:gridAfter w:val="1"/>
          <w:wAfter w:w="26" w:type="dxa"/>
        </w:trPr>
        <w:tc>
          <w:tcPr>
            <w:tcW w:w="3869" w:type="dxa"/>
            <w:gridSpan w:val="3"/>
            <w:tcBorders>
              <w:top w:val="nil"/>
              <w:bottom w:val="nil"/>
            </w:tcBorders>
            <w:vAlign w:val="bottom"/>
          </w:tcPr>
          <w:p w14:paraId="068F8384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AE33D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Pr="00AE33D1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AE33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คณิตศาสตร์ประกันภัยที่รับรู้</w:t>
            </w: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4AB507DD" w14:textId="6994D29C" w:rsidR="002B2D37" w:rsidRPr="00AE33D1" w:rsidDel="006A7EC4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15,247</w:t>
            </w:r>
          </w:p>
        </w:tc>
        <w:tc>
          <w:tcPr>
            <w:tcW w:w="269" w:type="dxa"/>
          </w:tcPr>
          <w:p w14:paraId="1DFB89DF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5E4E8A8" w14:textId="0D609440" w:rsidR="002B2D37" w:rsidRPr="00AE33D1" w:rsidDel="006A7EC4" w:rsidRDefault="002B2D37" w:rsidP="0009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4,108</w:t>
            </w:r>
          </w:p>
        </w:tc>
        <w:tc>
          <w:tcPr>
            <w:tcW w:w="270" w:type="dxa"/>
          </w:tcPr>
          <w:p w14:paraId="49BE5B29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26BBFD7A" w14:textId="7AF12BC4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19,026</w:t>
            </w:r>
          </w:p>
        </w:tc>
        <w:tc>
          <w:tcPr>
            <w:tcW w:w="269" w:type="dxa"/>
          </w:tcPr>
          <w:p w14:paraId="14F7F309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07335F37" w14:textId="6B41DE49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3,838</w:t>
            </w:r>
          </w:p>
        </w:tc>
      </w:tr>
    </w:tbl>
    <w:p w14:paraId="008B9A1D" w14:textId="1084EEFF" w:rsidR="009D64BE" w:rsidRPr="00AE33D1" w:rsidRDefault="009D64BE" w:rsidP="009A2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1B15742F" w14:textId="77777777" w:rsidR="004329CF" w:rsidRPr="00AE33D1" w:rsidRDefault="004329CF" w:rsidP="00874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  <w:lang w:val="th-TH"/>
        </w:rPr>
      </w:pPr>
    </w:p>
    <w:p w14:paraId="06A4055C" w14:textId="73EB0B17" w:rsidR="008746BE" w:rsidRPr="00AE33D1" w:rsidRDefault="008746BE" w:rsidP="00874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  <w:lang w:val="th-TH"/>
        </w:rPr>
      </w:pPr>
      <w:r w:rsidRPr="00AE33D1">
        <w:rPr>
          <w:rFonts w:ascii="Angsana New" w:eastAsia="MS Mincho" w:hAnsi="Angsana New" w:hint="cs"/>
          <w:b/>
          <w:bCs/>
          <w:i/>
          <w:iCs/>
          <w:sz w:val="30"/>
          <w:szCs w:val="30"/>
          <w:cs/>
          <w:lang w:val="th-TH"/>
        </w:rPr>
        <w:lastRenderedPageBreak/>
        <w:t>โครงการผลประโยชน์ที่กำหนดไว้</w:t>
      </w:r>
    </w:p>
    <w:p w14:paraId="5D6E3E16" w14:textId="77777777" w:rsidR="008746BE" w:rsidRPr="00AE33D1" w:rsidRDefault="008746BE" w:rsidP="009A2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24"/>
          <w:szCs w:val="24"/>
        </w:rPr>
      </w:pPr>
    </w:p>
    <w:p w14:paraId="6950C902" w14:textId="77777777" w:rsidR="006602AA" w:rsidRPr="00AE33D1" w:rsidRDefault="006602AA" w:rsidP="00660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th-TH"/>
        </w:rPr>
      </w:pPr>
      <w:r w:rsidRPr="00AE33D1">
        <w:rPr>
          <w:rFonts w:ascii="Angsana New" w:eastAsia="MS Mincho" w:hAnsi="Angsana New"/>
          <w:sz w:val="30"/>
          <w:szCs w:val="30"/>
          <w:cs/>
          <w:lang w:val="th-TH"/>
        </w:rPr>
        <w:t>กลุ่มบริษัท</w:t>
      </w:r>
      <w:r w:rsidR="003415AA" w:rsidRPr="00AE33D1">
        <w:rPr>
          <w:rFonts w:ascii="Angsana New" w:eastAsia="MS Mincho" w:hAnsi="Angsana New" w:hint="cs"/>
          <w:sz w:val="30"/>
          <w:szCs w:val="30"/>
          <w:cs/>
          <w:lang w:val="th-TH"/>
        </w:rPr>
        <w:t>และบริษัท</w:t>
      </w:r>
      <w:r w:rsidRPr="00AE33D1">
        <w:rPr>
          <w:rFonts w:ascii="Angsana New" w:eastAsia="MS Mincho" w:hAnsi="Angsana New"/>
          <w:sz w:val="30"/>
          <w:szCs w:val="30"/>
          <w:cs/>
          <w:lang w:val="th-TH"/>
        </w:rPr>
        <w:t>จัดการโครงการ</w:t>
      </w:r>
      <w:r w:rsidR="00B220B1" w:rsidRPr="00AE33D1">
        <w:rPr>
          <w:rFonts w:ascii="Angsana New" w:eastAsia="MS Mincho" w:hAnsi="Angsana New" w:hint="cs"/>
          <w:sz w:val="30"/>
          <w:szCs w:val="30"/>
          <w:cs/>
          <w:lang w:val="th-TH"/>
        </w:rPr>
        <w:t>ผลประโยชน์ที่กำหนดไว้</w:t>
      </w:r>
      <w:r w:rsidRPr="00AE33D1">
        <w:rPr>
          <w:rFonts w:ascii="Angsana New" w:eastAsia="MS Mincho" w:hAnsi="Angsana New"/>
          <w:sz w:val="30"/>
          <w:szCs w:val="30"/>
          <w:cs/>
          <w:lang w:val="th-TH"/>
        </w:rPr>
        <w:t xml:space="preserve">ตามข้อกำหนดของพระราชบัญญัติคุ้มครองแรงงาน พ.ศ. </w:t>
      </w:r>
      <w:r w:rsidRPr="00AE33D1">
        <w:rPr>
          <w:rFonts w:ascii="Angsana New" w:eastAsia="MS Mincho" w:hAnsi="Angsana New"/>
          <w:sz w:val="30"/>
          <w:szCs w:val="30"/>
          <w:lang w:val="th-TH"/>
        </w:rPr>
        <w:t xml:space="preserve">2541 </w:t>
      </w:r>
      <w:r w:rsidRPr="00AE33D1">
        <w:rPr>
          <w:rFonts w:ascii="Angsana New" w:eastAsia="MS Mincho" w:hAnsi="Angsana New"/>
          <w:sz w:val="30"/>
          <w:szCs w:val="30"/>
          <w:cs/>
          <w:lang w:val="th-TH"/>
        </w:rPr>
        <w:t>ในการให้ผลประโยชน์เมื่อเกษียณแก่พนักงานตามสิทธิและอายุงาน</w:t>
      </w:r>
    </w:p>
    <w:p w14:paraId="5B3C4BB5" w14:textId="77777777" w:rsidR="006602AA" w:rsidRPr="00AE33D1" w:rsidRDefault="006602AA" w:rsidP="006602AA">
      <w:pPr>
        <w:ind w:firstLine="567"/>
        <w:rPr>
          <w:rFonts w:ascii="Angsana New" w:eastAsia="MS Mincho" w:hAnsi="Angsana New"/>
          <w:sz w:val="24"/>
          <w:szCs w:val="24"/>
        </w:rPr>
      </w:pPr>
    </w:p>
    <w:p w14:paraId="333153DE" w14:textId="77777777" w:rsidR="006602AA" w:rsidRPr="00AE33D1" w:rsidRDefault="006602AA" w:rsidP="00660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th-TH"/>
        </w:rPr>
      </w:pPr>
      <w:r w:rsidRPr="00AE33D1">
        <w:rPr>
          <w:rFonts w:ascii="Angsana New" w:eastAsia="MS Mincho" w:hAnsi="Angsana New"/>
          <w:spacing w:val="-2"/>
          <w:sz w:val="30"/>
          <w:szCs w:val="30"/>
          <w:cs/>
          <w:lang w:val="th-TH"/>
        </w:rPr>
        <w:t>โครงการผลประโยชน์</w:t>
      </w:r>
      <w:r w:rsidRPr="00AE33D1">
        <w:rPr>
          <w:rFonts w:ascii="Angsana New" w:eastAsia="MS Mincho" w:hAnsi="Angsana New" w:hint="cs"/>
          <w:spacing w:val="-2"/>
          <w:sz w:val="30"/>
          <w:szCs w:val="30"/>
          <w:cs/>
          <w:lang w:val="th-TH"/>
        </w:rPr>
        <w:t>ที่กำหนดไว้</w:t>
      </w:r>
      <w:r w:rsidRPr="00AE33D1">
        <w:rPr>
          <w:rFonts w:ascii="Angsana New" w:eastAsia="MS Mincho" w:hAnsi="Angsana New"/>
          <w:spacing w:val="-2"/>
          <w:sz w:val="30"/>
          <w:szCs w:val="30"/>
          <w:cs/>
          <w:lang w:val="th-TH"/>
        </w:rPr>
        <w:t>มีความเสี่ยงจากการประมาณการตามหลักคณิตศาสตร์ประกันภัย ได้แก่</w:t>
      </w:r>
      <w:r w:rsidR="00C82062" w:rsidRPr="00AE33D1">
        <w:rPr>
          <w:rFonts w:ascii="Angsana New" w:eastAsia="MS Mincho" w:hAnsi="Angsana New"/>
          <w:spacing w:val="-2"/>
          <w:sz w:val="30"/>
          <w:szCs w:val="30"/>
          <w:cs/>
          <w:lang w:val="th-TH"/>
        </w:rPr>
        <w:t xml:space="preserve"> </w:t>
      </w:r>
      <w:r w:rsidR="00B220B1" w:rsidRPr="00AE33D1">
        <w:rPr>
          <w:rFonts w:ascii="Angsana New" w:eastAsia="MS Mincho" w:hAnsi="Angsana New" w:hint="cs"/>
          <w:spacing w:val="-2"/>
          <w:sz w:val="30"/>
          <w:szCs w:val="30"/>
          <w:cs/>
          <w:lang w:val="th-TH"/>
        </w:rPr>
        <w:t>ความเสี่ยง</w:t>
      </w:r>
      <w:r w:rsidR="00B220B1" w:rsidRPr="00AE33D1">
        <w:rPr>
          <w:rFonts w:ascii="Angsana New" w:eastAsia="MS Mincho" w:hAnsi="Angsana New" w:hint="cs"/>
          <w:sz w:val="30"/>
          <w:szCs w:val="30"/>
          <w:cs/>
          <w:lang w:val="th-TH"/>
        </w:rPr>
        <w:t xml:space="preserve">ของช่วงชีวิต </w:t>
      </w:r>
      <w:r w:rsidRPr="00AE33D1">
        <w:rPr>
          <w:rFonts w:ascii="Angsana New" w:eastAsia="MS Mincho" w:hAnsi="Angsana New"/>
          <w:sz w:val="30"/>
          <w:szCs w:val="30"/>
          <w:cs/>
          <w:lang w:val="th-TH"/>
        </w:rPr>
        <w:t>ความเสี่ยงจากอัตราดอกเบี้ย และความเสี่ยง</w:t>
      </w:r>
      <w:r w:rsidRPr="00AE33D1">
        <w:rPr>
          <w:rFonts w:ascii="Angsana New" w:eastAsia="MS Mincho" w:hAnsi="Angsana New" w:hint="cs"/>
          <w:sz w:val="30"/>
          <w:szCs w:val="30"/>
          <w:cs/>
          <w:lang w:val="th-TH"/>
        </w:rPr>
        <w:t>จาก</w:t>
      </w:r>
      <w:r w:rsidR="00B220B1" w:rsidRPr="00AE33D1">
        <w:rPr>
          <w:rFonts w:ascii="Angsana New" w:eastAsia="MS Mincho" w:hAnsi="Angsana New" w:hint="cs"/>
          <w:sz w:val="30"/>
          <w:szCs w:val="30"/>
          <w:cs/>
          <w:lang w:val="th-TH"/>
        </w:rPr>
        <w:t>ตลาด (เงินลงทุน)</w:t>
      </w:r>
    </w:p>
    <w:p w14:paraId="60460ED0" w14:textId="46FC48B7" w:rsidR="00886FFA" w:rsidRPr="00AE33D1" w:rsidRDefault="00886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1170"/>
        <w:gridCol w:w="270"/>
        <w:gridCol w:w="1260"/>
        <w:gridCol w:w="270"/>
        <w:gridCol w:w="1170"/>
        <w:gridCol w:w="270"/>
        <w:gridCol w:w="1170"/>
      </w:tblGrid>
      <w:tr w:rsidR="00F3152E" w:rsidRPr="00AE33D1" w14:paraId="43EF375A" w14:textId="77777777" w:rsidTr="00A30DE2">
        <w:trPr>
          <w:tblHeader/>
        </w:trPr>
        <w:tc>
          <w:tcPr>
            <w:tcW w:w="2970" w:type="dxa"/>
            <w:vMerge w:val="restart"/>
          </w:tcPr>
          <w:p w14:paraId="1BBA99E3" w14:textId="77777777" w:rsidR="00F3152E" w:rsidRPr="00AE33D1" w:rsidRDefault="00F3152E" w:rsidP="00F70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E33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60AE5A6D" w14:textId="77777777" w:rsidR="00F3152E" w:rsidRPr="00AE33D1" w:rsidRDefault="00F3152E" w:rsidP="00F70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900" w:type="dxa"/>
          </w:tcPr>
          <w:p w14:paraId="1BCFF3F2" w14:textId="77777777" w:rsidR="00F3152E" w:rsidRPr="00AE33D1" w:rsidRDefault="00F3152E" w:rsidP="0066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13CE576B" w14:textId="77777777" w:rsidR="00F3152E" w:rsidRPr="00AE33D1" w:rsidRDefault="00F3152E" w:rsidP="0066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DFC68CD" w14:textId="77777777" w:rsidR="00F3152E" w:rsidRPr="00AE33D1" w:rsidRDefault="00F3152E" w:rsidP="0066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74D84E0" w14:textId="77777777" w:rsidR="00F3152E" w:rsidRPr="00AE33D1" w:rsidRDefault="00F3152E" w:rsidP="0066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4830" w:rsidRPr="00AE33D1" w14:paraId="54259620" w14:textId="77777777" w:rsidTr="00A30DE2">
        <w:trPr>
          <w:tblHeader/>
        </w:trPr>
        <w:tc>
          <w:tcPr>
            <w:tcW w:w="2970" w:type="dxa"/>
            <w:vMerge/>
          </w:tcPr>
          <w:p w14:paraId="4B2B5774" w14:textId="77777777" w:rsidR="00894830" w:rsidRPr="00AE33D1" w:rsidRDefault="00894830" w:rsidP="0089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C6DC39" w14:textId="77777777" w:rsidR="00894830" w:rsidRPr="00AE33D1" w:rsidRDefault="00894830" w:rsidP="0089483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FB63CD" w14:textId="2564A919" w:rsidR="00894830" w:rsidRPr="00AE33D1" w:rsidRDefault="00894830" w:rsidP="0089483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A309B4B" w14:textId="77777777" w:rsidR="00894830" w:rsidRPr="00AE33D1" w:rsidRDefault="00894830" w:rsidP="0089483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C274B2" w14:textId="27B259A5" w:rsidR="00894830" w:rsidRPr="00AE33D1" w:rsidRDefault="00894830" w:rsidP="0089483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AE33D1">
              <w:rPr>
                <w:rFonts w:ascii="Angsana New" w:eastAsia="MS Mincho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5003B272" w14:textId="77777777" w:rsidR="00894830" w:rsidRPr="00AE33D1" w:rsidRDefault="00894830" w:rsidP="0089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E19AD4" w14:textId="18379F1B" w:rsidR="00894830" w:rsidRPr="00AE33D1" w:rsidRDefault="00894830" w:rsidP="0089483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1FD8192" w14:textId="77777777" w:rsidR="00894830" w:rsidRPr="00AE33D1" w:rsidRDefault="00894830" w:rsidP="0089483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608D9D" w14:textId="24CEF714" w:rsidR="00894830" w:rsidRPr="00AE33D1" w:rsidRDefault="00894830" w:rsidP="0089483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AE33D1">
              <w:rPr>
                <w:rFonts w:ascii="Angsana New" w:eastAsia="MS Mincho" w:hAnsi="Angsana New"/>
                <w:sz w:val="30"/>
                <w:szCs w:val="30"/>
              </w:rPr>
              <w:t>62</w:t>
            </w:r>
          </w:p>
        </w:tc>
      </w:tr>
      <w:tr w:rsidR="00AA37CF" w:rsidRPr="00AE33D1" w14:paraId="6617BC7B" w14:textId="77777777" w:rsidTr="00A30DE2">
        <w:trPr>
          <w:tblHeader/>
        </w:trPr>
        <w:tc>
          <w:tcPr>
            <w:tcW w:w="2970" w:type="dxa"/>
          </w:tcPr>
          <w:p w14:paraId="40FD3E83" w14:textId="77777777" w:rsidR="00AA37CF" w:rsidRPr="00AE33D1" w:rsidRDefault="00AA37CF" w:rsidP="00AA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E540F37" w14:textId="77777777" w:rsidR="00AA37CF" w:rsidRPr="00AE33D1" w:rsidRDefault="00AA37CF" w:rsidP="00AA37C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D892D7" w14:textId="77777777" w:rsidR="00AA37CF" w:rsidRPr="00AE33D1" w:rsidRDefault="00AA37CF" w:rsidP="00AA37C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85FE1F" w14:textId="77777777" w:rsidR="00AA37CF" w:rsidRPr="00AE33D1" w:rsidRDefault="00AA37CF" w:rsidP="00AA37C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72D80F" w14:textId="77777777" w:rsidR="00AA37CF" w:rsidRPr="00AE33D1" w:rsidRDefault="00AA37CF" w:rsidP="00AA37CF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57D78766" w14:textId="77777777" w:rsidR="00AA37CF" w:rsidRPr="00AE33D1" w:rsidRDefault="00AA37CF" w:rsidP="00AA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7226A1" w14:textId="77777777" w:rsidR="00AA37CF" w:rsidRPr="00AE33D1" w:rsidRDefault="00AA37CF" w:rsidP="00AA37C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40A868" w14:textId="77777777" w:rsidR="00AA37CF" w:rsidRPr="00AE33D1" w:rsidRDefault="00AA37CF" w:rsidP="00AA37C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898748" w14:textId="77777777" w:rsidR="00AA37CF" w:rsidRPr="00AE33D1" w:rsidRDefault="00AA37CF" w:rsidP="00AA37C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AA37CF" w:rsidRPr="00AE33D1" w14:paraId="74D68480" w14:textId="77777777" w:rsidTr="00A30DE2">
        <w:trPr>
          <w:tblHeader/>
        </w:trPr>
        <w:tc>
          <w:tcPr>
            <w:tcW w:w="2970" w:type="dxa"/>
          </w:tcPr>
          <w:p w14:paraId="37A6A71B" w14:textId="77777777" w:rsidR="00AA37CF" w:rsidRPr="00AE33D1" w:rsidRDefault="00AA37CF" w:rsidP="00AA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F658A48" w14:textId="77777777" w:rsidR="00AA37CF" w:rsidRPr="00AE33D1" w:rsidRDefault="00AA37CF" w:rsidP="00AA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580" w:type="dxa"/>
            <w:gridSpan w:val="7"/>
          </w:tcPr>
          <w:p w14:paraId="4576ACF8" w14:textId="77777777" w:rsidR="00AA37CF" w:rsidRPr="00AE33D1" w:rsidRDefault="00AA37CF" w:rsidP="00AA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color w:val="000000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AE33D1">
              <w:rPr>
                <w:rFonts w:ascii="Angsana New" w:eastAsia="MS Mincho" w:hAnsi="Angsana New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</w:t>
            </w:r>
            <w:r w:rsidRPr="00AE33D1">
              <w:rPr>
                <w:rFonts w:ascii="Angsana New" w:eastAsia="MS Mincho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2B2D37" w:rsidRPr="00AE33D1" w14:paraId="25DB0C3E" w14:textId="77777777" w:rsidTr="000C68F4">
        <w:tc>
          <w:tcPr>
            <w:tcW w:w="2970" w:type="dxa"/>
          </w:tcPr>
          <w:p w14:paraId="64A61D9B" w14:textId="1543F9BB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ณ วันที่ </w:t>
            </w:r>
            <w:r w:rsidR="007623E1" w:rsidRPr="00AE33D1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00" w:type="dxa"/>
          </w:tcPr>
          <w:p w14:paraId="53CAADEE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7F6F82" w14:textId="30FC298A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332,925</w:t>
            </w:r>
          </w:p>
        </w:tc>
        <w:tc>
          <w:tcPr>
            <w:tcW w:w="270" w:type="dxa"/>
          </w:tcPr>
          <w:p w14:paraId="30E5A538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5002AC2" w14:textId="54D25A64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246,527</w:t>
            </w:r>
          </w:p>
        </w:tc>
        <w:tc>
          <w:tcPr>
            <w:tcW w:w="270" w:type="dxa"/>
          </w:tcPr>
          <w:p w14:paraId="22755761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AA5E44E" w14:textId="20105C7F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130,958</w:t>
            </w:r>
          </w:p>
        </w:tc>
        <w:tc>
          <w:tcPr>
            <w:tcW w:w="270" w:type="dxa"/>
          </w:tcPr>
          <w:p w14:paraId="1934436E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50B8431" w14:textId="11C6D17A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84,699</w:t>
            </w:r>
          </w:p>
        </w:tc>
      </w:tr>
      <w:tr w:rsidR="002B2D37" w:rsidRPr="00AE33D1" w14:paraId="14A18A06" w14:textId="77777777" w:rsidTr="000C68F4">
        <w:tc>
          <w:tcPr>
            <w:tcW w:w="2970" w:type="dxa"/>
          </w:tcPr>
          <w:p w14:paraId="5F716217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BCCF5B5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FAE311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E5D37F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EFA48D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8880E7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5C5E2ED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9F831A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9755097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2B2D37" w:rsidRPr="00AE33D1" w14:paraId="74AFE0C4" w14:textId="77777777" w:rsidTr="00F70BAB">
        <w:tc>
          <w:tcPr>
            <w:tcW w:w="2970" w:type="dxa"/>
          </w:tcPr>
          <w:p w14:paraId="1438C181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00" w:type="dxa"/>
          </w:tcPr>
          <w:p w14:paraId="6064239D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B72F40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9C95B3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427B9CA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0F31FC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78FD3B7A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DFBA99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3065321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2B2D37" w:rsidRPr="00AE33D1" w14:paraId="27333B1C" w14:textId="77777777" w:rsidTr="000C68F4">
        <w:tc>
          <w:tcPr>
            <w:tcW w:w="2970" w:type="dxa"/>
          </w:tcPr>
          <w:p w14:paraId="1A4EBFDC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00" w:type="dxa"/>
          </w:tcPr>
          <w:p w14:paraId="5A2309C0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39F8C0" w14:textId="3DD9B3CE" w:rsidR="002B2D37" w:rsidRPr="00AE33D1" w:rsidRDefault="008D28FC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55,73</w:t>
            </w:r>
            <w:r w:rsidR="00A30DE2">
              <w:rPr>
                <w:rFonts w:asciiTheme="majorBidi" w:eastAsia="MS Mincho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40883BE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5B2C705" w14:textId="3A2CD642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67,949</w:t>
            </w:r>
          </w:p>
        </w:tc>
        <w:tc>
          <w:tcPr>
            <w:tcW w:w="270" w:type="dxa"/>
          </w:tcPr>
          <w:p w14:paraId="4689F118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34F2FD3C" w14:textId="1BBBB4F6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19,</w:t>
            </w:r>
            <w:r w:rsidR="007B67FF"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883</w:t>
            </w:r>
          </w:p>
        </w:tc>
        <w:tc>
          <w:tcPr>
            <w:tcW w:w="270" w:type="dxa"/>
          </w:tcPr>
          <w:p w14:paraId="68E9C6A1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B75F48A" w14:textId="1D7C1E72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17,284</w:t>
            </w:r>
          </w:p>
        </w:tc>
      </w:tr>
      <w:tr w:rsidR="002B2D37" w:rsidRPr="00AE33D1" w14:paraId="309B766D" w14:textId="77777777" w:rsidTr="00F70BAB">
        <w:tc>
          <w:tcPr>
            <w:tcW w:w="2970" w:type="dxa"/>
          </w:tcPr>
          <w:p w14:paraId="736F6714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900" w:type="dxa"/>
          </w:tcPr>
          <w:p w14:paraId="13D2562A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405251" w14:textId="3DA8B7A8" w:rsidR="002B2D37" w:rsidRPr="00AE33D1" w:rsidRDefault="002B2D37" w:rsidP="0009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A2A4B9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F9628FE" w14:textId="0C9A835F" w:rsidR="002B2D37" w:rsidRPr="00AE33D1" w:rsidRDefault="002B2D37" w:rsidP="007B6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50,609</w:t>
            </w:r>
          </w:p>
        </w:tc>
        <w:tc>
          <w:tcPr>
            <w:tcW w:w="270" w:type="dxa"/>
          </w:tcPr>
          <w:p w14:paraId="3EAF85AB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6EA7D273" w14:textId="2AE76DC7" w:rsidR="002B2D37" w:rsidRPr="00AE33D1" w:rsidRDefault="002B2D37" w:rsidP="0009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41841B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775E33D" w14:textId="2CA9E223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24,752</w:t>
            </w:r>
          </w:p>
        </w:tc>
      </w:tr>
      <w:tr w:rsidR="002B2D37" w:rsidRPr="00AE33D1" w14:paraId="47320A86" w14:textId="77777777" w:rsidTr="00391334">
        <w:tc>
          <w:tcPr>
            <w:tcW w:w="2970" w:type="dxa"/>
          </w:tcPr>
          <w:p w14:paraId="571AF037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00" w:type="dxa"/>
          </w:tcPr>
          <w:p w14:paraId="3F7E45CC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487873" w14:textId="0C552E96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8,010</w:t>
            </w:r>
          </w:p>
        </w:tc>
        <w:tc>
          <w:tcPr>
            <w:tcW w:w="270" w:type="dxa"/>
          </w:tcPr>
          <w:p w14:paraId="7941CFB5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CCA3D39" w14:textId="3AE8EA1D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6,133</w:t>
            </w:r>
          </w:p>
        </w:tc>
        <w:tc>
          <w:tcPr>
            <w:tcW w:w="270" w:type="dxa"/>
          </w:tcPr>
          <w:p w14:paraId="259BB842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61F87BE3" w14:textId="47938DA0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3,193</w:t>
            </w:r>
          </w:p>
        </w:tc>
        <w:tc>
          <w:tcPr>
            <w:tcW w:w="270" w:type="dxa"/>
          </w:tcPr>
          <w:p w14:paraId="14B5B159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9615CCE" w14:textId="46B4306D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2,766</w:t>
            </w:r>
          </w:p>
        </w:tc>
      </w:tr>
      <w:tr w:rsidR="002B2D37" w:rsidRPr="00AE33D1" w14:paraId="32385B02" w14:textId="77777777" w:rsidTr="000C68F4">
        <w:tc>
          <w:tcPr>
            <w:tcW w:w="2970" w:type="dxa"/>
          </w:tcPr>
          <w:p w14:paraId="62F43FEA" w14:textId="37082AA0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>กำไรจากการลดขนาดโครงการ</w:t>
            </w:r>
          </w:p>
        </w:tc>
        <w:tc>
          <w:tcPr>
            <w:tcW w:w="900" w:type="dxa"/>
          </w:tcPr>
          <w:p w14:paraId="4F44EC91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345A7B" w14:textId="09B28FEF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(18,424)</w:t>
            </w:r>
          </w:p>
        </w:tc>
        <w:tc>
          <w:tcPr>
            <w:tcW w:w="270" w:type="dxa"/>
          </w:tcPr>
          <w:p w14:paraId="4D7FF86D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16A3BF9" w14:textId="22486F23" w:rsidR="002B2D37" w:rsidRPr="00AE33D1" w:rsidRDefault="002B2D37" w:rsidP="0009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8B9926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7F0A8A" w14:textId="5045FB3F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(12,291)</w:t>
            </w:r>
          </w:p>
        </w:tc>
        <w:tc>
          <w:tcPr>
            <w:tcW w:w="270" w:type="dxa"/>
          </w:tcPr>
          <w:p w14:paraId="4DC431C4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B5F9AD" w14:textId="3B21FC57" w:rsidR="002B2D37" w:rsidRPr="00AE33D1" w:rsidRDefault="002B2D37" w:rsidP="0009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B2D37" w:rsidRPr="00AE33D1" w14:paraId="18029F8C" w14:textId="77777777" w:rsidTr="00C70E41">
        <w:trPr>
          <w:trHeight w:val="361"/>
        </w:trPr>
        <w:tc>
          <w:tcPr>
            <w:tcW w:w="2970" w:type="dxa"/>
          </w:tcPr>
          <w:p w14:paraId="65CA9FA7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95BB5DE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E5CC437" w14:textId="4E645666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</w:t>
            </w:r>
            <w:r w:rsidR="008D28FC" w:rsidRPr="00AE33D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</w:t>
            </w:r>
            <w:r w:rsidRPr="00AE33D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="008D28FC" w:rsidRPr="00AE33D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32</w:t>
            </w:r>
            <w:r w:rsidR="00A30DE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7E03F29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0E3BED1" w14:textId="55006DEE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124,691</w:t>
            </w:r>
          </w:p>
        </w:tc>
        <w:tc>
          <w:tcPr>
            <w:tcW w:w="270" w:type="dxa"/>
          </w:tcPr>
          <w:p w14:paraId="7C1C373B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17FD46F" w14:textId="6E365FFD" w:rsidR="002B2D37" w:rsidRPr="00AE33D1" w:rsidRDefault="007B67FF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10,785</w:t>
            </w:r>
          </w:p>
        </w:tc>
        <w:tc>
          <w:tcPr>
            <w:tcW w:w="270" w:type="dxa"/>
          </w:tcPr>
          <w:p w14:paraId="000585DD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EED1319" w14:textId="65756ABF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44,802</w:t>
            </w:r>
          </w:p>
        </w:tc>
      </w:tr>
      <w:tr w:rsidR="0098426D" w:rsidRPr="00AE33D1" w14:paraId="45B2432D" w14:textId="77777777" w:rsidTr="000C68F4">
        <w:tc>
          <w:tcPr>
            <w:tcW w:w="2970" w:type="dxa"/>
          </w:tcPr>
          <w:p w14:paraId="37AF69B1" w14:textId="77777777" w:rsidR="0098426D" w:rsidRPr="00AE33D1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F768F1B" w14:textId="77777777" w:rsidR="0098426D" w:rsidRPr="00AE33D1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5CD68C" w14:textId="77777777" w:rsidR="0098426D" w:rsidRPr="00AE33D1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9FAD9A" w14:textId="77777777" w:rsidR="0098426D" w:rsidRPr="00AE33D1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ED3A045" w14:textId="77777777" w:rsidR="0098426D" w:rsidRPr="00AE33D1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B8612A" w14:textId="77777777" w:rsidR="0098426D" w:rsidRPr="00AE33D1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77469E5" w14:textId="77777777" w:rsidR="0098426D" w:rsidRPr="00AE33D1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0F1D4F" w14:textId="77777777" w:rsidR="0098426D" w:rsidRPr="00AE33D1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6E40C22" w14:textId="77777777" w:rsidR="0098426D" w:rsidRPr="00AE33D1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98426D" w:rsidRPr="00AE33D1" w14:paraId="2B3D7B46" w14:textId="77777777" w:rsidTr="000C68F4">
        <w:tc>
          <w:tcPr>
            <w:tcW w:w="2970" w:type="dxa"/>
          </w:tcPr>
          <w:p w14:paraId="62C7F27B" w14:textId="77777777" w:rsidR="0098426D" w:rsidRPr="00AE33D1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</w:tcPr>
          <w:p w14:paraId="2BAE506C" w14:textId="77777777" w:rsidR="0098426D" w:rsidRPr="00AE33D1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4FFCC0" w14:textId="77777777" w:rsidR="0098426D" w:rsidRPr="00AE33D1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A03075" w14:textId="77777777" w:rsidR="0098426D" w:rsidRPr="00AE33D1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86FE91F" w14:textId="77777777" w:rsidR="0098426D" w:rsidRPr="00AE33D1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4F2466" w14:textId="77777777" w:rsidR="0098426D" w:rsidRPr="00AE33D1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6F344A99" w14:textId="77777777" w:rsidR="0098426D" w:rsidRPr="00AE33D1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1EBEDA" w14:textId="77777777" w:rsidR="0098426D" w:rsidRPr="00AE33D1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A8C80FE" w14:textId="77777777" w:rsidR="0098426D" w:rsidRPr="00AE33D1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98426D" w:rsidRPr="00AE33D1" w14:paraId="62E18EE8" w14:textId="77777777" w:rsidTr="000C68F4">
        <w:tc>
          <w:tcPr>
            <w:tcW w:w="2970" w:type="dxa"/>
          </w:tcPr>
          <w:p w14:paraId="70AEEE97" w14:textId="77777777" w:rsidR="0098426D" w:rsidRPr="00AE33D1" w:rsidRDefault="0098426D" w:rsidP="0098426D">
            <w:pPr>
              <w:spacing w:line="240" w:lineRule="auto"/>
              <w:ind w:left="252" w:hanging="252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ขาดทุนจากการประมาณตามหลัก</w:t>
            </w:r>
          </w:p>
        </w:tc>
        <w:tc>
          <w:tcPr>
            <w:tcW w:w="900" w:type="dxa"/>
          </w:tcPr>
          <w:p w14:paraId="0203FF9C" w14:textId="77777777" w:rsidR="0098426D" w:rsidRPr="00AE33D1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71B4BF" w14:textId="289106E5" w:rsidR="0098426D" w:rsidRPr="00AE33D1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30029F" w14:textId="77777777" w:rsidR="0098426D" w:rsidRPr="00AE33D1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BE1424A" w14:textId="5AE544E6" w:rsidR="0098426D" w:rsidRPr="00AE33D1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B8D106" w14:textId="77777777" w:rsidR="0098426D" w:rsidRPr="00AE33D1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6C37993C" w14:textId="78B1DFD7" w:rsidR="0098426D" w:rsidRPr="00AE33D1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FE8CA2" w14:textId="77777777" w:rsidR="0098426D" w:rsidRPr="00AE33D1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F65E3D0" w14:textId="77777777" w:rsidR="0098426D" w:rsidRPr="00AE33D1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98426D" w:rsidRPr="00AE33D1" w14:paraId="2730A8ED" w14:textId="77777777" w:rsidTr="000C68F4">
        <w:tc>
          <w:tcPr>
            <w:tcW w:w="2970" w:type="dxa"/>
          </w:tcPr>
          <w:p w14:paraId="02344D27" w14:textId="77777777" w:rsidR="0098426D" w:rsidRPr="00AE33D1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900" w:type="dxa"/>
          </w:tcPr>
          <w:p w14:paraId="2B806FBE" w14:textId="77777777" w:rsidR="0098426D" w:rsidRPr="00AE33D1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4B83B2" w14:textId="65CB4FC1" w:rsidR="0098426D" w:rsidRPr="00AE33D1" w:rsidRDefault="0098426D" w:rsidP="00795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0832EE" w14:textId="77777777" w:rsidR="0098426D" w:rsidRPr="00AE33D1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296CAA0" w14:textId="772BC902" w:rsidR="0098426D" w:rsidRPr="00AE33D1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E820C3" w14:textId="77777777" w:rsidR="0098426D" w:rsidRPr="00AE33D1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0D3D9B01" w14:textId="54DB2BCA" w:rsidR="0098426D" w:rsidRPr="00AE33D1" w:rsidRDefault="0098426D" w:rsidP="00795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037C1" w14:textId="77777777" w:rsidR="0098426D" w:rsidRPr="00AE33D1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F17980A" w14:textId="7F3950BC" w:rsidR="0098426D" w:rsidRPr="00AE33D1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8D28FC" w:rsidRPr="00AE33D1" w14:paraId="4B268D8E" w14:textId="77777777" w:rsidTr="000C68F4">
        <w:tc>
          <w:tcPr>
            <w:tcW w:w="2970" w:type="dxa"/>
          </w:tcPr>
          <w:p w14:paraId="10CD5827" w14:textId="63826DFE" w:rsidR="008D28FC" w:rsidRPr="00AE33D1" w:rsidRDefault="008D28FC" w:rsidP="005F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AE33D1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ข้อสมมติด้านประชากรศา</w:t>
            </w:r>
            <w:r w:rsidR="00CA62C2">
              <w:rPr>
                <w:rFonts w:asciiTheme="majorBidi" w:hAnsiTheme="majorBidi" w:cstheme="majorBidi" w:hint="cs"/>
                <w:sz w:val="30"/>
                <w:szCs w:val="30"/>
                <w:cs/>
              </w:rPr>
              <w:t>ส</w:t>
            </w:r>
            <w:r w:rsidRPr="00AE33D1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ตร์</w:t>
            </w:r>
          </w:p>
        </w:tc>
        <w:tc>
          <w:tcPr>
            <w:tcW w:w="900" w:type="dxa"/>
          </w:tcPr>
          <w:p w14:paraId="30BB91A8" w14:textId="77777777" w:rsidR="008D28FC" w:rsidRPr="00AE33D1" w:rsidRDefault="008D28FC" w:rsidP="008D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CFAA6E" w14:textId="5E3EE17F" w:rsidR="008D28FC" w:rsidRPr="00AE33D1" w:rsidRDefault="008D28FC" w:rsidP="008D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2,631</w:t>
            </w:r>
          </w:p>
        </w:tc>
        <w:tc>
          <w:tcPr>
            <w:tcW w:w="270" w:type="dxa"/>
          </w:tcPr>
          <w:p w14:paraId="07CA13FB" w14:textId="77777777" w:rsidR="008D28FC" w:rsidRPr="00AE33D1" w:rsidRDefault="008D28FC" w:rsidP="008D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260" w:type="dxa"/>
          </w:tcPr>
          <w:p w14:paraId="6E6D4BBD" w14:textId="6D25F819" w:rsidR="008D28FC" w:rsidRPr="00AE33D1" w:rsidRDefault="008D28FC" w:rsidP="0009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FF7D68" w14:textId="77777777" w:rsidR="008D28FC" w:rsidRPr="00AE33D1" w:rsidRDefault="008D28FC" w:rsidP="008D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7AE069" w14:textId="2F3DFF8B" w:rsidR="008D28FC" w:rsidRPr="00AE33D1" w:rsidRDefault="008D28FC" w:rsidP="008D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1,181</w:t>
            </w:r>
          </w:p>
        </w:tc>
        <w:tc>
          <w:tcPr>
            <w:tcW w:w="270" w:type="dxa"/>
          </w:tcPr>
          <w:p w14:paraId="12001010" w14:textId="77777777" w:rsidR="008D28FC" w:rsidRPr="00AE33D1" w:rsidRDefault="008D28FC" w:rsidP="008D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74E94A" w14:textId="0F5FF85D" w:rsidR="008D28FC" w:rsidRPr="00AE33D1" w:rsidRDefault="008D28FC" w:rsidP="0009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8D28FC" w:rsidRPr="00AE33D1" w14:paraId="25B99B46" w14:textId="77777777" w:rsidTr="00675DCC">
        <w:tc>
          <w:tcPr>
            <w:tcW w:w="2970" w:type="dxa"/>
          </w:tcPr>
          <w:p w14:paraId="1319A76B" w14:textId="534199E0" w:rsidR="008D28FC" w:rsidRPr="00AE33D1" w:rsidRDefault="008D28FC" w:rsidP="005F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33D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AE33D1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900" w:type="dxa"/>
          </w:tcPr>
          <w:p w14:paraId="5A387283" w14:textId="77777777" w:rsidR="008D28FC" w:rsidRPr="00AE33D1" w:rsidRDefault="008D28FC" w:rsidP="008D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8DDFBC" w14:textId="4CE744F8" w:rsidR="008D28FC" w:rsidRPr="00AE33D1" w:rsidRDefault="008D28FC" w:rsidP="008D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29,703</w:t>
            </w:r>
          </w:p>
        </w:tc>
        <w:tc>
          <w:tcPr>
            <w:tcW w:w="270" w:type="dxa"/>
          </w:tcPr>
          <w:p w14:paraId="57CD0876" w14:textId="77777777" w:rsidR="008D28FC" w:rsidRPr="00AE33D1" w:rsidRDefault="008D28FC" w:rsidP="008D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260" w:type="dxa"/>
          </w:tcPr>
          <w:p w14:paraId="6FCA768C" w14:textId="7663B236" w:rsidR="008D28FC" w:rsidRPr="00AE33D1" w:rsidRDefault="008D28FC" w:rsidP="0009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32D757" w14:textId="77777777" w:rsidR="008D28FC" w:rsidRPr="00AE33D1" w:rsidRDefault="008D28FC" w:rsidP="008D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7BEF75" w14:textId="69B8B022" w:rsidR="008D28FC" w:rsidRPr="00AE33D1" w:rsidRDefault="008D28FC" w:rsidP="008D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12,903</w:t>
            </w:r>
          </w:p>
        </w:tc>
        <w:tc>
          <w:tcPr>
            <w:tcW w:w="270" w:type="dxa"/>
          </w:tcPr>
          <w:p w14:paraId="0F9E46F4" w14:textId="77777777" w:rsidR="008D28FC" w:rsidRPr="00AE33D1" w:rsidRDefault="008D28FC" w:rsidP="008D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14C440" w14:textId="6D4A058E" w:rsidR="008D28FC" w:rsidRPr="00AE33D1" w:rsidRDefault="008D28FC" w:rsidP="0009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8D28FC" w:rsidRPr="00AE33D1" w14:paraId="12EF6835" w14:textId="77777777" w:rsidTr="00675DCC">
        <w:tc>
          <w:tcPr>
            <w:tcW w:w="2970" w:type="dxa"/>
          </w:tcPr>
          <w:p w14:paraId="0356D047" w14:textId="668B7AD1" w:rsidR="008D28FC" w:rsidRPr="00AE33D1" w:rsidRDefault="00092901" w:rsidP="005F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D28FC" w:rsidRPr="00AE33D1">
              <w:rPr>
                <w:rFonts w:asciiTheme="majorBidi" w:hAnsiTheme="majorBidi" w:cstheme="majorBidi"/>
                <w:sz w:val="30"/>
                <w:szCs w:val="30"/>
                <w:cs/>
              </w:rPr>
              <w:t>- การปรับปรุงจากประสบการณ์</w:t>
            </w:r>
          </w:p>
        </w:tc>
        <w:tc>
          <w:tcPr>
            <w:tcW w:w="900" w:type="dxa"/>
          </w:tcPr>
          <w:p w14:paraId="3480DFDA" w14:textId="77777777" w:rsidR="008D28FC" w:rsidRPr="00AE33D1" w:rsidRDefault="008D28FC" w:rsidP="008D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18808A" w14:textId="119BC8DD" w:rsidR="008D28FC" w:rsidRPr="00AE33D1" w:rsidRDefault="008D28FC" w:rsidP="008D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(21,19</w:t>
            </w:r>
            <w:r w:rsidR="00077E8E"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A081FDF" w14:textId="77777777" w:rsidR="008D28FC" w:rsidRPr="00AE33D1" w:rsidRDefault="008D28FC" w:rsidP="008D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BBA3E0" w14:textId="1F6199A7" w:rsidR="008D28FC" w:rsidRPr="00AE33D1" w:rsidRDefault="008D28FC" w:rsidP="0009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270" w:type="dxa"/>
          </w:tcPr>
          <w:p w14:paraId="4D8A9793" w14:textId="77777777" w:rsidR="008D28FC" w:rsidRPr="00AE33D1" w:rsidRDefault="008D28FC" w:rsidP="008D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E5BC04" w14:textId="7E50549C" w:rsidR="008D28FC" w:rsidRPr="00AE33D1" w:rsidRDefault="008D28FC" w:rsidP="008D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1,104</w:t>
            </w:r>
          </w:p>
        </w:tc>
        <w:tc>
          <w:tcPr>
            <w:tcW w:w="270" w:type="dxa"/>
          </w:tcPr>
          <w:p w14:paraId="006AC896" w14:textId="77777777" w:rsidR="008D28FC" w:rsidRPr="00AE33D1" w:rsidRDefault="008D28FC" w:rsidP="008D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B9DE1E2" w14:textId="6ACAF22C" w:rsidR="008D28FC" w:rsidRPr="00AE33D1" w:rsidRDefault="008D28FC" w:rsidP="008D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3,838</w:t>
            </w:r>
          </w:p>
        </w:tc>
      </w:tr>
      <w:tr w:rsidR="002B2D37" w:rsidRPr="00675DCC" w14:paraId="439628CA" w14:textId="77777777" w:rsidTr="00675DCC">
        <w:tc>
          <w:tcPr>
            <w:tcW w:w="2970" w:type="dxa"/>
          </w:tcPr>
          <w:p w14:paraId="211159FA" w14:textId="5401D1E2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1B59A0C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EE38A1D" w14:textId="55E5BE62" w:rsidR="002B2D37" w:rsidRPr="00675DCC" w:rsidRDefault="00675DCC" w:rsidP="0067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675DC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11,139</w:t>
            </w:r>
          </w:p>
        </w:tc>
        <w:tc>
          <w:tcPr>
            <w:tcW w:w="270" w:type="dxa"/>
          </w:tcPr>
          <w:p w14:paraId="1A364684" w14:textId="77777777" w:rsidR="002B2D37" w:rsidRPr="00675DCC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F3BF079" w14:textId="2F77FE9B" w:rsidR="002B2D37" w:rsidRPr="00675DCC" w:rsidRDefault="00675DCC" w:rsidP="0067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675DC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4,</w:t>
            </w:r>
            <w:r w:rsidRPr="00675D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</w:t>
            </w:r>
          </w:p>
        </w:tc>
        <w:tc>
          <w:tcPr>
            <w:tcW w:w="270" w:type="dxa"/>
          </w:tcPr>
          <w:p w14:paraId="2985267A" w14:textId="77777777" w:rsidR="002B2D37" w:rsidRPr="00675DCC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421EBF6" w14:textId="07D0F6C8" w:rsidR="002B2D37" w:rsidRPr="00675DCC" w:rsidRDefault="00675DCC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675DC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15,188</w:t>
            </w:r>
          </w:p>
        </w:tc>
        <w:tc>
          <w:tcPr>
            <w:tcW w:w="270" w:type="dxa"/>
          </w:tcPr>
          <w:p w14:paraId="54662DCF" w14:textId="77777777" w:rsidR="002B2D37" w:rsidRPr="00675DCC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EF83856" w14:textId="11F5C07E" w:rsidR="002B2D37" w:rsidRPr="00675DCC" w:rsidRDefault="00675DCC" w:rsidP="0067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5D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3,838</w:t>
            </w:r>
          </w:p>
        </w:tc>
      </w:tr>
      <w:tr w:rsidR="00A30DE2" w:rsidRPr="00675DCC" w14:paraId="0D6A6A96" w14:textId="77777777" w:rsidTr="00A30DE2">
        <w:tc>
          <w:tcPr>
            <w:tcW w:w="2970" w:type="dxa"/>
          </w:tcPr>
          <w:p w14:paraId="51F3AF81" w14:textId="77777777" w:rsidR="00A30DE2" w:rsidRPr="00AE33D1" w:rsidRDefault="00A30DE2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CA0C334" w14:textId="77777777" w:rsidR="00A30DE2" w:rsidRPr="00AE33D1" w:rsidRDefault="00A30DE2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E6D657B" w14:textId="77777777" w:rsidR="00A30DE2" w:rsidRPr="00675DCC" w:rsidRDefault="00A30DE2" w:rsidP="0067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DACD05" w14:textId="77777777" w:rsidR="00A30DE2" w:rsidRPr="00675DCC" w:rsidRDefault="00A30DE2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5F7E82D" w14:textId="77777777" w:rsidR="00A30DE2" w:rsidRPr="00675DCC" w:rsidRDefault="00A30DE2" w:rsidP="0067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92B209" w14:textId="77777777" w:rsidR="00A30DE2" w:rsidRPr="00675DCC" w:rsidRDefault="00A30DE2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0C4B2C7" w14:textId="77777777" w:rsidR="00A30DE2" w:rsidRPr="00675DCC" w:rsidRDefault="00A30DE2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0B35EA" w14:textId="77777777" w:rsidR="00A30DE2" w:rsidRPr="00675DCC" w:rsidRDefault="00A30DE2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A201FA3" w14:textId="77777777" w:rsidR="00A30DE2" w:rsidRPr="00675DCC" w:rsidRDefault="00A30DE2" w:rsidP="0067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30DE2" w:rsidRPr="00675DCC" w14:paraId="5141CEDE" w14:textId="77777777" w:rsidTr="00A30DE2">
        <w:tc>
          <w:tcPr>
            <w:tcW w:w="2970" w:type="dxa"/>
          </w:tcPr>
          <w:p w14:paraId="652CB97C" w14:textId="64DDA430" w:rsidR="00A30DE2" w:rsidRPr="00AE33D1" w:rsidRDefault="00A30DE2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7FD4B291" w14:textId="77777777" w:rsidR="00A30DE2" w:rsidRPr="00AE33D1" w:rsidRDefault="00A30DE2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D373CB" w14:textId="77777777" w:rsidR="00A30DE2" w:rsidRPr="00675DCC" w:rsidRDefault="00A30DE2" w:rsidP="0067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0DE3D3" w14:textId="77777777" w:rsidR="00A30DE2" w:rsidRPr="00675DCC" w:rsidRDefault="00A30DE2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3E9EE85" w14:textId="77777777" w:rsidR="00A30DE2" w:rsidRPr="00675DCC" w:rsidRDefault="00A30DE2" w:rsidP="0067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702821" w14:textId="77777777" w:rsidR="00A30DE2" w:rsidRPr="00675DCC" w:rsidRDefault="00A30DE2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59C03C39" w14:textId="77777777" w:rsidR="00A30DE2" w:rsidRPr="00675DCC" w:rsidRDefault="00A30DE2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D3466D" w14:textId="77777777" w:rsidR="00A30DE2" w:rsidRPr="00675DCC" w:rsidRDefault="00A30DE2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A4196C5" w14:textId="77777777" w:rsidR="00A30DE2" w:rsidRPr="00675DCC" w:rsidRDefault="00A30DE2" w:rsidP="0067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B2D37" w:rsidRPr="00AE33D1" w14:paraId="3B5F040A" w14:textId="77777777" w:rsidTr="00A30DE2">
        <w:tc>
          <w:tcPr>
            <w:tcW w:w="2970" w:type="dxa"/>
          </w:tcPr>
          <w:p w14:paraId="72A7966F" w14:textId="04D56D3A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เพิ่มขึ้น</w:t>
            </w:r>
            <w:r w:rsidR="00716F7D"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="00716F7D">
              <w:rPr>
                <w:rFonts w:ascii="Angsana New" w:eastAsia="MS Mincho" w:hAnsi="Angsana New" w:hint="cs"/>
                <w:sz w:val="30"/>
                <w:szCs w:val="30"/>
                <w:cs/>
              </w:rPr>
              <w:t>ลดลง</w:t>
            </w:r>
            <w:r w:rsidR="00716F7D">
              <w:rPr>
                <w:rFonts w:ascii="Angsana New" w:eastAsia="MS Mincho" w:hAnsi="Angsana New"/>
                <w:sz w:val="30"/>
                <w:szCs w:val="30"/>
              </w:rPr>
              <w:t>)</w:t>
            </w: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จากการโอน</w:t>
            </w:r>
            <w:r w:rsidR="00716F7D">
              <w:rPr>
                <w:rFonts w:ascii="Angsana New" w:eastAsia="MS Mincho" w:hAnsi="Angsana New" w:hint="cs"/>
                <w:sz w:val="30"/>
                <w:szCs w:val="30"/>
                <w:cs/>
              </w:rPr>
              <w:t>ระหว่าง</w:t>
            </w:r>
          </w:p>
          <w:p w14:paraId="2243245A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 กิจการที่เกี่ยวข้องกัน</w:t>
            </w:r>
          </w:p>
        </w:tc>
        <w:tc>
          <w:tcPr>
            <w:tcW w:w="900" w:type="dxa"/>
          </w:tcPr>
          <w:p w14:paraId="04D64646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B529A09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EC245D" w14:textId="7016F56D" w:rsidR="002B2D37" w:rsidRPr="00AE33D1" w:rsidRDefault="008D28FC" w:rsidP="0009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            -</w:t>
            </w:r>
          </w:p>
        </w:tc>
        <w:tc>
          <w:tcPr>
            <w:tcW w:w="270" w:type="dxa"/>
          </w:tcPr>
          <w:p w14:paraId="703BB622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DC738F4" w14:textId="32BB0A34" w:rsidR="002B2D37" w:rsidRPr="00AE33D1" w:rsidRDefault="002B2D37" w:rsidP="0009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E0B332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62E7097C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2D4754BD" w14:textId="6914908D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8D28FC"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2,410</w:t>
            </w: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48AACC1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EFD0D4B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C6F2D8" w14:textId="2CF3ECEF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16,854</w:t>
            </w:r>
          </w:p>
        </w:tc>
      </w:tr>
      <w:tr w:rsidR="002B2D37" w:rsidRPr="00AE33D1" w14:paraId="7F1BC3A0" w14:textId="77777777" w:rsidTr="00986811">
        <w:tc>
          <w:tcPr>
            <w:tcW w:w="2970" w:type="dxa"/>
          </w:tcPr>
          <w:p w14:paraId="472AB69E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lastRenderedPageBreak/>
              <w:t>ผลประโยชน์จ่าย</w:t>
            </w:r>
          </w:p>
        </w:tc>
        <w:tc>
          <w:tcPr>
            <w:tcW w:w="900" w:type="dxa"/>
          </w:tcPr>
          <w:p w14:paraId="4CACB413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850D3A" w14:textId="3DD36D5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  <w:lang w:val="en-AU"/>
              </w:rPr>
              <w:t>(27,27</w:t>
            </w:r>
            <w:r w:rsidR="00A30DE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E33D1">
              <w:rPr>
                <w:rFonts w:asciiTheme="majorBidi" w:hAnsiTheme="majorBidi" w:cstheme="majorBidi"/>
                <w:sz w:val="30"/>
                <w:szCs w:val="30"/>
                <w:lang w:val="en-AU"/>
              </w:rPr>
              <w:t>)</w:t>
            </w:r>
          </w:p>
        </w:tc>
        <w:tc>
          <w:tcPr>
            <w:tcW w:w="270" w:type="dxa"/>
          </w:tcPr>
          <w:p w14:paraId="4359391F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F125F0" w14:textId="28326C0E" w:rsidR="002B2D37" w:rsidRPr="00AE33D1" w:rsidRDefault="002B2D37" w:rsidP="0009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(42,401)</w:t>
            </w:r>
          </w:p>
        </w:tc>
        <w:tc>
          <w:tcPr>
            <w:tcW w:w="270" w:type="dxa"/>
          </w:tcPr>
          <w:p w14:paraId="4E49538F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1779F3" w14:textId="01BDEFBA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(4,269)</w:t>
            </w:r>
          </w:p>
        </w:tc>
        <w:tc>
          <w:tcPr>
            <w:tcW w:w="270" w:type="dxa"/>
          </w:tcPr>
          <w:p w14:paraId="15AE59CA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B74D42" w14:textId="665735DC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left" w:pos="952"/>
              </w:tabs>
              <w:spacing w:line="240" w:lineRule="auto"/>
              <w:ind w:left="-108" w:right="-852" w:firstLine="4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(19,235)</w:t>
            </w:r>
          </w:p>
        </w:tc>
      </w:tr>
      <w:tr w:rsidR="002B2D37" w:rsidRPr="00AE33D1" w14:paraId="4F9D0DDB" w14:textId="77777777" w:rsidTr="00986811">
        <w:tc>
          <w:tcPr>
            <w:tcW w:w="2970" w:type="dxa"/>
          </w:tcPr>
          <w:p w14:paraId="40CE905C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31 </w:t>
            </w:r>
            <w:r w:rsidRPr="00AE33D1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4F85029F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CC26880" w14:textId="3ABA2FAF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</w:pPr>
            <w:r w:rsidRPr="00AE33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362,113</w:t>
            </w:r>
          </w:p>
        </w:tc>
        <w:tc>
          <w:tcPr>
            <w:tcW w:w="270" w:type="dxa"/>
          </w:tcPr>
          <w:p w14:paraId="092FCF12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278D7B" w14:textId="13C42298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332,925</w:t>
            </w:r>
          </w:p>
        </w:tc>
        <w:tc>
          <w:tcPr>
            <w:tcW w:w="270" w:type="dxa"/>
          </w:tcPr>
          <w:p w14:paraId="2A6B540B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83F1D9" w14:textId="6E41DFAD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150,252</w:t>
            </w:r>
          </w:p>
        </w:tc>
        <w:tc>
          <w:tcPr>
            <w:tcW w:w="270" w:type="dxa"/>
          </w:tcPr>
          <w:p w14:paraId="4AE21974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F74849" w14:textId="4F21697E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2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130,958</w:t>
            </w:r>
          </w:p>
        </w:tc>
      </w:tr>
    </w:tbl>
    <w:p w14:paraId="1DBE88FD" w14:textId="77777777" w:rsidR="00A30DE2" w:rsidRDefault="00A30DE2" w:rsidP="00955C0A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A5EFB02" w14:textId="3DD133D7" w:rsidR="00F70BAB" w:rsidRPr="00AE33D1" w:rsidRDefault="00F70BAB" w:rsidP="00955C0A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AE33D1">
        <w:rPr>
          <w:rFonts w:ascii="Angsana New" w:hAnsi="Angsana New"/>
          <w:sz w:val="30"/>
          <w:szCs w:val="30"/>
          <w:cs/>
        </w:rPr>
        <w:t>เมื่อวันที่</w:t>
      </w:r>
      <w:r w:rsidRPr="00AE33D1">
        <w:rPr>
          <w:rFonts w:ascii="Angsana New" w:hAnsi="Angsana New"/>
          <w:sz w:val="30"/>
          <w:szCs w:val="30"/>
        </w:rPr>
        <w:t xml:space="preserve"> 5 </w:t>
      </w:r>
      <w:r w:rsidRPr="00AE33D1">
        <w:rPr>
          <w:rFonts w:ascii="Angsana New" w:hAnsi="Angsana New"/>
          <w:sz w:val="30"/>
          <w:szCs w:val="30"/>
          <w:cs/>
        </w:rPr>
        <w:t>เมษายน</w:t>
      </w:r>
      <w:r w:rsidRPr="00AE33D1">
        <w:rPr>
          <w:rFonts w:ascii="Angsana New" w:hAnsi="Angsana New"/>
          <w:sz w:val="30"/>
          <w:szCs w:val="30"/>
          <w:rtl/>
          <w:cs/>
        </w:rPr>
        <w:t xml:space="preserve"> </w:t>
      </w:r>
      <w:r w:rsidRPr="00AE33D1">
        <w:rPr>
          <w:rFonts w:ascii="Angsana New" w:hAnsi="Angsana New"/>
          <w:sz w:val="30"/>
          <w:szCs w:val="30"/>
        </w:rPr>
        <w:t xml:space="preserve">2562 </w:t>
      </w:r>
      <w:r w:rsidRPr="00AE33D1">
        <w:rPr>
          <w:rFonts w:ascii="Angsana New" w:hAnsi="Angsana New"/>
          <w:sz w:val="30"/>
          <w:szCs w:val="30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="00C70E41" w:rsidRPr="00AE33D1">
        <w:rPr>
          <w:rFonts w:ascii="Angsana New" w:hAnsi="Angsana New"/>
          <w:sz w:val="30"/>
          <w:szCs w:val="30"/>
        </w:rPr>
        <w:t>20</w:t>
      </w:r>
      <w:r w:rsidRPr="00AE33D1">
        <w:rPr>
          <w:rFonts w:ascii="Angsana New" w:hAnsi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AE33D1">
        <w:rPr>
          <w:rFonts w:ascii="Angsana New" w:hAnsi="Angsana New"/>
          <w:sz w:val="30"/>
          <w:szCs w:val="30"/>
        </w:rPr>
        <w:t>400</w:t>
      </w:r>
      <w:r w:rsidRPr="00AE33D1">
        <w:rPr>
          <w:rFonts w:ascii="Angsana New" w:hAnsi="Angsana New"/>
          <w:sz w:val="30"/>
          <w:szCs w:val="30"/>
          <w:cs/>
        </w:rPr>
        <w:t xml:space="preserve"> วัน</w:t>
      </w:r>
      <w:r w:rsidRPr="00AE33D1">
        <w:rPr>
          <w:rFonts w:ascii="Angsana New" w:hAnsi="Angsana New"/>
          <w:sz w:val="30"/>
          <w:szCs w:val="30"/>
          <w:rtl/>
          <w:cs/>
        </w:rPr>
        <w:t xml:space="preserve"> </w:t>
      </w:r>
      <w:r w:rsidRPr="00AE33D1">
        <w:rPr>
          <w:rFonts w:ascii="Angsana New" w:hAnsi="Angsana New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กลุ่มบริษัทจึงแก้ไขโครงการผลประโยชน์เมื่อเกษียณแก่พนักงานใน</w:t>
      </w:r>
      <w:r w:rsidRPr="00AE33D1">
        <w:rPr>
          <w:rFonts w:ascii="Angsana New" w:hAnsi="Angsana New"/>
          <w:sz w:val="30"/>
          <w:szCs w:val="30"/>
          <w:rtl/>
          <w:cs/>
        </w:rPr>
        <w:t>ปี</w:t>
      </w:r>
      <w:r w:rsidRPr="00AE33D1">
        <w:rPr>
          <w:rFonts w:ascii="Angsana New" w:hAnsi="Angsana New"/>
          <w:sz w:val="30"/>
          <w:szCs w:val="30"/>
          <w:cs/>
        </w:rPr>
        <w:t xml:space="preserve"> </w:t>
      </w:r>
      <w:r w:rsidRPr="00AE33D1">
        <w:rPr>
          <w:rFonts w:ascii="Angsana New" w:hAnsi="Angsana New"/>
          <w:sz w:val="30"/>
          <w:szCs w:val="30"/>
        </w:rPr>
        <w:t>2562</w:t>
      </w:r>
      <w:r w:rsidRPr="00AE33D1">
        <w:rPr>
          <w:rFonts w:ascii="Angsana New" w:hAnsi="Angsana New"/>
          <w:sz w:val="30"/>
          <w:szCs w:val="30"/>
          <w:cs/>
        </w:rPr>
        <w:t xml:space="preserve"> 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จากการแก้ไขโครงการดังกล่าวทำให้กลุ่มบริษัทรับรู้ประมาณการหนี้สินผลประโยชน์เมื่อเกษียณอายุ ณ วันที่</w:t>
      </w:r>
      <w:r w:rsidRPr="00AE33D1">
        <w:rPr>
          <w:rFonts w:ascii="Angsana New" w:hAnsi="Angsana New"/>
          <w:sz w:val="30"/>
          <w:szCs w:val="30"/>
          <w:rtl/>
          <w:cs/>
        </w:rPr>
        <w:t xml:space="preserve"> </w:t>
      </w:r>
      <w:r w:rsidRPr="00AE33D1">
        <w:rPr>
          <w:rFonts w:ascii="Angsana New" w:hAnsi="Angsana New"/>
          <w:sz w:val="30"/>
          <w:szCs w:val="30"/>
        </w:rPr>
        <w:t xml:space="preserve">31 </w:t>
      </w:r>
      <w:r w:rsidRPr="00AE33D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E33D1">
        <w:rPr>
          <w:rFonts w:ascii="Angsana New" w:hAnsi="Angsana New"/>
          <w:sz w:val="30"/>
          <w:szCs w:val="30"/>
        </w:rPr>
        <w:t>2562</w:t>
      </w:r>
      <w:r w:rsidR="00F3152E" w:rsidRPr="00AE33D1">
        <w:rPr>
          <w:rFonts w:ascii="Angsana New" w:hAnsi="Angsana New"/>
          <w:sz w:val="30"/>
          <w:szCs w:val="30"/>
        </w:rPr>
        <w:t xml:space="preserve"> </w:t>
      </w:r>
      <w:r w:rsidRPr="00AE33D1">
        <w:rPr>
          <w:rFonts w:ascii="Angsana New" w:hAnsi="Angsana New"/>
          <w:sz w:val="30"/>
          <w:szCs w:val="30"/>
          <w:cs/>
        </w:rPr>
        <w:t xml:space="preserve">และต้นทุนบริการในอดีตเพิ่มขึ้นในระหว่างปีสิ้นสุดวันเดียวกันในงบการเงินรวมและงบการเงินเฉพาะกิจการเป็นจำนวน </w:t>
      </w:r>
      <w:r w:rsidR="00BE3D4F">
        <w:rPr>
          <w:rFonts w:ascii="Angsana New" w:hAnsi="Angsana New"/>
          <w:sz w:val="30"/>
          <w:szCs w:val="30"/>
        </w:rPr>
        <w:t>50.61</w:t>
      </w:r>
      <w:r w:rsidRPr="00AE33D1">
        <w:rPr>
          <w:rFonts w:ascii="Angsana New" w:hAnsi="Angsana New"/>
          <w:sz w:val="30"/>
          <w:szCs w:val="30"/>
        </w:rPr>
        <w:t xml:space="preserve"> </w:t>
      </w:r>
      <w:r w:rsidRPr="00AE33D1">
        <w:rPr>
          <w:rFonts w:ascii="Angsana New" w:hAnsi="Angsana New"/>
          <w:sz w:val="30"/>
          <w:szCs w:val="30"/>
          <w:cs/>
        </w:rPr>
        <w:t>ล้านบาท</w:t>
      </w:r>
      <w:r w:rsidRPr="00AE33D1">
        <w:rPr>
          <w:rFonts w:ascii="Angsana New" w:hAnsi="Angsana New"/>
          <w:sz w:val="30"/>
          <w:szCs w:val="30"/>
          <w:rtl/>
          <w:cs/>
        </w:rPr>
        <w:t xml:space="preserve"> </w:t>
      </w:r>
      <w:r w:rsidRPr="00AE33D1">
        <w:rPr>
          <w:rFonts w:ascii="Angsana New" w:hAnsi="Angsana New"/>
          <w:sz w:val="30"/>
          <w:szCs w:val="30"/>
          <w:cs/>
        </w:rPr>
        <w:t xml:space="preserve">และ </w:t>
      </w:r>
      <w:r w:rsidR="00C70E41" w:rsidRPr="00AE33D1">
        <w:rPr>
          <w:rFonts w:ascii="Angsana New" w:hAnsi="Angsana New"/>
          <w:sz w:val="30"/>
          <w:szCs w:val="30"/>
        </w:rPr>
        <w:t>2</w:t>
      </w:r>
      <w:r w:rsidR="007022CD" w:rsidRPr="00AE33D1">
        <w:rPr>
          <w:rFonts w:ascii="Angsana New" w:hAnsi="Angsana New"/>
          <w:sz w:val="30"/>
          <w:szCs w:val="30"/>
        </w:rPr>
        <w:t>4.75</w:t>
      </w:r>
      <w:r w:rsidRPr="00AE33D1">
        <w:rPr>
          <w:rFonts w:ascii="Angsana New" w:hAnsi="Angsana New"/>
          <w:sz w:val="30"/>
          <w:szCs w:val="30"/>
        </w:rPr>
        <w:t xml:space="preserve"> </w:t>
      </w:r>
      <w:r w:rsidRPr="00AE33D1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18D043E3" w14:textId="77777777" w:rsidR="00F70BAB" w:rsidRPr="00AE33D1" w:rsidRDefault="00F70BAB" w:rsidP="00EE4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rPr>
          <w:rFonts w:ascii="Angsana New" w:eastAsia="MS Mincho" w:hAnsi="Angsana New"/>
          <w:b/>
          <w:bCs/>
          <w:i/>
          <w:iCs/>
          <w:sz w:val="24"/>
          <w:szCs w:val="24"/>
        </w:rPr>
      </w:pPr>
    </w:p>
    <w:p w14:paraId="08C90BDF" w14:textId="1301BD68" w:rsidR="00EE4DED" w:rsidRPr="00AE33D1" w:rsidRDefault="00EE4DED" w:rsidP="00EE4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</w:pPr>
      <w:r w:rsidRPr="00AE33D1"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14:paraId="23D92A87" w14:textId="77777777" w:rsidR="00EE4DED" w:rsidRPr="00AE33D1" w:rsidRDefault="00EE4DED" w:rsidP="00EE4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rPr>
          <w:rFonts w:ascii="Angsana New" w:eastAsia="MS Mincho" w:hAnsi="Angsana New"/>
          <w:sz w:val="30"/>
          <w:szCs w:val="30"/>
        </w:rPr>
      </w:pPr>
    </w:p>
    <w:p w14:paraId="5D413F94" w14:textId="77777777" w:rsidR="00EE4DED" w:rsidRPr="00AE33D1" w:rsidRDefault="00EE4DED" w:rsidP="00EE4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AE33D1">
        <w:rPr>
          <w:rFonts w:ascii="Angsana New" w:eastAsia="MS Mincho" w:hAnsi="Angsana New"/>
          <w:spacing w:val="-2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</w:t>
      </w:r>
      <w:r w:rsidRPr="00AE33D1">
        <w:rPr>
          <w:rFonts w:ascii="Angsana New" w:eastAsia="MS Mincho" w:hAnsi="Angsana New"/>
          <w:sz w:val="30"/>
          <w:szCs w:val="30"/>
          <w:cs/>
        </w:rPr>
        <w:t xml:space="preserve"> ได้แก่</w:t>
      </w:r>
    </w:p>
    <w:p w14:paraId="2B30F5FF" w14:textId="77777777" w:rsidR="00EE4DED" w:rsidRPr="00AE33D1" w:rsidRDefault="00EE4DED" w:rsidP="00EE4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rPr>
          <w:rFonts w:ascii="Angsana New" w:eastAsia="MS Mincho" w:hAnsi="Angsana New"/>
          <w:sz w:val="30"/>
          <w:szCs w:val="30"/>
          <w:cs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260"/>
        <w:gridCol w:w="270"/>
        <w:gridCol w:w="1170"/>
        <w:gridCol w:w="252"/>
        <w:gridCol w:w="1188"/>
      </w:tblGrid>
      <w:tr w:rsidR="00EE4DED" w:rsidRPr="00AE33D1" w14:paraId="1300B45C" w14:textId="77777777" w:rsidTr="001D74D9">
        <w:tc>
          <w:tcPr>
            <w:tcW w:w="3510" w:type="dxa"/>
          </w:tcPr>
          <w:p w14:paraId="1059FA53" w14:textId="77777777" w:rsidR="00EE4DED" w:rsidRPr="00AE33D1" w:rsidRDefault="00EE4DED" w:rsidP="00EE4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66E50EF4" w14:textId="77777777" w:rsidR="00EE4DED" w:rsidRPr="00AE33D1" w:rsidRDefault="00EE4DED" w:rsidP="00EE4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C7B8772" w14:textId="77777777" w:rsidR="00EE4DED" w:rsidRPr="00AE33D1" w:rsidRDefault="00EE4DED" w:rsidP="00EE4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A081454" w14:textId="77777777" w:rsidR="00EE4DED" w:rsidRPr="00AE33D1" w:rsidRDefault="00EE4DED" w:rsidP="00EE4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1334" w:rsidRPr="00AE33D1" w14:paraId="27B56D1C" w14:textId="77777777" w:rsidTr="001D74D9">
        <w:tc>
          <w:tcPr>
            <w:tcW w:w="3510" w:type="dxa"/>
          </w:tcPr>
          <w:p w14:paraId="1D13D8BC" w14:textId="77777777" w:rsidR="00391334" w:rsidRPr="00AE33D1" w:rsidRDefault="00391334" w:rsidP="00391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6E5753" w14:textId="75E1610D" w:rsidR="00391334" w:rsidRPr="00AE33D1" w:rsidRDefault="00391334" w:rsidP="0039133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D18D961" w14:textId="77777777" w:rsidR="00391334" w:rsidRPr="00AE33D1" w:rsidRDefault="00391334" w:rsidP="0039133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5829FE" w14:textId="05BC7925" w:rsidR="00391334" w:rsidRPr="00AE33D1" w:rsidRDefault="00391334" w:rsidP="0039133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AE33D1">
              <w:rPr>
                <w:rFonts w:ascii="Angsana New" w:eastAsia="MS Mincho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2A4FC141" w14:textId="77777777" w:rsidR="00391334" w:rsidRPr="00AE33D1" w:rsidRDefault="00391334" w:rsidP="00391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B59522" w14:textId="0B41CF4F" w:rsidR="00391334" w:rsidRPr="00AE33D1" w:rsidRDefault="00391334" w:rsidP="0039133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2563</w:t>
            </w:r>
          </w:p>
        </w:tc>
        <w:tc>
          <w:tcPr>
            <w:tcW w:w="252" w:type="dxa"/>
          </w:tcPr>
          <w:p w14:paraId="61270DDE" w14:textId="77777777" w:rsidR="00391334" w:rsidRPr="00AE33D1" w:rsidRDefault="00391334" w:rsidP="0039133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24BF9A8" w14:textId="743A818D" w:rsidR="00391334" w:rsidRPr="00AE33D1" w:rsidRDefault="00391334" w:rsidP="0039133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AE33D1">
              <w:rPr>
                <w:rFonts w:ascii="Angsana New" w:eastAsia="MS Mincho" w:hAnsi="Angsana New"/>
                <w:sz w:val="30"/>
                <w:szCs w:val="30"/>
              </w:rPr>
              <w:t>62</w:t>
            </w:r>
          </w:p>
        </w:tc>
      </w:tr>
      <w:tr w:rsidR="00AA37CF" w:rsidRPr="00AE33D1" w14:paraId="1DB0AB20" w14:textId="77777777" w:rsidTr="001D74D9">
        <w:tc>
          <w:tcPr>
            <w:tcW w:w="3510" w:type="dxa"/>
          </w:tcPr>
          <w:p w14:paraId="7627A528" w14:textId="77777777" w:rsidR="00AA37CF" w:rsidRPr="00AE33D1" w:rsidRDefault="00AA37CF" w:rsidP="00AA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F7F580" w14:textId="77777777" w:rsidR="00AA37CF" w:rsidRPr="00AE33D1" w:rsidRDefault="00AA37CF" w:rsidP="00AA37C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922702" w14:textId="77777777" w:rsidR="00AA37CF" w:rsidRPr="00AE33D1" w:rsidRDefault="00AA37CF" w:rsidP="00AA37C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EF6D10" w14:textId="77777777" w:rsidR="00AA37CF" w:rsidRPr="00AE33D1" w:rsidRDefault="00AA37CF" w:rsidP="00AA37CF">
            <w:pPr>
              <w:tabs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0137E9E4" w14:textId="77777777" w:rsidR="00AA37CF" w:rsidRPr="00AE33D1" w:rsidRDefault="00AA37CF" w:rsidP="00AA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147298" w14:textId="77777777" w:rsidR="00AA37CF" w:rsidRPr="00AE33D1" w:rsidRDefault="00AA37CF" w:rsidP="00AA37C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07D15DA" w14:textId="77777777" w:rsidR="00AA37CF" w:rsidRPr="00AE33D1" w:rsidRDefault="00AA37CF" w:rsidP="00AA37C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9BC08F6" w14:textId="77777777" w:rsidR="00AA37CF" w:rsidRPr="00AE33D1" w:rsidRDefault="00AA37CF" w:rsidP="00AA37C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AA37CF" w:rsidRPr="00AE33D1" w14:paraId="102BD926" w14:textId="77777777" w:rsidTr="001D74D9">
        <w:tc>
          <w:tcPr>
            <w:tcW w:w="3510" w:type="dxa"/>
          </w:tcPr>
          <w:p w14:paraId="1DA19CD4" w14:textId="77777777" w:rsidR="00AA37CF" w:rsidRPr="00AE33D1" w:rsidRDefault="00AA37CF" w:rsidP="00AA37CF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5C0A3F50" w14:textId="77777777" w:rsidR="00AA37CF" w:rsidRPr="00AE33D1" w:rsidRDefault="00AA37CF" w:rsidP="00AA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AE33D1">
              <w:rPr>
                <w:rFonts w:ascii="Angsana New" w:eastAsia="MS Mincho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AE33D1">
              <w:rPr>
                <w:rFonts w:ascii="Angsana New" w:eastAsia="MS Mincho" w:hAnsi="Angsana New" w:hint="cs"/>
                <w:b/>
                <w:i/>
                <w:iCs/>
                <w:sz w:val="30"/>
                <w:szCs w:val="30"/>
                <w:cs/>
              </w:rPr>
              <w:t>ร้อยละ</w:t>
            </w:r>
            <w:r w:rsidRPr="00AE33D1">
              <w:rPr>
                <w:rFonts w:ascii="Angsana New" w:eastAsia="MS Mincho" w:hAnsi="Angsana New"/>
                <w:b/>
                <w:i/>
                <w:iCs/>
                <w:sz w:val="30"/>
                <w:szCs w:val="30"/>
                <w:cs/>
                <w:lang w:val="en-GB"/>
              </w:rPr>
              <w:t>)</w:t>
            </w:r>
          </w:p>
        </w:tc>
      </w:tr>
      <w:tr w:rsidR="002B2D37" w:rsidRPr="00AE33D1" w14:paraId="423AB4F8" w14:textId="77777777" w:rsidTr="001D74D9">
        <w:tc>
          <w:tcPr>
            <w:tcW w:w="3510" w:type="dxa"/>
          </w:tcPr>
          <w:p w14:paraId="7D364EA8" w14:textId="77777777" w:rsidR="002B2D37" w:rsidRPr="00AE33D1" w:rsidRDefault="002B2D37" w:rsidP="002B2D37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60" w:type="dxa"/>
          </w:tcPr>
          <w:p w14:paraId="27748AA7" w14:textId="678009DA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7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1.70</w:t>
            </w:r>
          </w:p>
        </w:tc>
        <w:tc>
          <w:tcPr>
            <w:tcW w:w="270" w:type="dxa"/>
          </w:tcPr>
          <w:p w14:paraId="3CF7F9D1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3795E7" w14:textId="3606E4C9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2.50</w:t>
            </w:r>
          </w:p>
        </w:tc>
        <w:tc>
          <w:tcPr>
            <w:tcW w:w="270" w:type="dxa"/>
          </w:tcPr>
          <w:p w14:paraId="3F7E83A1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8C809E" w14:textId="4183BEC6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1.70</w:t>
            </w:r>
          </w:p>
        </w:tc>
        <w:tc>
          <w:tcPr>
            <w:tcW w:w="252" w:type="dxa"/>
          </w:tcPr>
          <w:p w14:paraId="702F1206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58D36E48" w14:textId="3CFD0E2A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2.50</w:t>
            </w:r>
          </w:p>
        </w:tc>
      </w:tr>
      <w:tr w:rsidR="002B2D37" w:rsidRPr="00AE33D1" w14:paraId="04A5247D" w14:textId="77777777" w:rsidTr="001D74D9">
        <w:tc>
          <w:tcPr>
            <w:tcW w:w="3510" w:type="dxa"/>
          </w:tcPr>
          <w:p w14:paraId="613D6EC0" w14:textId="77777777" w:rsidR="002B2D37" w:rsidRPr="00AE33D1" w:rsidRDefault="002B2D37" w:rsidP="002B2D37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60" w:type="dxa"/>
          </w:tcPr>
          <w:p w14:paraId="0CCEA1BB" w14:textId="531535DA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4.00 - 5.00</w:t>
            </w:r>
          </w:p>
        </w:tc>
        <w:tc>
          <w:tcPr>
            <w:tcW w:w="270" w:type="dxa"/>
          </w:tcPr>
          <w:p w14:paraId="6E1F3E93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B07DB8" w14:textId="6FBFC8CE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4.00 - 5.00</w:t>
            </w:r>
          </w:p>
        </w:tc>
        <w:tc>
          <w:tcPr>
            <w:tcW w:w="270" w:type="dxa"/>
          </w:tcPr>
          <w:p w14:paraId="70D3E078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5759A0" w14:textId="2B877428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5.00</w:t>
            </w:r>
          </w:p>
        </w:tc>
        <w:tc>
          <w:tcPr>
            <w:tcW w:w="252" w:type="dxa"/>
          </w:tcPr>
          <w:p w14:paraId="311616AF" w14:textId="77777777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3770FCF5" w14:textId="77189925" w:rsidR="002B2D37" w:rsidRPr="00AE33D1" w:rsidRDefault="002B2D37" w:rsidP="002B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5.00</w:t>
            </w:r>
          </w:p>
        </w:tc>
      </w:tr>
    </w:tbl>
    <w:p w14:paraId="4E758EF3" w14:textId="77777777" w:rsidR="00EE4DED" w:rsidRPr="00AE33D1" w:rsidRDefault="00EE4DED" w:rsidP="00EE4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rPr>
          <w:rFonts w:ascii="Angsana New" w:eastAsia="MS Mincho" w:hAnsi="Angsana New"/>
          <w:sz w:val="24"/>
          <w:szCs w:val="24"/>
        </w:rPr>
      </w:pPr>
    </w:p>
    <w:p w14:paraId="0EF9DB52" w14:textId="77777777" w:rsidR="00EE4DED" w:rsidRPr="00AE33D1" w:rsidRDefault="00EE4DED" w:rsidP="00EE4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AE33D1">
        <w:rPr>
          <w:rFonts w:ascii="Angsana New" w:eastAsia="MS Mincho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225F8081" w14:textId="77777777" w:rsidR="00A434F0" w:rsidRPr="00AE33D1" w:rsidRDefault="00A434F0" w:rsidP="009A2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24"/>
          <w:szCs w:val="24"/>
        </w:rPr>
      </w:pPr>
    </w:p>
    <w:p w14:paraId="44D192AE" w14:textId="64430777" w:rsidR="006A35E2" w:rsidRPr="00AE33D1" w:rsidRDefault="003702FD" w:rsidP="00F70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AE33D1">
        <w:rPr>
          <w:rFonts w:ascii="Angsana New" w:eastAsia="MS Mincho" w:hAnsi="Angsana New"/>
          <w:sz w:val="30"/>
          <w:szCs w:val="30"/>
          <w:cs/>
        </w:rPr>
        <w:t xml:space="preserve">ณ วันที่ </w:t>
      </w:r>
      <w:r w:rsidRPr="00AE33D1">
        <w:rPr>
          <w:rFonts w:ascii="Angsana New" w:eastAsia="MS Mincho" w:hAnsi="Angsana New"/>
          <w:sz w:val="30"/>
          <w:szCs w:val="30"/>
        </w:rPr>
        <w:t xml:space="preserve">31 </w:t>
      </w:r>
      <w:r w:rsidRPr="00AE33D1">
        <w:rPr>
          <w:rFonts w:ascii="Angsana New" w:eastAsia="MS Mincho" w:hAnsi="Angsana New"/>
          <w:sz w:val="30"/>
          <w:szCs w:val="30"/>
          <w:cs/>
        </w:rPr>
        <w:t xml:space="preserve">ธันวาคม </w:t>
      </w:r>
      <w:r w:rsidRPr="00AE33D1">
        <w:rPr>
          <w:rFonts w:ascii="Angsana New" w:eastAsia="MS Mincho" w:hAnsi="Angsana New"/>
          <w:sz w:val="30"/>
          <w:szCs w:val="30"/>
        </w:rPr>
        <w:t>256</w:t>
      </w:r>
      <w:r w:rsidR="00391334" w:rsidRPr="00AE33D1">
        <w:rPr>
          <w:rFonts w:ascii="Angsana New" w:eastAsia="MS Mincho" w:hAnsi="Angsana New"/>
          <w:sz w:val="30"/>
          <w:szCs w:val="30"/>
        </w:rPr>
        <w:t>3</w:t>
      </w:r>
      <w:r w:rsidRPr="00AE33D1">
        <w:rPr>
          <w:rFonts w:ascii="Angsana New" w:eastAsia="MS Mincho" w:hAnsi="Angsana New"/>
          <w:sz w:val="30"/>
          <w:szCs w:val="30"/>
        </w:rPr>
        <w:t xml:space="preserve"> </w:t>
      </w:r>
      <w:r w:rsidRPr="00AE33D1">
        <w:rPr>
          <w:rFonts w:ascii="Angsana New" w:eastAsia="MS Mincho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2C1783" w:rsidRPr="00AE33D1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7B67FF" w:rsidRPr="00AE33D1">
        <w:rPr>
          <w:rFonts w:ascii="Angsana New" w:eastAsia="MS Mincho" w:hAnsi="Angsana New"/>
          <w:sz w:val="30"/>
          <w:szCs w:val="30"/>
        </w:rPr>
        <w:t>10</w:t>
      </w:r>
      <w:r w:rsidR="00F70BAB" w:rsidRPr="00AE33D1">
        <w:rPr>
          <w:rFonts w:ascii="Angsana New" w:eastAsia="MS Mincho" w:hAnsi="Angsana New"/>
          <w:sz w:val="30"/>
          <w:szCs w:val="30"/>
        </w:rPr>
        <w:t xml:space="preserve"> </w:t>
      </w:r>
      <w:r w:rsidRPr="00AE33D1">
        <w:rPr>
          <w:rFonts w:ascii="Angsana New" w:eastAsia="MS Mincho" w:hAnsi="Angsana New"/>
          <w:sz w:val="30"/>
          <w:szCs w:val="30"/>
          <w:cs/>
        </w:rPr>
        <w:t xml:space="preserve">ปี </w:t>
      </w:r>
      <w:r w:rsidRPr="00AE33D1">
        <w:rPr>
          <w:rFonts w:ascii="Angsana New" w:eastAsia="MS Mincho" w:hAnsi="Angsana New"/>
          <w:i/>
          <w:iCs/>
          <w:sz w:val="30"/>
          <w:szCs w:val="30"/>
          <w:cs/>
        </w:rPr>
        <w:t>(</w:t>
      </w:r>
      <w:r w:rsidRPr="00AE33D1">
        <w:rPr>
          <w:rFonts w:ascii="Angsana New" w:eastAsia="MS Mincho" w:hAnsi="Angsana New"/>
          <w:i/>
          <w:iCs/>
          <w:sz w:val="30"/>
          <w:szCs w:val="30"/>
        </w:rPr>
        <w:t>25</w:t>
      </w:r>
      <w:r w:rsidR="00B61609" w:rsidRPr="00AE33D1">
        <w:rPr>
          <w:rFonts w:ascii="Angsana New" w:eastAsia="MS Mincho" w:hAnsi="Angsana New"/>
          <w:i/>
          <w:iCs/>
          <w:sz w:val="30"/>
          <w:szCs w:val="30"/>
        </w:rPr>
        <w:t>6</w:t>
      </w:r>
      <w:r w:rsidR="00391334" w:rsidRPr="00AE33D1">
        <w:rPr>
          <w:rFonts w:ascii="Angsana New" w:eastAsia="MS Mincho" w:hAnsi="Angsana New"/>
          <w:i/>
          <w:iCs/>
          <w:sz w:val="30"/>
          <w:szCs w:val="30"/>
        </w:rPr>
        <w:t>2</w:t>
      </w:r>
      <w:r w:rsidRPr="00AE33D1">
        <w:rPr>
          <w:rFonts w:ascii="Angsana New" w:eastAsia="MS Mincho" w:hAnsi="Angsana New"/>
          <w:i/>
          <w:iCs/>
          <w:sz w:val="30"/>
          <w:szCs w:val="30"/>
        </w:rPr>
        <w:t xml:space="preserve">: </w:t>
      </w:r>
      <w:r w:rsidR="00841884" w:rsidRPr="00AE33D1">
        <w:rPr>
          <w:rFonts w:ascii="Angsana New" w:eastAsia="MS Mincho" w:hAnsi="Angsana New"/>
          <w:i/>
          <w:iCs/>
          <w:sz w:val="30"/>
          <w:szCs w:val="30"/>
        </w:rPr>
        <w:t xml:space="preserve">10 </w:t>
      </w:r>
      <w:r w:rsidRPr="00AE33D1">
        <w:rPr>
          <w:rFonts w:ascii="Angsana New" w:eastAsia="MS Mincho" w:hAnsi="Angsana New"/>
          <w:i/>
          <w:iCs/>
          <w:sz w:val="30"/>
          <w:szCs w:val="30"/>
          <w:cs/>
        </w:rPr>
        <w:t>ปี)</w:t>
      </w:r>
    </w:p>
    <w:p w14:paraId="693BDD13" w14:textId="77777777" w:rsidR="008F2C7B" w:rsidRPr="00AE33D1" w:rsidRDefault="008F2C7B" w:rsidP="00370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</w:p>
    <w:p w14:paraId="7D5D322B" w14:textId="77777777" w:rsidR="00A30DE2" w:rsidRDefault="00A30DE2" w:rsidP="00370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</w:p>
    <w:p w14:paraId="36F4F16E" w14:textId="319A0922" w:rsidR="003702FD" w:rsidRPr="00AE33D1" w:rsidRDefault="003702FD" w:rsidP="00370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  <w:r w:rsidRPr="00AE33D1"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6DDEE917" w14:textId="77777777" w:rsidR="003702FD" w:rsidRPr="00AE33D1" w:rsidRDefault="003702FD" w:rsidP="00370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rPr>
          <w:rFonts w:ascii="Angsana New" w:eastAsia="MS Mincho" w:hAnsi="Angsana New"/>
          <w:sz w:val="24"/>
          <w:szCs w:val="24"/>
        </w:rPr>
      </w:pPr>
    </w:p>
    <w:p w14:paraId="1BA11949" w14:textId="06D1667B" w:rsidR="00286960" w:rsidRPr="00AE33D1" w:rsidRDefault="003702FD" w:rsidP="00F70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AE33D1">
        <w:rPr>
          <w:rFonts w:ascii="Angsana New" w:eastAsia="MS Mincho" w:hAnsi="Angsana New"/>
          <w:sz w:val="30"/>
          <w:szCs w:val="30"/>
          <w:cs/>
        </w:rPr>
        <w:t>การเปลี่ยนแปลงในแต่ละข้อสมมติที่เกี่ยวข้อง</w:t>
      </w:r>
      <w:r w:rsidRPr="00AE33D1">
        <w:rPr>
          <w:rFonts w:ascii="Angsana New" w:eastAsia="MS Mincho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</w:t>
      </w:r>
      <w:r w:rsidR="00C82062" w:rsidRPr="00AE33D1">
        <w:rPr>
          <w:rFonts w:ascii="Angsana New" w:eastAsia="MS Mincho" w:hAnsi="Angsana New"/>
          <w:sz w:val="30"/>
          <w:szCs w:val="30"/>
        </w:rPr>
        <w:t xml:space="preserve"> </w:t>
      </w:r>
      <w:r w:rsidRPr="00AE33D1">
        <w:rPr>
          <w:rFonts w:ascii="Angsana New" w:eastAsia="MS Mincho" w:hAnsi="Angsana New" w:hint="cs"/>
          <w:sz w:val="30"/>
          <w:szCs w:val="30"/>
          <w:cs/>
        </w:rPr>
        <w:t>อย่างสมเหตุสมผล ณ วันที่รายงาน</w:t>
      </w:r>
      <w:r w:rsidRPr="00AE33D1">
        <w:rPr>
          <w:rFonts w:ascii="Angsana New" w:eastAsia="MS Mincho" w:hAnsi="Angsana New"/>
          <w:sz w:val="30"/>
          <w:szCs w:val="30"/>
        </w:rPr>
        <w:t xml:space="preserve"> </w:t>
      </w:r>
      <w:r w:rsidRPr="00AE33D1">
        <w:rPr>
          <w:rFonts w:ascii="Angsana New" w:eastAsia="MS Mincho" w:hAnsi="Angsana New"/>
          <w:sz w:val="30"/>
          <w:szCs w:val="30"/>
          <w:cs/>
        </w:rPr>
        <w:t>โดยถือว่าข้อสมมติอื่นๆ คงที่ ผลกระทบต่อภาระผูกพัน</w:t>
      </w:r>
      <w:r w:rsidR="00BF5B43" w:rsidRPr="00AE33D1">
        <w:rPr>
          <w:rFonts w:ascii="Angsana New" w:eastAsia="MS Mincho" w:hAnsi="Angsana New" w:hint="cs"/>
          <w:sz w:val="30"/>
          <w:szCs w:val="30"/>
          <w:cs/>
        </w:rPr>
        <w:t>ของโครงการผลประโยชน์</w:t>
      </w:r>
    </w:p>
    <w:p w14:paraId="0E53B7CD" w14:textId="77777777" w:rsidR="00F70BAB" w:rsidRPr="00AE33D1" w:rsidRDefault="00F70BAB" w:rsidP="00F70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260"/>
        <w:gridCol w:w="270"/>
        <w:gridCol w:w="1170"/>
        <w:gridCol w:w="252"/>
        <w:gridCol w:w="1188"/>
      </w:tblGrid>
      <w:tr w:rsidR="002608D9" w:rsidRPr="00AE33D1" w14:paraId="12A76595" w14:textId="77777777" w:rsidTr="00227008">
        <w:trPr>
          <w:tblHeader/>
        </w:trPr>
        <w:tc>
          <w:tcPr>
            <w:tcW w:w="3510" w:type="dxa"/>
          </w:tcPr>
          <w:p w14:paraId="3CBEE261" w14:textId="77777777" w:rsidR="00015DCD" w:rsidRPr="00AE33D1" w:rsidRDefault="00015DCD" w:rsidP="00C2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01FF71D8" w14:textId="77777777" w:rsidR="00015DCD" w:rsidRPr="00AE33D1" w:rsidRDefault="00015DCD" w:rsidP="00C2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FBF0D56" w14:textId="77777777" w:rsidR="00015DCD" w:rsidRPr="00AE33D1" w:rsidRDefault="00015DCD" w:rsidP="00C2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F6F79FB" w14:textId="77777777" w:rsidR="00015DCD" w:rsidRPr="00AE33D1" w:rsidRDefault="00015DCD" w:rsidP="00C2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08D9" w:rsidRPr="00AE33D1" w14:paraId="24ECF2B9" w14:textId="77777777" w:rsidTr="00227008">
        <w:trPr>
          <w:tblHeader/>
        </w:trPr>
        <w:tc>
          <w:tcPr>
            <w:tcW w:w="3510" w:type="dxa"/>
          </w:tcPr>
          <w:p w14:paraId="3AF0BEF9" w14:textId="77777777" w:rsidR="00015DCD" w:rsidRPr="00AE33D1" w:rsidRDefault="00015DCD" w:rsidP="00C2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DB38FD" w14:textId="77777777" w:rsidR="00015DCD" w:rsidRPr="00AE33D1" w:rsidRDefault="00076DBE" w:rsidP="00076DB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35261648" w14:textId="77777777" w:rsidR="00015DCD" w:rsidRPr="00AE33D1" w:rsidRDefault="00015DCD" w:rsidP="00076DB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318FDE" w14:textId="77777777" w:rsidR="00015DCD" w:rsidRPr="00AE33D1" w:rsidRDefault="00076DBE" w:rsidP="00076DB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3568E49B" w14:textId="77777777" w:rsidR="00015DCD" w:rsidRPr="00AE33D1" w:rsidRDefault="00015DCD" w:rsidP="00C2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16E78D" w14:textId="77777777" w:rsidR="00015DCD" w:rsidRPr="00AE33D1" w:rsidRDefault="00076DBE" w:rsidP="00076DB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2" w:type="dxa"/>
          </w:tcPr>
          <w:p w14:paraId="4DBDCC83" w14:textId="77777777" w:rsidR="00015DCD" w:rsidRPr="00AE33D1" w:rsidRDefault="00015DCD" w:rsidP="00076DB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55B9197" w14:textId="77777777" w:rsidR="00015DCD" w:rsidRPr="00AE33D1" w:rsidRDefault="00076DBE" w:rsidP="00076DB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ลดลง</w:t>
            </w:r>
          </w:p>
        </w:tc>
      </w:tr>
      <w:tr w:rsidR="00015DCD" w:rsidRPr="00AE33D1" w14:paraId="49C692B8" w14:textId="77777777" w:rsidTr="00227008">
        <w:trPr>
          <w:tblHeader/>
        </w:trPr>
        <w:tc>
          <w:tcPr>
            <w:tcW w:w="3510" w:type="dxa"/>
          </w:tcPr>
          <w:p w14:paraId="312864C5" w14:textId="77777777" w:rsidR="00015DCD" w:rsidRPr="00AE33D1" w:rsidRDefault="00015DCD" w:rsidP="00C25C8B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75AEB0EE" w14:textId="77777777" w:rsidR="00015DCD" w:rsidRPr="00AE33D1" w:rsidRDefault="00015DCD" w:rsidP="00C2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AE33D1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2608D9" w:rsidRPr="00AE33D1" w14:paraId="2D1C1F5D" w14:textId="77777777" w:rsidTr="00C25C8B">
        <w:tc>
          <w:tcPr>
            <w:tcW w:w="3510" w:type="dxa"/>
          </w:tcPr>
          <w:p w14:paraId="61F78B36" w14:textId="5AAFC6A8" w:rsidR="00015DCD" w:rsidRPr="00AE33D1" w:rsidRDefault="00015DCD" w:rsidP="00015DCD">
            <w:pPr>
              <w:ind w:left="234" w:hanging="234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256</w:t>
            </w:r>
            <w:r w:rsidR="00391334" w:rsidRPr="00AE33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70A485CF" w14:textId="77777777" w:rsidR="00015DCD" w:rsidRPr="00AE33D1" w:rsidRDefault="00015DCD" w:rsidP="00015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AE4551" w14:textId="77777777" w:rsidR="00015DCD" w:rsidRPr="00AE33D1" w:rsidRDefault="00015DCD" w:rsidP="00015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A61CA7" w14:textId="77777777" w:rsidR="00015DCD" w:rsidRPr="00AE33D1" w:rsidRDefault="00015DCD" w:rsidP="00015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A5FF9E" w14:textId="77777777" w:rsidR="00015DCD" w:rsidRPr="00AE33D1" w:rsidRDefault="00015DCD" w:rsidP="00015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4C3F24" w14:textId="77777777" w:rsidR="00015DCD" w:rsidRPr="00AE33D1" w:rsidRDefault="00015DCD" w:rsidP="00015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181F33C1" w14:textId="77777777" w:rsidR="00015DCD" w:rsidRPr="00AE33D1" w:rsidRDefault="00015DCD" w:rsidP="00015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00112745" w14:textId="77777777" w:rsidR="00015DCD" w:rsidRPr="00AE33D1" w:rsidRDefault="00015DCD" w:rsidP="00015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2F1FDB" w:rsidRPr="00AE33D1" w14:paraId="43EE44A6" w14:textId="77777777" w:rsidTr="00C25C8B">
        <w:tc>
          <w:tcPr>
            <w:tcW w:w="3510" w:type="dxa"/>
          </w:tcPr>
          <w:p w14:paraId="2AEC0D74" w14:textId="21D673DB" w:rsidR="002F1FDB" w:rsidRPr="00AE33D1" w:rsidRDefault="002F1FDB" w:rsidP="002F1FDB">
            <w:pPr>
              <w:ind w:left="234" w:hanging="234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AE33D1">
              <w:rPr>
                <w:rFonts w:ascii="Angsana New" w:eastAsia="MS Mincho" w:hAnsi="Angsana New"/>
                <w:sz w:val="30"/>
                <w:szCs w:val="30"/>
              </w:rPr>
              <w:t>0.5</w:t>
            </w: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14:paraId="3CCCD403" w14:textId="758FC219" w:rsidR="002F1FDB" w:rsidRPr="00AE33D1" w:rsidRDefault="002F1FDB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(19,006)</w:t>
            </w:r>
          </w:p>
        </w:tc>
        <w:tc>
          <w:tcPr>
            <w:tcW w:w="270" w:type="dxa"/>
          </w:tcPr>
          <w:p w14:paraId="18EE4BC3" w14:textId="77777777" w:rsidR="002F1FDB" w:rsidRPr="00AE33D1" w:rsidRDefault="002F1FDB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DD350F" w14:textId="271641FA" w:rsidR="002F1FDB" w:rsidRPr="00AE33D1" w:rsidRDefault="002F1FDB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20,553</w:t>
            </w:r>
          </w:p>
        </w:tc>
        <w:tc>
          <w:tcPr>
            <w:tcW w:w="270" w:type="dxa"/>
          </w:tcPr>
          <w:p w14:paraId="29494349" w14:textId="77777777" w:rsidR="002F1FDB" w:rsidRPr="00AE33D1" w:rsidRDefault="002F1FDB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A72241" w14:textId="1BEDE844" w:rsidR="002F1FDB" w:rsidRPr="00AE33D1" w:rsidRDefault="002F1FDB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(8,354)</w:t>
            </w:r>
          </w:p>
        </w:tc>
        <w:tc>
          <w:tcPr>
            <w:tcW w:w="252" w:type="dxa"/>
          </w:tcPr>
          <w:p w14:paraId="78DA168A" w14:textId="77777777" w:rsidR="002F1FDB" w:rsidRPr="00AE33D1" w:rsidRDefault="002F1FDB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619FA0F2" w14:textId="10F44762" w:rsidR="002F1FDB" w:rsidRPr="00AE33D1" w:rsidRDefault="002F1FDB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9,008</w:t>
            </w:r>
          </w:p>
        </w:tc>
      </w:tr>
      <w:tr w:rsidR="002F1FDB" w:rsidRPr="00AE33D1" w14:paraId="52EF3FB7" w14:textId="77777777" w:rsidTr="00C25C8B">
        <w:tc>
          <w:tcPr>
            <w:tcW w:w="3510" w:type="dxa"/>
          </w:tcPr>
          <w:p w14:paraId="70C76278" w14:textId="77777777" w:rsidR="002F1FDB" w:rsidRPr="00AE33D1" w:rsidRDefault="002F1FDB" w:rsidP="002F1FDB">
            <w:pPr>
              <w:ind w:left="234" w:hanging="234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  <w:p w14:paraId="08C7945B" w14:textId="2C198A1C" w:rsidR="002F1FDB" w:rsidRPr="00AE33D1" w:rsidRDefault="002F1FDB" w:rsidP="002F1FDB">
            <w:pPr>
              <w:ind w:left="234" w:hanging="234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</w:t>
            </w:r>
            <w:r w:rsidRPr="00AE33D1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>(เปลี่ยนแปล</w:t>
            </w: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ง</w:t>
            </w: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ร้อยละ </w:t>
            </w:r>
            <w:r w:rsidRPr="00AE33D1">
              <w:rPr>
                <w:rFonts w:ascii="Angsana New" w:eastAsia="MS Mincho" w:hAnsi="Angsana New"/>
                <w:sz w:val="30"/>
                <w:szCs w:val="30"/>
              </w:rPr>
              <w:t>0.5</w:t>
            </w: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14:paraId="06632371" w14:textId="77777777" w:rsidR="002F1FDB" w:rsidRPr="00AE33D1" w:rsidRDefault="002F1FDB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B930B06" w14:textId="2453594E" w:rsidR="002F1FDB" w:rsidRPr="00AE33D1" w:rsidRDefault="002F1FDB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20,252</w:t>
            </w:r>
          </w:p>
        </w:tc>
        <w:tc>
          <w:tcPr>
            <w:tcW w:w="270" w:type="dxa"/>
          </w:tcPr>
          <w:p w14:paraId="031AC637" w14:textId="77777777" w:rsidR="002F1FDB" w:rsidRPr="00AE33D1" w:rsidRDefault="002F1FDB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95C21B" w14:textId="77777777" w:rsidR="002F1FDB" w:rsidRPr="00AE33D1" w:rsidRDefault="002F1FDB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532E826" w14:textId="08444534" w:rsidR="002F1FDB" w:rsidRPr="00AE33D1" w:rsidRDefault="002F1FDB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(18,912)</w:t>
            </w:r>
          </w:p>
        </w:tc>
        <w:tc>
          <w:tcPr>
            <w:tcW w:w="270" w:type="dxa"/>
          </w:tcPr>
          <w:p w14:paraId="7D00CE2C" w14:textId="77777777" w:rsidR="002F1FDB" w:rsidRPr="00AE33D1" w:rsidRDefault="002F1FDB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1F82A1" w14:textId="77777777" w:rsidR="002F1FDB" w:rsidRPr="00AE33D1" w:rsidRDefault="002F1FDB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2F2730F" w14:textId="59E330CE" w:rsidR="002F1FDB" w:rsidRPr="00AE33D1" w:rsidRDefault="002F1FDB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8,937</w:t>
            </w:r>
          </w:p>
        </w:tc>
        <w:tc>
          <w:tcPr>
            <w:tcW w:w="252" w:type="dxa"/>
          </w:tcPr>
          <w:p w14:paraId="4A34D0B4" w14:textId="77777777" w:rsidR="002F1FDB" w:rsidRPr="00AE33D1" w:rsidRDefault="002F1FDB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7BD43243" w14:textId="77777777" w:rsidR="002F1FDB" w:rsidRPr="00AE33D1" w:rsidRDefault="002F1FDB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7376374" w14:textId="169935F8" w:rsidR="002F1FDB" w:rsidRPr="00AE33D1" w:rsidRDefault="002F1FDB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(8,370)</w:t>
            </w:r>
          </w:p>
        </w:tc>
      </w:tr>
      <w:tr w:rsidR="002608D9" w:rsidRPr="00AE33D1" w14:paraId="532E0A0E" w14:textId="77777777" w:rsidTr="00C25C8B">
        <w:tc>
          <w:tcPr>
            <w:tcW w:w="3510" w:type="dxa"/>
          </w:tcPr>
          <w:p w14:paraId="3F6C42DF" w14:textId="268EFCF2" w:rsidR="000E22C8" w:rsidRPr="00AE33D1" w:rsidRDefault="000E22C8" w:rsidP="000E22C8">
            <w:pPr>
              <w:spacing w:line="168" w:lineRule="auto"/>
              <w:ind w:left="234" w:hanging="234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74E345D" w14:textId="77777777" w:rsidR="005C0605" w:rsidRPr="004F3738" w:rsidRDefault="005C0605" w:rsidP="000E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168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3B94F9" w14:textId="77777777" w:rsidR="005C0605" w:rsidRPr="004F3738" w:rsidRDefault="005C0605" w:rsidP="000E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CEEF58" w14:textId="77777777" w:rsidR="005C0605" w:rsidRPr="004F3738" w:rsidRDefault="005C0605" w:rsidP="000E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168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C0E979" w14:textId="77777777" w:rsidR="005C0605" w:rsidRPr="004F3738" w:rsidRDefault="005C0605" w:rsidP="000E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C98D04" w14:textId="77777777" w:rsidR="005C0605" w:rsidRPr="004F3738" w:rsidRDefault="005C0605" w:rsidP="000E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6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133A5ED" w14:textId="77777777" w:rsidR="005C0605" w:rsidRPr="00AE33D1" w:rsidRDefault="005C0605" w:rsidP="000E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357135E9" w14:textId="77777777" w:rsidR="005C0605" w:rsidRPr="00AE33D1" w:rsidRDefault="005C0605" w:rsidP="000E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6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2608D9" w:rsidRPr="00AE33D1" w14:paraId="467F0F79" w14:textId="77777777" w:rsidTr="004F3738">
        <w:tc>
          <w:tcPr>
            <w:tcW w:w="3510" w:type="dxa"/>
          </w:tcPr>
          <w:p w14:paraId="28449B4C" w14:textId="732B4E74" w:rsidR="005C0605" w:rsidRPr="00AE33D1" w:rsidRDefault="005C0605" w:rsidP="00015DCD">
            <w:pPr>
              <w:ind w:left="234" w:hanging="234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256</w:t>
            </w:r>
            <w:r w:rsidR="00391334" w:rsidRPr="00AE33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6B066EC6" w14:textId="77777777" w:rsidR="005C0605" w:rsidRPr="004F3738" w:rsidRDefault="005C0605" w:rsidP="009D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0D49CA9" w14:textId="77777777" w:rsidR="005C0605" w:rsidRPr="004F3738" w:rsidRDefault="005C0605" w:rsidP="00015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78AED9E" w14:textId="77777777" w:rsidR="005C0605" w:rsidRPr="004F3738" w:rsidRDefault="005C0605" w:rsidP="009D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CA815F" w14:textId="77777777" w:rsidR="005C0605" w:rsidRPr="004F3738" w:rsidRDefault="005C0605" w:rsidP="00015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D1CB1D" w14:textId="77777777" w:rsidR="005C0605" w:rsidRPr="004F3738" w:rsidRDefault="005C0605" w:rsidP="00015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169FAD0" w14:textId="77777777" w:rsidR="005C0605" w:rsidRPr="00AE33D1" w:rsidRDefault="005C0605" w:rsidP="00015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39C7F141" w14:textId="77777777" w:rsidR="005C0605" w:rsidRPr="00AE33D1" w:rsidRDefault="005C0605" w:rsidP="00015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2F1FDB" w:rsidRPr="00AE33D1" w14:paraId="220D3393" w14:textId="77777777" w:rsidTr="004F3738">
        <w:tc>
          <w:tcPr>
            <w:tcW w:w="3510" w:type="dxa"/>
          </w:tcPr>
          <w:p w14:paraId="13816C07" w14:textId="0ADCAF74" w:rsidR="002F1FDB" w:rsidRPr="00AE33D1" w:rsidRDefault="002F1FDB" w:rsidP="002F1FDB">
            <w:pPr>
              <w:ind w:left="234" w:hanging="234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AE33D1">
              <w:rPr>
                <w:rFonts w:ascii="Angsana New" w:eastAsia="MS Mincho" w:hAnsi="Angsana New"/>
                <w:sz w:val="30"/>
                <w:szCs w:val="30"/>
              </w:rPr>
              <w:t>1.0</w:t>
            </w: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6719FE90" w14:textId="6A0E7854" w:rsidR="002F1FDB" w:rsidRPr="004F3738" w:rsidRDefault="004F3738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F3738">
              <w:rPr>
                <w:rFonts w:asciiTheme="majorBidi" w:eastAsia="MS Mincho" w:hAnsiTheme="majorBidi" w:cstheme="majorBidi"/>
                <w:sz w:val="30"/>
                <w:szCs w:val="30"/>
              </w:rPr>
              <w:t>(23,304)</w:t>
            </w:r>
          </w:p>
        </w:tc>
        <w:tc>
          <w:tcPr>
            <w:tcW w:w="270" w:type="dxa"/>
            <w:shd w:val="clear" w:color="auto" w:fill="auto"/>
          </w:tcPr>
          <w:p w14:paraId="6B47D917" w14:textId="77777777" w:rsidR="002F1FDB" w:rsidRPr="004F3738" w:rsidRDefault="002F1FDB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E602E15" w14:textId="6C1F33BA" w:rsidR="002F1FDB" w:rsidRPr="004F3738" w:rsidRDefault="004F3738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F3738">
              <w:rPr>
                <w:rFonts w:asciiTheme="majorBidi" w:eastAsia="MS Mincho" w:hAnsiTheme="majorBidi" w:cstheme="majorBidi"/>
                <w:sz w:val="30"/>
                <w:szCs w:val="30"/>
              </w:rPr>
              <w:t>26,672</w:t>
            </w:r>
          </w:p>
        </w:tc>
        <w:tc>
          <w:tcPr>
            <w:tcW w:w="270" w:type="dxa"/>
          </w:tcPr>
          <w:p w14:paraId="0AD4B6AC" w14:textId="77777777" w:rsidR="002F1FDB" w:rsidRPr="004F3738" w:rsidRDefault="002F1FDB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708C33" w14:textId="416D95BA" w:rsidR="002F1FDB" w:rsidRPr="004F3738" w:rsidRDefault="002F1FDB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4F3738">
              <w:rPr>
                <w:rFonts w:ascii="Angsana New" w:eastAsia="MS Mincho" w:hAnsi="Angsana New"/>
                <w:sz w:val="30"/>
                <w:szCs w:val="30"/>
              </w:rPr>
              <w:t>(10,045)</w:t>
            </w:r>
          </w:p>
        </w:tc>
        <w:tc>
          <w:tcPr>
            <w:tcW w:w="252" w:type="dxa"/>
          </w:tcPr>
          <w:p w14:paraId="01BF3E59" w14:textId="77777777" w:rsidR="002F1FDB" w:rsidRPr="00AE33D1" w:rsidRDefault="002F1FDB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20C78A31" w14:textId="2415D923" w:rsidR="002F1FDB" w:rsidRPr="00AE33D1" w:rsidRDefault="002F1FDB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11,603</w:t>
            </w:r>
          </w:p>
        </w:tc>
      </w:tr>
      <w:tr w:rsidR="002F1FDB" w:rsidRPr="00AE33D1" w14:paraId="3FA9CD05" w14:textId="77777777" w:rsidTr="004F3738">
        <w:tc>
          <w:tcPr>
            <w:tcW w:w="3510" w:type="dxa"/>
          </w:tcPr>
          <w:p w14:paraId="7080A6D3" w14:textId="77777777" w:rsidR="002F1FDB" w:rsidRPr="00AE33D1" w:rsidRDefault="002F1FDB" w:rsidP="002F1FDB">
            <w:pPr>
              <w:ind w:left="234" w:hanging="234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  <w:p w14:paraId="2A20BBBC" w14:textId="7FA50D65" w:rsidR="002F1FDB" w:rsidRPr="00AE33D1" w:rsidRDefault="002F1FDB" w:rsidP="002F1FDB">
            <w:pPr>
              <w:ind w:left="234" w:hanging="234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</w:t>
            </w: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>(เปลี่ยนแปล</w:t>
            </w: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ง</w:t>
            </w: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ร้อยละ </w:t>
            </w:r>
            <w:r w:rsidRPr="00AE33D1">
              <w:rPr>
                <w:rFonts w:ascii="Angsana New" w:eastAsia="MS Mincho" w:hAnsi="Angsana New"/>
                <w:sz w:val="30"/>
                <w:szCs w:val="30"/>
              </w:rPr>
              <w:t>1.0</w:t>
            </w: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2F33AE3" w14:textId="77777777" w:rsidR="002F1FDB" w:rsidRPr="004F3738" w:rsidRDefault="002F1FDB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44CEE374" w14:textId="1C0FA7AF" w:rsidR="004F3738" w:rsidRPr="004F3738" w:rsidRDefault="004F3738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F3738">
              <w:rPr>
                <w:rFonts w:asciiTheme="majorBidi" w:eastAsia="MS Mincho" w:hAnsiTheme="majorBidi" w:cstheme="majorBidi"/>
                <w:sz w:val="30"/>
                <w:szCs w:val="30"/>
              </w:rPr>
              <w:t>28,062</w:t>
            </w:r>
          </w:p>
        </w:tc>
        <w:tc>
          <w:tcPr>
            <w:tcW w:w="270" w:type="dxa"/>
            <w:shd w:val="clear" w:color="auto" w:fill="auto"/>
          </w:tcPr>
          <w:p w14:paraId="4FF8AFE8" w14:textId="77777777" w:rsidR="002F1FDB" w:rsidRPr="004F3738" w:rsidRDefault="002F1FDB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2AC26B1" w14:textId="77777777" w:rsidR="004F3738" w:rsidRPr="004F3738" w:rsidRDefault="004F3738" w:rsidP="004F3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12813E29" w14:textId="01553616" w:rsidR="002F1FDB" w:rsidRPr="004F3738" w:rsidRDefault="004F3738" w:rsidP="004F3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F3738">
              <w:rPr>
                <w:rFonts w:asciiTheme="majorBidi" w:eastAsia="MS Mincho" w:hAnsiTheme="majorBidi" w:cstheme="majorBidi"/>
                <w:sz w:val="30"/>
                <w:szCs w:val="30"/>
              </w:rPr>
              <w:t>(25,041)</w:t>
            </w:r>
          </w:p>
        </w:tc>
        <w:tc>
          <w:tcPr>
            <w:tcW w:w="270" w:type="dxa"/>
          </w:tcPr>
          <w:p w14:paraId="033A6D6F" w14:textId="77777777" w:rsidR="002F1FDB" w:rsidRPr="004F3738" w:rsidRDefault="002F1FDB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37E203" w14:textId="77777777" w:rsidR="002F1FDB" w:rsidRPr="004F3738" w:rsidRDefault="002F1FDB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F7EEC7D" w14:textId="7BE6862C" w:rsidR="002F1FDB" w:rsidRPr="004F3738" w:rsidRDefault="002F1FDB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4F3738">
              <w:rPr>
                <w:rFonts w:ascii="Angsana New" w:eastAsia="MS Mincho" w:hAnsi="Angsana New"/>
                <w:sz w:val="30"/>
                <w:szCs w:val="30"/>
              </w:rPr>
              <w:t>12,219</w:t>
            </w:r>
          </w:p>
        </w:tc>
        <w:tc>
          <w:tcPr>
            <w:tcW w:w="252" w:type="dxa"/>
          </w:tcPr>
          <w:p w14:paraId="53435B4A" w14:textId="77777777" w:rsidR="002F1FDB" w:rsidRPr="00AE33D1" w:rsidRDefault="002F1FDB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55B63434" w14:textId="77777777" w:rsidR="002F1FDB" w:rsidRPr="00AE33D1" w:rsidRDefault="002F1FDB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047057A" w14:textId="49FD9039" w:rsidR="002F1FDB" w:rsidRPr="00AE33D1" w:rsidRDefault="002F1FDB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(10,763)</w:t>
            </w:r>
          </w:p>
        </w:tc>
      </w:tr>
    </w:tbl>
    <w:p w14:paraId="702B1F64" w14:textId="77777777" w:rsidR="005C0605" w:rsidRPr="00AE33D1" w:rsidRDefault="005C0605" w:rsidP="00370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4160411B" w14:textId="14926FEB" w:rsidR="003702FD" w:rsidRPr="00AE33D1" w:rsidRDefault="003702FD" w:rsidP="00370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AE33D1">
        <w:rPr>
          <w:rFonts w:ascii="Angsana New" w:eastAsia="MS Mincho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</w:t>
      </w:r>
      <w:r w:rsidR="00C82062" w:rsidRPr="00AE33D1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AE33D1">
        <w:rPr>
          <w:rFonts w:ascii="Angsana New" w:eastAsia="MS Mincho" w:hAnsi="Angsana New"/>
          <w:sz w:val="30"/>
          <w:szCs w:val="30"/>
          <w:cs/>
        </w:rPr>
        <w:t>แต่ได้</w:t>
      </w:r>
      <w:r w:rsidRPr="00AE33D1">
        <w:rPr>
          <w:rFonts w:ascii="Angsana New" w:eastAsia="MS Mincho" w:hAnsi="Angsana New" w:hint="cs"/>
          <w:sz w:val="30"/>
          <w:szCs w:val="30"/>
          <w:cs/>
        </w:rPr>
        <w:t>แสดง</w:t>
      </w:r>
      <w:r w:rsidRPr="00AE33D1">
        <w:rPr>
          <w:rFonts w:ascii="Angsana New" w:eastAsia="MS Mincho" w:hAnsi="Angsana New"/>
          <w:sz w:val="30"/>
          <w:szCs w:val="30"/>
          <w:cs/>
        </w:rPr>
        <w:t>ประมาณการความอ่อนไหวของข้อสมมติต่างๆ</w:t>
      </w:r>
    </w:p>
    <w:p w14:paraId="50DC4AF5" w14:textId="77777777" w:rsidR="00A940C6" w:rsidRPr="00AE33D1" w:rsidRDefault="00A940C6" w:rsidP="00370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79567D7E" w14:textId="3381C449" w:rsidR="00A940C6" w:rsidRPr="00AE33D1" w:rsidRDefault="00A940C6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AE33D1">
        <w:rPr>
          <w:rFonts w:ascii="Angsana New" w:hAnsi="Angsana New" w:hint="cs"/>
          <w:b/>
          <w:bCs/>
          <w:sz w:val="30"/>
          <w:szCs w:val="30"/>
          <w:cs/>
        </w:rPr>
        <w:t>การจ่ายโดยใช้หุ้นเป็นเกณฑ์</w:t>
      </w:r>
    </w:p>
    <w:p w14:paraId="760ED8F1" w14:textId="22403880" w:rsidR="00A940C6" w:rsidRPr="00AE33D1" w:rsidRDefault="00A940C6" w:rsidP="00A94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5304213E" w14:textId="4F996F25" w:rsidR="00A940C6" w:rsidRPr="00AE33D1" w:rsidRDefault="00A940C6" w:rsidP="00A940C6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-630"/>
        <w:jc w:val="thaiDistribute"/>
        <w:rPr>
          <w:rFonts w:asciiTheme="majorBidi" w:hAnsiTheme="majorBidi"/>
          <w:sz w:val="30"/>
          <w:szCs w:val="30"/>
        </w:rPr>
      </w:pPr>
      <w:r w:rsidRPr="00AE33D1">
        <w:rPr>
          <w:rFonts w:asciiTheme="majorBidi" w:hAnsiTheme="majorBidi"/>
          <w:sz w:val="30"/>
          <w:szCs w:val="30"/>
          <w:cs/>
        </w:rPr>
        <w:tab/>
      </w:r>
      <w:r w:rsidRPr="00AE33D1">
        <w:rPr>
          <w:rFonts w:asciiTheme="majorBidi" w:hAnsiTheme="majorBidi" w:hint="cs"/>
          <w:sz w:val="30"/>
          <w:szCs w:val="30"/>
          <w:cs/>
        </w:rPr>
        <w:t xml:space="preserve">การจ่ายโดยใช้หุ้นเป็นเกณฑ์ </w:t>
      </w:r>
      <w:r w:rsidRPr="00AE33D1">
        <w:rPr>
          <w:rFonts w:asciiTheme="majorBidi" w:hAnsiTheme="majorBidi" w:hint="cs"/>
          <w:sz w:val="30"/>
          <w:szCs w:val="30"/>
        </w:rPr>
        <w:t>-</w:t>
      </w:r>
      <w:r w:rsidRPr="00AE33D1">
        <w:rPr>
          <w:rFonts w:asciiTheme="majorBidi" w:hAnsiTheme="majorBidi" w:hint="cs"/>
          <w:sz w:val="30"/>
          <w:szCs w:val="30"/>
          <w:cs/>
        </w:rPr>
        <w:t xml:space="preserve"> โครงการจ่ายโบนัสในรูปแบบของหุ้นสามัญให้พนักงาน</w:t>
      </w:r>
    </w:p>
    <w:p w14:paraId="607C25EE" w14:textId="77777777" w:rsidR="00A940C6" w:rsidRPr="00AE33D1" w:rsidRDefault="00A940C6" w:rsidP="00A940C6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/>
          <w:sz w:val="30"/>
          <w:szCs w:val="30"/>
        </w:rPr>
      </w:pPr>
    </w:p>
    <w:p w14:paraId="15C81692" w14:textId="5652D740" w:rsidR="00A940C6" w:rsidRPr="007B617A" w:rsidRDefault="00A940C6" w:rsidP="007B617A">
      <w:pPr>
        <w:pStyle w:val="ListParagraph"/>
        <w:tabs>
          <w:tab w:val="clear" w:pos="68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AE33D1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AE33D1">
        <w:rPr>
          <w:rFonts w:asciiTheme="majorBidi" w:hAnsiTheme="majorBidi" w:hint="cs"/>
          <w:sz w:val="30"/>
          <w:szCs w:val="30"/>
        </w:rPr>
        <w:t>10</w:t>
      </w:r>
      <w:r w:rsidRPr="00AE33D1">
        <w:rPr>
          <w:rFonts w:asciiTheme="majorBidi" w:hAnsiTheme="majorBidi" w:hint="cs"/>
          <w:sz w:val="30"/>
          <w:szCs w:val="30"/>
          <w:cs/>
        </w:rPr>
        <w:t xml:space="preserve"> กรกฎาคม </w:t>
      </w:r>
      <w:r w:rsidRPr="00AE33D1">
        <w:rPr>
          <w:rFonts w:asciiTheme="majorBidi" w:hAnsiTheme="majorBidi" w:hint="cs"/>
          <w:sz w:val="30"/>
          <w:szCs w:val="30"/>
        </w:rPr>
        <w:t>2563</w:t>
      </w:r>
      <w:r w:rsidRPr="00AE33D1">
        <w:rPr>
          <w:rFonts w:asciiTheme="majorBidi" w:hAnsiTheme="majorBidi" w:hint="cs"/>
          <w:sz w:val="30"/>
          <w:szCs w:val="30"/>
          <w:cs/>
        </w:rPr>
        <w:t xml:space="preserve"> ที่ประชุมสามัญผู้ถือหุ้นประจำปี </w:t>
      </w:r>
      <w:r w:rsidRPr="00AE33D1">
        <w:rPr>
          <w:rFonts w:asciiTheme="majorBidi" w:hAnsiTheme="majorBidi" w:hint="cs"/>
          <w:sz w:val="30"/>
          <w:szCs w:val="30"/>
        </w:rPr>
        <w:t>2563</w:t>
      </w:r>
      <w:r w:rsidRPr="00AE33D1">
        <w:rPr>
          <w:rFonts w:asciiTheme="majorBidi" w:hAnsiTheme="majorBidi" w:hint="cs"/>
          <w:sz w:val="30"/>
          <w:szCs w:val="30"/>
          <w:cs/>
        </w:rPr>
        <w:t xml:space="preserve"> ได้อนุมัติโครงการจ่ายโบนัสในรูปแบบของหุ้นสามัญให้พนักงาน (</w:t>
      </w:r>
      <w:r w:rsidRPr="00AE33D1">
        <w:rPr>
          <w:rFonts w:asciiTheme="majorBidi" w:hAnsiTheme="majorBidi" w:hint="cs"/>
          <w:sz w:val="30"/>
          <w:szCs w:val="30"/>
        </w:rPr>
        <w:t>AWC Share Plan 2020</w:t>
      </w:r>
      <w:r w:rsidRPr="00AE33D1">
        <w:rPr>
          <w:rFonts w:asciiTheme="majorBidi" w:hAnsiTheme="majorBidi" w:hint="cs"/>
          <w:sz w:val="30"/>
          <w:szCs w:val="30"/>
          <w:cs/>
        </w:rPr>
        <w:t xml:space="preserve">) โดยบริษัทจะจัดสรรหุ้นเพื่อเป็นค่าตอบแทนให้แก่พนักงานซึ่งมีคุณสมบัติตามที่ได้กำหนดไว้ในแผน </w:t>
      </w:r>
      <w:r w:rsidRPr="00AE33D1">
        <w:rPr>
          <w:rFonts w:asciiTheme="majorBidi" w:hAnsiTheme="majorBidi" w:hint="cs"/>
          <w:sz w:val="30"/>
          <w:szCs w:val="30"/>
        </w:rPr>
        <w:t xml:space="preserve">AWC Share Plan 2020 </w:t>
      </w:r>
      <w:r w:rsidR="007B617A" w:rsidRPr="007B617A">
        <w:rPr>
          <w:rFonts w:asciiTheme="majorBidi" w:hAnsiTheme="majorBidi" w:hint="cs"/>
          <w:sz w:val="30"/>
          <w:szCs w:val="30"/>
          <w:cs/>
        </w:rPr>
        <w:t>โดยก</w:t>
      </w:r>
      <w:r w:rsidR="007B617A">
        <w:rPr>
          <w:rFonts w:asciiTheme="majorBidi" w:hAnsiTheme="majorBidi" w:hint="cs"/>
          <w:sz w:val="30"/>
          <w:szCs w:val="30"/>
          <w:cs/>
        </w:rPr>
        <w:t>ำ</w:t>
      </w:r>
      <w:r w:rsidR="007B617A" w:rsidRPr="007B617A">
        <w:rPr>
          <w:rFonts w:asciiTheme="majorBidi" w:hAnsiTheme="majorBidi" w:hint="cs"/>
          <w:sz w:val="30"/>
          <w:szCs w:val="30"/>
          <w:cs/>
        </w:rPr>
        <w:t>หนดให้ผู้บริหารระดับสูงต้องเข้าร่วมโครงการ</w:t>
      </w:r>
      <w:r w:rsidR="007B617A" w:rsidRPr="007B617A">
        <w:rPr>
          <w:rFonts w:asciiTheme="majorBidi" w:hAnsiTheme="majorBidi"/>
          <w:sz w:val="30"/>
          <w:szCs w:val="30"/>
          <w:cs/>
        </w:rPr>
        <w:t xml:space="preserve"> </w:t>
      </w:r>
      <w:r w:rsidR="007B617A" w:rsidRPr="007B617A">
        <w:rPr>
          <w:rFonts w:asciiTheme="majorBidi" w:hAnsiTheme="majorBidi" w:hint="cs"/>
          <w:sz w:val="30"/>
          <w:szCs w:val="30"/>
          <w:cs/>
        </w:rPr>
        <w:t>ในขณะที่พนักงานในระดับอื่นสามารถเลือกที่จะเข้าร่วมโครงการได้ภายใต้เงื่อนไขที่ก</w:t>
      </w:r>
      <w:r w:rsidR="007B617A">
        <w:rPr>
          <w:rFonts w:asciiTheme="majorBidi" w:hAnsiTheme="majorBidi" w:hint="cs"/>
          <w:sz w:val="30"/>
          <w:szCs w:val="30"/>
          <w:cs/>
        </w:rPr>
        <w:t>ำ</w:t>
      </w:r>
      <w:r w:rsidR="007B617A" w:rsidRPr="007B617A">
        <w:rPr>
          <w:rFonts w:asciiTheme="majorBidi" w:hAnsiTheme="majorBidi" w:hint="cs"/>
          <w:sz w:val="30"/>
          <w:szCs w:val="30"/>
          <w:cs/>
        </w:rPr>
        <w:t>หนด</w:t>
      </w:r>
    </w:p>
    <w:p w14:paraId="3816A33A" w14:textId="77777777" w:rsidR="00A940C6" w:rsidRPr="00AE33D1" w:rsidRDefault="00A940C6" w:rsidP="00A940C6">
      <w:pPr>
        <w:pStyle w:val="ListParagraph"/>
        <w:ind w:left="252"/>
        <w:jc w:val="thaiDistribute"/>
        <w:rPr>
          <w:rFonts w:asciiTheme="majorBidi" w:hAnsiTheme="majorBidi"/>
          <w:sz w:val="30"/>
          <w:szCs w:val="30"/>
        </w:rPr>
      </w:pPr>
    </w:p>
    <w:p w14:paraId="4BD5DBC9" w14:textId="77777777" w:rsidR="00A940C6" w:rsidRPr="00AE33D1" w:rsidRDefault="00A94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 w:rsidRPr="00AE33D1">
        <w:rPr>
          <w:rFonts w:asciiTheme="majorBidi" w:hAnsiTheme="majorBidi"/>
          <w:sz w:val="30"/>
          <w:szCs w:val="30"/>
          <w:cs/>
        </w:rPr>
        <w:br w:type="page"/>
      </w:r>
    </w:p>
    <w:p w14:paraId="5780A6C9" w14:textId="4EC3E285" w:rsidR="00A940C6" w:rsidRPr="00AE33D1" w:rsidRDefault="00A940C6" w:rsidP="007A5D5B">
      <w:pPr>
        <w:pStyle w:val="ListParagraph"/>
        <w:tabs>
          <w:tab w:val="clear" w:pos="454"/>
          <w:tab w:val="clear" w:pos="680"/>
          <w:tab w:val="left" w:pos="630"/>
          <w:tab w:val="left" w:pos="126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AE33D1">
        <w:rPr>
          <w:rFonts w:asciiTheme="majorBidi" w:hAnsiTheme="majorBidi" w:hint="cs"/>
          <w:sz w:val="30"/>
          <w:szCs w:val="30"/>
          <w:cs/>
        </w:rPr>
        <w:lastRenderedPageBreak/>
        <w:t xml:space="preserve">รายละเอียดของโครงการ </w:t>
      </w:r>
      <w:r w:rsidRPr="00AE33D1">
        <w:rPr>
          <w:rFonts w:asciiTheme="majorBidi" w:hAnsiTheme="majorBidi" w:hint="cs"/>
          <w:sz w:val="30"/>
          <w:szCs w:val="30"/>
        </w:rPr>
        <w:t xml:space="preserve">AWC Share Plan 2020 </w:t>
      </w:r>
      <w:r w:rsidRPr="00AE33D1"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7D8B4821" w14:textId="77777777" w:rsidR="00A940C6" w:rsidRPr="00AE33D1" w:rsidRDefault="00A940C6" w:rsidP="00A940C6">
      <w:pPr>
        <w:pStyle w:val="ListParagraph"/>
        <w:ind w:left="252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810" w:type="dxa"/>
        <w:tblInd w:w="-90" w:type="dxa"/>
        <w:tblLook w:val="04A0" w:firstRow="1" w:lastRow="0" w:firstColumn="1" w:lastColumn="0" w:noHBand="0" w:noVBand="1"/>
      </w:tblPr>
      <w:tblGrid>
        <w:gridCol w:w="3815"/>
        <w:gridCol w:w="325"/>
        <w:gridCol w:w="5670"/>
      </w:tblGrid>
      <w:tr w:rsidR="00A940C6" w:rsidRPr="00AE33D1" w14:paraId="71006378" w14:textId="77777777" w:rsidTr="005D7C4F">
        <w:trPr>
          <w:trHeight w:val="548"/>
        </w:trPr>
        <w:tc>
          <w:tcPr>
            <w:tcW w:w="3815" w:type="dxa"/>
            <w:hideMark/>
          </w:tcPr>
          <w:p w14:paraId="635B1565" w14:textId="77777777" w:rsidR="00A940C6" w:rsidRPr="00AE33D1" w:rsidRDefault="00A940C6" w:rsidP="005D7C4F">
            <w:pPr>
              <w:pStyle w:val="ListParagraph"/>
              <w:tabs>
                <w:tab w:val="clear" w:pos="454"/>
                <w:tab w:val="clear" w:pos="680"/>
                <w:tab w:val="left" w:pos="518"/>
                <w:tab w:val="left" w:pos="608"/>
                <w:tab w:val="right" w:pos="3599"/>
              </w:tabs>
              <w:spacing w:line="256" w:lineRule="auto"/>
              <w:ind w:left="540" w:hanging="73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325" w:type="dxa"/>
          </w:tcPr>
          <w:p w14:paraId="3850A3D3" w14:textId="77777777" w:rsidR="00A940C6" w:rsidRPr="00AE33D1" w:rsidRDefault="00A940C6">
            <w:pPr>
              <w:pStyle w:val="ListParagraph"/>
              <w:spacing w:line="256" w:lineRule="auto"/>
              <w:ind w:left="540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hideMark/>
          </w:tcPr>
          <w:p w14:paraId="08A9B138" w14:textId="77777777" w:rsidR="00A940C6" w:rsidRPr="00AE33D1" w:rsidRDefault="00A940C6">
            <w:pPr>
              <w:pStyle w:val="ListParagraph"/>
              <w:spacing w:line="256" w:lineRule="auto"/>
              <w:ind w:left="252" w:hanging="72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</w:tr>
      <w:tr w:rsidR="00A940C6" w:rsidRPr="00AE33D1" w14:paraId="4627F7A7" w14:textId="77777777" w:rsidTr="005D7C4F">
        <w:trPr>
          <w:trHeight w:val="378"/>
        </w:trPr>
        <w:tc>
          <w:tcPr>
            <w:tcW w:w="3815" w:type="dxa"/>
            <w:hideMark/>
          </w:tcPr>
          <w:p w14:paraId="36F4E04A" w14:textId="77777777" w:rsidR="00A940C6" w:rsidRPr="00AE33D1" w:rsidRDefault="00A940C6">
            <w:pPr>
              <w:pStyle w:val="ListParagraph"/>
              <w:tabs>
                <w:tab w:val="right" w:pos="3599"/>
              </w:tabs>
              <w:spacing w:line="256" w:lineRule="auto"/>
              <w:ind w:left="54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อายุของโครงการต่อเนื่อง</w:t>
            </w:r>
          </w:p>
        </w:tc>
        <w:tc>
          <w:tcPr>
            <w:tcW w:w="325" w:type="dxa"/>
          </w:tcPr>
          <w:p w14:paraId="6B4D4DB9" w14:textId="77777777" w:rsidR="00A940C6" w:rsidRPr="00AE33D1" w:rsidRDefault="00A940C6">
            <w:pPr>
              <w:pStyle w:val="ListParagraph"/>
              <w:spacing w:line="256" w:lineRule="auto"/>
              <w:ind w:left="540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hideMark/>
          </w:tcPr>
          <w:p w14:paraId="0FABA00E" w14:textId="1AF8B3B2" w:rsidR="00A940C6" w:rsidRPr="00AE33D1" w:rsidRDefault="00A940C6">
            <w:pPr>
              <w:pStyle w:val="ListParagraph"/>
              <w:spacing w:line="256" w:lineRule="auto"/>
              <w:ind w:left="-290" w:firstLine="54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Times New Roman" w:hAnsi="Angsana New" w:hint="cs"/>
                <w:sz w:val="30"/>
                <w:szCs w:val="30"/>
              </w:rPr>
              <w:t xml:space="preserve">5 </w:t>
            </w:r>
            <w:r w:rsidRPr="00AE33D1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 นับจากวันที่มีการเสนอขายหุ้นสามัญเพิ่มทุน</w:t>
            </w:r>
            <w:r w:rsidR="009D0FA8">
              <w:rPr>
                <w:rFonts w:ascii="Angsana New" w:eastAsia="Times New Roman" w:hAnsi="Angsana New" w:hint="cs"/>
                <w:sz w:val="30"/>
                <w:szCs w:val="30"/>
                <w:cs/>
              </w:rPr>
              <w:t>ครั้งแรก</w:t>
            </w:r>
          </w:p>
        </w:tc>
      </w:tr>
      <w:tr w:rsidR="00A940C6" w:rsidRPr="00AE33D1" w14:paraId="2616E2E0" w14:textId="77777777" w:rsidTr="005D7C4F">
        <w:trPr>
          <w:trHeight w:val="524"/>
        </w:trPr>
        <w:tc>
          <w:tcPr>
            <w:tcW w:w="3815" w:type="dxa"/>
            <w:hideMark/>
          </w:tcPr>
          <w:p w14:paraId="06548ED9" w14:textId="0AD64519" w:rsidR="00A940C6" w:rsidRPr="00AE33D1" w:rsidRDefault="00A940C6" w:rsidP="009D0FA8">
            <w:pPr>
              <w:pStyle w:val="ListParagraph"/>
              <w:tabs>
                <w:tab w:val="clear" w:pos="454"/>
                <w:tab w:val="left" w:pos="978"/>
                <w:tab w:val="right" w:pos="3599"/>
              </w:tabs>
              <w:spacing w:line="256" w:lineRule="auto"/>
              <w:ind w:left="798" w:hanging="27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จำนวน</w:t>
            </w:r>
            <w:r w:rsidR="009D0FA8">
              <w:rPr>
                <w:rFonts w:ascii="Angsana New" w:eastAsia="Times New Roman" w:hAnsi="Angsana New" w:hint="cs"/>
                <w:sz w:val="30"/>
                <w:szCs w:val="30"/>
                <w:cs/>
              </w:rPr>
              <w:t>หุ้นสามัญที่ให้พนักงาน</w:t>
            </w:r>
            <w:r w:rsidRPr="00AE33D1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เบื้องต้น</w:t>
            </w:r>
          </w:p>
        </w:tc>
        <w:tc>
          <w:tcPr>
            <w:tcW w:w="325" w:type="dxa"/>
          </w:tcPr>
          <w:p w14:paraId="74F8D1C0" w14:textId="77777777" w:rsidR="00A940C6" w:rsidRPr="00AE33D1" w:rsidRDefault="00A940C6">
            <w:pPr>
              <w:pStyle w:val="ListParagraph"/>
              <w:spacing w:line="256" w:lineRule="auto"/>
              <w:ind w:left="540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hideMark/>
          </w:tcPr>
          <w:p w14:paraId="0893B86D" w14:textId="77777777" w:rsidR="00A940C6" w:rsidRPr="00AE33D1" w:rsidRDefault="00A940C6">
            <w:pPr>
              <w:pStyle w:val="ListParagraph"/>
              <w:spacing w:line="256" w:lineRule="auto"/>
              <w:ind w:left="252"/>
              <w:jc w:val="thaiDistribute"/>
              <w:rPr>
                <w:rFonts w:ascii="Calibri" w:eastAsia="Calibri" w:hAnsi="Calibri" w:cs="Tahoma"/>
                <w:sz w:val="22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จำนวนรวมท้ังสิ้นไม่เกิน </w:t>
            </w:r>
            <w:r w:rsidRPr="00AE33D1">
              <w:rPr>
                <w:rFonts w:ascii="Angsana New" w:hAnsi="Angsana New" w:hint="cs"/>
                <w:sz w:val="30"/>
                <w:szCs w:val="30"/>
              </w:rPr>
              <w:t>150,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  <w:r w:rsidRPr="00AE33D1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E33D1">
              <w:rPr>
                <w:rFonts w:ascii="Angsana New" w:eastAsia="Times New Roman" w:hAnsi="Angsana New" w:hint="cs"/>
                <w:sz w:val="30"/>
                <w:szCs w:val="30"/>
              </w:rPr>
              <w:t>000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หุ้น มูลค่าหุ้นตราไว้ หุ้นละ </w:t>
            </w:r>
            <w:r w:rsidRPr="00AE33D1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บาท บริษัทจะทำการเสนอขายหุ้นสามัญเพิ่มทุนเป็นโครงการ ต่อเนื่อง </w:t>
            </w:r>
          </w:p>
        </w:tc>
      </w:tr>
      <w:tr w:rsidR="00A940C6" w:rsidRPr="00AE33D1" w14:paraId="0084E512" w14:textId="77777777" w:rsidTr="005D7C4F">
        <w:trPr>
          <w:trHeight w:val="1784"/>
        </w:trPr>
        <w:tc>
          <w:tcPr>
            <w:tcW w:w="3815" w:type="dxa"/>
            <w:hideMark/>
          </w:tcPr>
          <w:p w14:paraId="570A6478" w14:textId="77777777" w:rsidR="00A940C6" w:rsidRPr="00AE33D1" w:rsidRDefault="00A940C6">
            <w:pPr>
              <w:pStyle w:val="ListParagraph"/>
              <w:spacing w:line="256" w:lineRule="auto"/>
              <w:ind w:left="540"/>
              <w:rPr>
                <w:rFonts w:ascii="Angsana New" w:eastAsia="Times New Roman" w:hAnsi="Angsana New"/>
                <w:sz w:val="30"/>
                <w:szCs w:val="30"/>
              </w:rPr>
            </w:pPr>
            <w:r w:rsidRPr="00AE33D1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ราคาเสนอขายต่อหุ้น </w:t>
            </w:r>
          </w:p>
        </w:tc>
        <w:tc>
          <w:tcPr>
            <w:tcW w:w="325" w:type="dxa"/>
          </w:tcPr>
          <w:p w14:paraId="44BD392B" w14:textId="77777777" w:rsidR="00A940C6" w:rsidRPr="00AE33D1" w:rsidRDefault="00A940C6">
            <w:pPr>
              <w:pStyle w:val="ListParagraph"/>
              <w:spacing w:line="256" w:lineRule="auto"/>
              <w:ind w:left="540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hideMark/>
          </w:tcPr>
          <w:p w14:paraId="2A46FDD7" w14:textId="77777777" w:rsidR="00A940C6" w:rsidRPr="00AE33D1" w:rsidRDefault="00A940C6">
            <w:pPr>
              <w:pStyle w:val="ListParagraph"/>
              <w:spacing w:line="256" w:lineRule="auto"/>
              <w:ind w:left="252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ราคาเสนอขายต่อหุ้นของหุ้นให้แก่พนักงานตามโครงการ </w:t>
            </w:r>
            <w:r w:rsidRPr="00AE33D1">
              <w:rPr>
                <w:rFonts w:ascii="Angsana New" w:eastAsia="Times New Roman" w:hAnsi="Angsana New" w:hint="cs"/>
                <w:sz w:val="30"/>
                <w:szCs w:val="30"/>
              </w:rPr>
              <w:t>AWC Share Plan 2020</w:t>
            </w:r>
            <w:r w:rsidRPr="00AE33D1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จะเท่ากับราคาเฉลี่ยของราคาปิดในตลาดหลักทรัพย์แห่งประเทศไทย ในแต่ละวันทำการซื้อขายหุ้นสามัญของบริษัทย้อนหลัง </w:t>
            </w:r>
            <w:r w:rsidRPr="00AE33D1">
              <w:rPr>
                <w:rFonts w:ascii="Angsana New" w:eastAsia="Times New Roman" w:hAnsi="Angsana New" w:hint="cs"/>
                <w:sz w:val="30"/>
                <w:szCs w:val="30"/>
              </w:rPr>
              <w:t>90</w:t>
            </w:r>
            <w:r w:rsidRPr="00AE33D1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วันปฏิทินก่อนวันที่มีการเสนอขายหุ้นสามัญเพิ่มทุนในแต่ละคร้ัง โดยจะทยอยออกหุ้นทุกปีภายใน </w:t>
            </w:r>
            <w:r w:rsidRPr="00AE33D1">
              <w:rPr>
                <w:rFonts w:ascii="Angsana New" w:eastAsia="Times New Roman" w:hAnsi="Angsana New" w:hint="cs"/>
                <w:sz w:val="30"/>
                <w:szCs w:val="30"/>
              </w:rPr>
              <w:t xml:space="preserve">3 </w:t>
            </w:r>
            <w:r w:rsidRPr="00AE33D1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ปีนับจากวันที่เสนอขายหุ้นให้แก่พนักงาน</w:t>
            </w:r>
          </w:p>
        </w:tc>
      </w:tr>
    </w:tbl>
    <w:p w14:paraId="14C45B19" w14:textId="77777777" w:rsidR="00A940C6" w:rsidRPr="0079679A" w:rsidRDefault="00A940C6" w:rsidP="00C70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sz w:val="20"/>
          <w:szCs w:val="20"/>
        </w:rPr>
      </w:pPr>
    </w:p>
    <w:p w14:paraId="510B4D84" w14:textId="04F54C0D" w:rsidR="00287B73" w:rsidRPr="00AE33D1" w:rsidRDefault="00287B73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AE33D1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14:paraId="39A98F7B" w14:textId="77777777" w:rsidR="003702FD" w:rsidRPr="0079679A" w:rsidRDefault="003702FD" w:rsidP="00370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157" w:type="dxa"/>
        <w:tblInd w:w="450" w:type="dxa"/>
        <w:tblLook w:val="01E0" w:firstRow="1" w:lastRow="1" w:firstColumn="1" w:lastColumn="1" w:noHBand="0" w:noVBand="0"/>
      </w:tblPr>
      <w:tblGrid>
        <w:gridCol w:w="2767"/>
        <w:gridCol w:w="899"/>
        <w:gridCol w:w="1170"/>
        <w:gridCol w:w="243"/>
        <w:gridCol w:w="1198"/>
        <w:gridCol w:w="243"/>
        <w:gridCol w:w="1203"/>
        <w:gridCol w:w="236"/>
        <w:gridCol w:w="1198"/>
      </w:tblGrid>
      <w:tr w:rsidR="005158D5" w:rsidRPr="00AE33D1" w14:paraId="3161BEBF" w14:textId="77777777" w:rsidTr="005D7C4F">
        <w:trPr>
          <w:tblHeader/>
        </w:trPr>
        <w:tc>
          <w:tcPr>
            <w:tcW w:w="2767" w:type="dxa"/>
          </w:tcPr>
          <w:p w14:paraId="38F222F2" w14:textId="77777777" w:rsidR="005158D5" w:rsidRPr="00AE33D1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28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9" w:type="dxa"/>
          </w:tcPr>
          <w:p w14:paraId="3C337FC5" w14:textId="77777777" w:rsidR="005158D5" w:rsidRPr="00AE33D1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11" w:type="dxa"/>
            <w:gridSpan w:val="3"/>
            <w:tcBorders>
              <w:bottom w:val="single" w:sz="4" w:space="0" w:color="auto"/>
            </w:tcBorders>
          </w:tcPr>
          <w:p w14:paraId="1EB98AF3" w14:textId="65003041" w:rsidR="005158D5" w:rsidRPr="00AE33D1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bCs/>
                <w:color w:val="000000"/>
                <w:sz w:val="30"/>
                <w:szCs w:val="30"/>
                <w:lang w:val="en-GB"/>
              </w:rPr>
              <w:t>256</w:t>
            </w:r>
            <w:r w:rsidR="006C35C1" w:rsidRPr="00AE33D1">
              <w:rPr>
                <w:rFonts w:ascii="Angsana New" w:eastAsia="MS Mincho" w:hAnsi="Angsana New"/>
                <w:bCs/>
                <w:color w:val="000000"/>
                <w:sz w:val="30"/>
                <w:szCs w:val="30"/>
                <w:lang w:val="en-GB"/>
              </w:rPr>
              <w:t>3</w:t>
            </w:r>
          </w:p>
        </w:tc>
        <w:tc>
          <w:tcPr>
            <w:tcW w:w="243" w:type="dxa"/>
          </w:tcPr>
          <w:p w14:paraId="4F1452B6" w14:textId="77777777" w:rsidR="005158D5" w:rsidRPr="00AE33D1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37" w:type="dxa"/>
            <w:gridSpan w:val="3"/>
            <w:tcBorders>
              <w:bottom w:val="single" w:sz="4" w:space="0" w:color="auto"/>
            </w:tcBorders>
          </w:tcPr>
          <w:p w14:paraId="59B5E010" w14:textId="0EABAF4C" w:rsidR="005158D5" w:rsidRPr="00AE33D1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="00DC4B1C" w:rsidRPr="00AE33D1">
              <w:rPr>
                <w:rFonts w:ascii="Angsana New" w:eastAsia="MS Mincho" w:hAnsi="Angsana New"/>
                <w:bCs/>
                <w:color w:val="000000"/>
                <w:sz w:val="30"/>
                <w:szCs w:val="30"/>
                <w:lang w:val="en-GB"/>
              </w:rPr>
              <w:t>6</w:t>
            </w:r>
            <w:r w:rsidR="006C35C1" w:rsidRPr="00AE33D1">
              <w:rPr>
                <w:rFonts w:ascii="Angsana New" w:eastAsia="MS Mincho" w:hAnsi="Angsana New"/>
                <w:bCs/>
                <w:color w:val="000000"/>
                <w:sz w:val="30"/>
                <w:szCs w:val="30"/>
                <w:lang w:val="en-GB"/>
              </w:rPr>
              <w:t>2</w:t>
            </w:r>
          </w:p>
        </w:tc>
      </w:tr>
      <w:tr w:rsidR="005158D5" w:rsidRPr="00AE33D1" w14:paraId="009E94E3" w14:textId="77777777" w:rsidTr="005D7C4F">
        <w:trPr>
          <w:tblHeader/>
        </w:trPr>
        <w:tc>
          <w:tcPr>
            <w:tcW w:w="2767" w:type="dxa"/>
          </w:tcPr>
          <w:p w14:paraId="0DDF85AC" w14:textId="77777777" w:rsidR="005158D5" w:rsidRPr="00AE33D1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28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9" w:type="dxa"/>
          </w:tcPr>
          <w:p w14:paraId="5317DA9F" w14:textId="77777777" w:rsidR="005158D5" w:rsidRPr="00AE33D1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2AD602" w14:textId="77777777" w:rsidR="005158D5" w:rsidRPr="00AE33D1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6760F92B" w14:textId="77777777" w:rsidR="005158D5" w:rsidRPr="00AE33D1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0E43DCC9" w14:textId="77777777" w:rsidR="005158D5" w:rsidRPr="00AE33D1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43" w:type="dxa"/>
          </w:tcPr>
          <w:p w14:paraId="5C79CFA7" w14:textId="77777777" w:rsidR="005158D5" w:rsidRPr="00AE33D1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48202231" w14:textId="77777777" w:rsidR="005158D5" w:rsidRPr="00AE33D1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3CC9A8E" w14:textId="77777777" w:rsidR="005158D5" w:rsidRPr="00AE33D1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2B51EA84" w14:textId="77777777" w:rsidR="005158D5" w:rsidRPr="00AE33D1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5158D5" w:rsidRPr="00AE33D1" w14:paraId="374F1636" w14:textId="77777777" w:rsidTr="005D7C4F">
        <w:trPr>
          <w:tblHeader/>
        </w:trPr>
        <w:tc>
          <w:tcPr>
            <w:tcW w:w="2767" w:type="dxa"/>
          </w:tcPr>
          <w:p w14:paraId="5EC26E27" w14:textId="77777777" w:rsidR="005158D5" w:rsidRPr="00AE33D1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9" w:type="dxa"/>
          </w:tcPr>
          <w:p w14:paraId="6408B605" w14:textId="77777777" w:rsidR="005158D5" w:rsidRPr="00AE33D1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491" w:type="dxa"/>
            <w:gridSpan w:val="7"/>
          </w:tcPr>
          <w:p w14:paraId="3D3BB9AE" w14:textId="77777777" w:rsidR="005158D5" w:rsidRPr="00AE33D1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AE33D1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E33D1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 xml:space="preserve">หุ้น / </w:t>
            </w:r>
            <w:r w:rsidRPr="00AE33D1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E33D1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158D5" w:rsidRPr="00AE33D1" w14:paraId="33C7C103" w14:textId="77777777" w:rsidTr="005D7C4F">
        <w:tc>
          <w:tcPr>
            <w:tcW w:w="2767" w:type="dxa"/>
          </w:tcPr>
          <w:p w14:paraId="7013F2D3" w14:textId="77777777" w:rsidR="005158D5" w:rsidRPr="00AE33D1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99" w:type="dxa"/>
          </w:tcPr>
          <w:p w14:paraId="4857875B" w14:textId="77777777" w:rsidR="005158D5" w:rsidRPr="00AE33D1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0F08DE4" w14:textId="77777777" w:rsidR="005158D5" w:rsidRPr="00AE33D1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78049E2" w14:textId="77777777" w:rsidR="005158D5" w:rsidRPr="00AE33D1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8" w:type="dxa"/>
          </w:tcPr>
          <w:p w14:paraId="5F9F25B6" w14:textId="77777777" w:rsidR="005158D5" w:rsidRPr="00AE33D1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776A350" w14:textId="77777777" w:rsidR="005158D5" w:rsidRPr="00AE33D1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1D6418FE" w14:textId="77777777" w:rsidR="005158D5" w:rsidRPr="00AE33D1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1F9587" w14:textId="77777777" w:rsidR="005158D5" w:rsidRPr="00AE33D1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6AB819EE" w14:textId="77777777" w:rsidR="005158D5" w:rsidRPr="00AE33D1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955C0A" w:rsidRPr="00AE33D1" w14:paraId="33A6C08F" w14:textId="77777777" w:rsidTr="005D7C4F">
        <w:tc>
          <w:tcPr>
            <w:tcW w:w="2767" w:type="dxa"/>
          </w:tcPr>
          <w:p w14:paraId="0B022EF5" w14:textId="6E11F706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ณ วันที่ </w:t>
            </w:r>
            <w:r w:rsidR="00CF3E49" w:rsidRPr="00AE33D1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899" w:type="dxa"/>
          </w:tcPr>
          <w:p w14:paraId="6DD01E14" w14:textId="75A044ED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1EE47E" w14:textId="3EE1C06F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030A01A" w14:textId="77777777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8" w:type="dxa"/>
          </w:tcPr>
          <w:p w14:paraId="347AAF42" w14:textId="14709A72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1A23816" w14:textId="77777777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274E9E47" w14:textId="22118038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1ACE0E" w14:textId="77777777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355FB4C5" w14:textId="5D0BA04D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955C0A" w:rsidRPr="00AE33D1" w14:paraId="711BCA50" w14:textId="77777777" w:rsidTr="005D7C4F">
        <w:tc>
          <w:tcPr>
            <w:tcW w:w="2767" w:type="dxa"/>
          </w:tcPr>
          <w:p w14:paraId="5B451A6B" w14:textId="6D091C92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99" w:type="dxa"/>
          </w:tcPr>
          <w:p w14:paraId="051371DC" w14:textId="17776426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5603C97B" w14:textId="5A49B1C9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32,000,000</w:t>
            </w:r>
          </w:p>
        </w:tc>
        <w:tc>
          <w:tcPr>
            <w:tcW w:w="243" w:type="dxa"/>
          </w:tcPr>
          <w:p w14:paraId="6A55553D" w14:textId="77777777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8" w:type="dxa"/>
          </w:tcPr>
          <w:p w14:paraId="66B3F207" w14:textId="58365DC2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32,000,000</w:t>
            </w:r>
          </w:p>
        </w:tc>
        <w:tc>
          <w:tcPr>
            <w:tcW w:w="243" w:type="dxa"/>
          </w:tcPr>
          <w:p w14:paraId="2058F3D3" w14:textId="77777777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0F8EB41B" w14:textId="38B7D157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24,000,000</w:t>
            </w:r>
          </w:p>
        </w:tc>
        <w:tc>
          <w:tcPr>
            <w:tcW w:w="236" w:type="dxa"/>
          </w:tcPr>
          <w:p w14:paraId="70A02A1A" w14:textId="77777777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4B7C0D6C" w14:textId="7EE6C5BA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24,000,000</w:t>
            </w:r>
          </w:p>
        </w:tc>
      </w:tr>
      <w:tr w:rsidR="00955C0A" w:rsidRPr="00AE33D1" w14:paraId="474087D1" w14:textId="77777777" w:rsidTr="005D7C4F">
        <w:tc>
          <w:tcPr>
            <w:tcW w:w="2767" w:type="dxa"/>
          </w:tcPr>
          <w:p w14:paraId="003A2DE2" w14:textId="03D2A25A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99" w:type="dxa"/>
          </w:tcPr>
          <w:p w14:paraId="52FEEF86" w14:textId="121D5B74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37B8E8" w14:textId="457BE886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150,000</w:t>
            </w:r>
          </w:p>
        </w:tc>
        <w:tc>
          <w:tcPr>
            <w:tcW w:w="243" w:type="dxa"/>
          </w:tcPr>
          <w:p w14:paraId="09BD5A40" w14:textId="77777777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403C050B" w14:textId="08D878B4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150,000</w:t>
            </w:r>
          </w:p>
        </w:tc>
        <w:tc>
          <w:tcPr>
            <w:tcW w:w="243" w:type="dxa"/>
          </w:tcPr>
          <w:p w14:paraId="599A4EE3" w14:textId="77777777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0FD136C8" w14:textId="4C81300F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8,000,000</w:t>
            </w:r>
          </w:p>
        </w:tc>
        <w:tc>
          <w:tcPr>
            <w:tcW w:w="236" w:type="dxa"/>
            <w:vAlign w:val="bottom"/>
          </w:tcPr>
          <w:p w14:paraId="682F41BD" w14:textId="77777777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bottom"/>
          </w:tcPr>
          <w:p w14:paraId="77F9DA81" w14:textId="131D91FC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8,000,000</w:t>
            </w:r>
          </w:p>
        </w:tc>
      </w:tr>
      <w:tr w:rsidR="00955C0A" w:rsidRPr="00AE33D1" w14:paraId="059004E9" w14:textId="77777777" w:rsidTr="005D7C4F">
        <w:tc>
          <w:tcPr>
            <w:tcW w:w="2767" w:type="dxa"/>
          </w:tcPr>
          <w:p w14:paraId="5824F690" w14:textId="3D850834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F3E49" w:rsidRPr="00AE33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31</w:t>
            </w: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</w:t>
            </w:r>
            <w:r w:rsidRPr="00AE33D1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99" w:type="dxa"/>
          </w:tcPr>
          <w:p w14:paraId="1D13CDA7" w14:textId="6BD2BD93" w:rsidR="00955C0A" w:rsidRPr="00AE33D1" w:rsidRDefault="00955C0A" w:rsidP="00C70E4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BC54341" w14:textId="729B63E5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28" w:lineRule="auto"/>
              <w:ind w:left="-129" w:right="-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79B1E84E" w14:textId="77777777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3929F46B" w14:textId="30381571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19927EEC" w14:textId="77777777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241BD33E" w14:textId="60EE4774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A83AB24" w14:textId="77777777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08497812" w14:textId="35D5AA2D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955C0A" w:rsidRPr="00AE33D1" w14:paraId="598F6C2F" w14:textId="77777777" w:rsidTr="005D7C4F">
        <w:tc>
          <w:tcPr>
            <w:tcW w:w="2767" w:type="dxa"/>
          </w:tcPr>
          <w:p w14:paraId="309A6D7B" w14:textId="119A041A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99" w:type="dxa"/>
          </w:tcPr>
          <w:p w14:paraId="2F66C2F4" w14:textId="368A1EF7" w:rsidR="00955C0A" w:rsidRPr="00AE33D1" w:rsidRDefault="00955C0A" w:rsidP="00C70E4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451D81F" w14:textId="21128E01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28" w:lineRule="auto"/>
              <w:ind w:left="-129" w:right="-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32,150,000</w:t>
            </w:r>
          </w:p>
        </w:tc>
        <w:tc>
          <w:tcPr>
            <w:tcW w:w="243" w:type="dxa"/>
          </w:tcPr>
          <w:p w14:paraId="22DCC9B2" w14:textId="77777777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0B32807E" w14:textId="5FDE7289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32,150,000</w:t>
            </w:r>
          </w:p>
        </w:tc>
        <w:tc>
          <w:tcPr>
            <w:tcW w:w="243" w:type="dxa"/>
          </w:tcPr>
          <w:p w14:paraId="2B78188C" w14:textId="77777777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3952843B" w14:textId="73DCD81E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32,000,000</w:t>
            </w:r>
          </w:p>
        </w:tc>
        <w:tc>
          <w:tcPr>
            <w:tcW w:w="236" w:type="dxa"/>
          </w:tcPr>
          <w:p w14:paraId="2DA7AF50" w14:textId="77777777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14FD6EC6" w14:textId="7A5BFBBE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32,000,000</w:t>
            </w:r>
          </w:p>
        </w:tc>
      </w:tr>
      <w:tr w:rsidR="00955C0A" w:rsidRPr="00AE33D1" w14:paraId="1E63BD61" w14:textId="77777777" w:rsidTr="005D7C4F">
        <w:tc>
          <w:tcPr>
            <w:tcW w:w="2767" w:type="dxa"/>
          </w:tcPr>
          <w:p w14:paraId="0119253B" w14:textId="77777777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9" w:type="dxa"/>
          </w:tcPr>
          <w:p w14:paraId="3CB5FFF5" w14:textId="77777777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491" w:type="dxa"/>
            <w:gridSpan w:val="7"/>
          </w:tcPr>
          <w:p w14:paraId="2D292456" w14:textId="77777777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</w:tr>
      <w:tr w:rsidR="00955C0A" w:rsidRPr="00AE33D1" w14:paraId="6ED9F189" w14:textId="77777777" w:rsidTr="005D7C4F">
        <w:tc>
          <w:tcPr>
            <w:tcW w:w="2767" w:type="dxa"/>
          </w:tcPr>
          <w:p w14:paraId="7364E650" w14:textId="77777777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</w:t>
            </w:r>
            <w:r w:rsidRPr="00AE33D1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899" w:type="dxa"/>
          </w:tcPr>
          <w:p w14:paraId="00E46E1F" w14:textId="77777777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491" w:type="dxa"/>
            <w:gridSpan w:val="7"/>
          </w:tcPr>
          <w:p w14:paraId="566153D5" w14:textId="77777777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</w:tr>
      <w:tr w:rsidR="00955C0A" w:rsidRPr="00AE33D1" w14:paraId="76D30593" w14:textId="77777777" w:rsidTr="005D7C4F">
        <w:tc>
          <w:tcPr>
            <w:tcW w:w="2767" w:type="dxa"/>
          </w:tcPr>
          <w:p w14:paraId="3A14144C" w14:textId="7F7846CC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ณ วันที่ </w:t>
            </w:r>
            <w:r w:rsidR="00CF3E49" w:rsidRPr="00AE33D1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899" w:type="dxa"/>
          </w:tcPr>
          <w:p w14:paraId="2F5B8772" w14:textId="77777777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567E01A" w14:textId="77777777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D0D2E6B" w14:textId="77777777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5DBAAB11" w14:textId="77777777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D41901A" w14:textId="77777777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374228FC" w14:textId="77777777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2B28D6" w14:textId="77777777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12CA52B1" w14:textId="77777777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955C0A" w:rsidRPr="00AE33D1" w14:paraId="3C15657C" w14:textId="77777777" w:rsidTr="005D7C4F">
        <w:tc>
          <w:tcPr>
            <w:tcW w:w="2767" w:type="dxa"/>
          </w:tcPr>
          <w:p w14:paraId="2664E1B4" w14:textId="20EE342B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99" w:type="dxa"/>
          </w:tcPr>
          <w:p w14:paraId="07338C43" w14:textId="6D542365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5F989FF5" w14:textId="1A0093C1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32,000,000</w:t>
            </w:r>
          </w:p>
        </w:tc>
        <w:tc>
          <w:tcPr>
            <w:tcW w:w="243" w:type="dxa"/>
          </w:tcPr>
          <w:p w14:paraId="7D3D6DFD" w14:textId="77777777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38B18A02" w14:textId="2CCDA9E6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32,000,000</w:t>
            </w:r>
          </w:p>
        </w:tc>
        <w:tc>
          <w:tcPr>
            <w:tcW w:w="243" w:type="dxa"/>
          </w:tcPr>
          <w:p w14:paraId="0E083563" w14:textId="77777777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6BF4D574" w14:textId="0C2E167F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24,000,000</w:t>
            </w:r>
          </w:p>
        </w:tc>
        <w:tc>
          <w:tcPr>
            <w:tcW w:w="236" w:type="dxa"/>
          </w:tcPr>
          <w:p w14:paraId="2AADAFB7" w14:textId="77777777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643ABA99" w14:textId="2E36328D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24,000,000</w:t>
            </w:r>
          </w:p>
        </w:tc>
      </w:tr>
      <w:tr w:rsidR="00955C0A" w:rsidRPr="00AE33D1" w14:paraId="4112648B" w14:textId="77777777" w:rsidTr="005D7C4F">
        <w:tc>
          <w:tcPr>
            <w:tcW w:w="2767" w:type="dxa"/>
          </w:tcPr>
          <w:p w14:paraId="6F886992" w14:textId="06E8D761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99" w:type="dxa"/>
          </w:tcPr>
          <w:p w14:paraId="5F46EECA" w14:textId="2D9B57DE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3F4392D3" w14:textId="0051843A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E648185" w14:textId="77777777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10C98F21" w14:textId="3B9230DB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F84A73A" w14:textId="77777777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vAlign w:val="bottom"/>
          </w:tcPr>
          <w:p w14:paraId="3F10256D" w14:textId="1CF0548B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8,000,000</w:t>
            </w:r>
          </w:p>
        </w:tc>
        <w:tc>
          <w:tcPr>
            <w:tcW w:w="236" w:type="dxa"/>
            <w:vAlign w:val="bottom"/>
          </w:tcPr>
          <w:p w14:paraId="697899C4" w14:textId="77777777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52AFE5DE" w14:textId="47646FFC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8,000,000</w:t>
            </w:r>
          </w:p>
        </w:tc>
      </w:tr>
      <w:tr w:rsidR="00955C0A" w:rsidRPr="00AE33D1" w14:paraId="4D3FBAF9" w14:textId="77777777" w:rsidTr="005D7C4F">
        <w:tc>
          <w:tcPr>
            <w:tcW w:w="2767" w:type="dxa"/>
          </w:tcPr>
          <w:p w14:paraId="6ABABC11" w14:textId="030B34DD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1 </w:t>
            </w:r>
            <w:r w:rsidRPr="00AE33D1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99" w:type="dxa"/>
          </w:tcPr>
          <w:p w14:paraId="18CDBF48" w14:textId="5355A8BD" w:rsidR="00955C0A" w:rsidRPr="00AE33D1" w:rsidRDefault="00955C0A" w:rsidP="00C70E4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2FDE3C" w14:textId="77777777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4F6D7CA9" w14:textId="77777777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36544992" w14:textId="77777777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5A972846" w14:textId="77777777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73F0F525" w14:textId="52D5FD49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DF985F9" w14:textId="77777777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68959345" w14:textId="7662B9F3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955C0A" w:rsidRPr="00AE33D1" w14:paraId="1C8887DF" w14:textId="77777777" w:rsidTr="005D7C4F">
        <w:tc>
          <w:tcPr>
            <w:tcW w:w="2767" w:type="dxa"/>
          </w:tcPr>
          <w:p w14:paraId="20F4B46E" w14:textId="191C81B8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99" w:type="dxa"/>
          </w:tcPr>
          <w:p w14:paraId="66BAAEDC" w14:textId="746F35F3" w:rsidR="00955C0A" w:rsidRPr="00AE33D1" w:rsidRDefault="00955C0A" w:rsidP="00C70E4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2D31207" w14:textId="619F66AC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32,000,000</w:t>
            </w:r>
          </w:p>
        </w:tc>
        <w:tc>
          <w:tcPr>
            <w:tcW w:w="243" w:type="dxa"/>
          </w:tcPr>
          <w:p w14:paraId="166763CC" w14:textId="77777777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176C4701" w14:textId="23678B8A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32,000,000</w:t>
            </w:r>
          </w:p>
        </w:tc>
        <w:tc>
          <w:tcPr>
            <w:tcW w:w="243" w:type="dxa"/>
          </w:tcPr>
          <w:p w14:paraId="2FECA630" w14:textId="77777777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24B05B74" w14:textId="48E418F4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32,000,000</w:t>
            </w:r>
          </w:p>
        </w:tc>
        <w:tc>
          <w:tcPr>
            <w:tcW w:w="236" w:type="dxa"/>
          </w:tcPr>
          <w:p w14:paraId="1CB126B8" w14:textId="77777777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53270F73" w14:textId="580E37D7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32,000,000</w:t>
            </w:r>
          </w:p>
        </w:tc>
      </w:tr>
    </w:tbl>
    <w:p w14:paraId="6BCF3FEF" w14:textId="6B357B47" w:rsidR="008362F2" w:rsidRPr="00AE33D1" w:rsidRDefault="008362F2" w:rsidP="00D27798">
      <w:pPr>
        <w:pStyle w:val="block"/>
        <w:spacing w:after="0" w:line="230" w:lineRule="auto"/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</w:pPr>
      <w:r w:rsidRPr="00AE33D1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lastRenderedPageBreak/>
        <w:t>การเพิ่มทุน</w:t>
      </w:r>
      <w:r w:rsidR="000E22C8" w:rsidRPr="00AE33D1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จ</w:t>
      </w:r>
      <w:r w:rsidRPr="00AE33D1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ดทะเบียน</w:t>
      </w:r>
    </w:p>
    <w:p w14:paraId="571D2245" w14:textId="77777777" w:rsidR="008362F2" w:rsidRPr="00AE33D1" w:rsidRDefault="008362F2" w:rsidP="00D27798">
      <w:pPr>
        <w:pStyle w:val="block"/>
        <w:spacing w:after="0" w:line="230" w:lineRule="auto"/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</w:p>
    <w:p w14:paraId="3700D58E" w14:textId="0A3C028C" w:rsidR="000E22C8" w:rsidRPr="00AE33D1" w:rsidRDefault="008362F2" w:rsidP="00675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AE33D1">
        <w:rPr>
          <w:rFonts w:ascii="Angsana New" w:hAnsi="Angsana New"/>
          <w:sz w:val="30"/>
          <w:szCs w:val="30"/>
          <w:cs/>
        </w:rPr>
        <w:t xml:space="preserve">ในการประชุมสามัญผู้ถือหุ้นของบริษัทเมื่อวันที่ </w:t>
      </w:r>
      <w:r w:rsidRPr="00AE33D1">
        <w:rPr>
          <w:rFonts w:ascii="Angsana New" w:hAnsi="Angsana New"/>
          <w:sz w:val="30"/>
          <w:szCs w:val="30"/>
        </w:rPr>
        <w:t xml:space="preserve">30 </w:t>
      </w:r>
      <w:r w:rsidRPr="00AE33D1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AE33D1">
        <w:rPr>
          <w:rFonts w:ascii="Angsana New" w:hAnsi="Angsana New"/>
          <w:sz w:val="30"/>
          <w:szCs w:val="30"/>
        </w:rPr>
        <w:t xml:space="preserve">2562 </w:t>
      </w:r>
      <w:r w:rsidRPr="00AE33D1">
        <w:rPr>
          <w:rFonts w:ascii="Angsana New" w:hAnsi="Angsana New" w:hint="cs"/>
          <w:sz w:val="30"/>
          <w:szCs w:val="30"/>
          <w:cs/>
        </w:rPr>
        <w:t>ผู้ถือหุ้นมีมติอนุมัติการเพิ่มทุนจดทะเบียน</w:t>
      </w:r>
      <w:r w:rsidR="009D0FA8">
        <w:rPr>
          <w:rFonts w:ascii="Angsana New" w:hAnsi="Angsana New" w:hint="cs"/>
          <w:sz w:val="30"/>
          <w:szCs w:val="30"/>
          <w:cs/>
        </w:rPr>
        <w:t xml:space="preserve"> </w:t>
      </w:r>
      <w:r w:rsidRPr="00AE33D1">
        <w:rPr>
          <w:rFonts w:ascii="Angsana New" w:hAnsi="Angsana New" w:hint="cs"/>
          <w:sz w:val="30"/>
          <w:szCs w:val="30"/>
          <w:cs/>
        </w:rPr>
        <w:t>โดยการออกหุ้นสามัญใหม่จำนวน</w:t>
      </w:r>
      <w:r w:rsidR="00675DCC">
        <w:rPr>
          <w:rFonts w:ascii="Angsana New" w:hAnsi="Angsana New" w:hint="cs"/>
          <w:sz w:val="30"/>
          <w:szCs w:val="30"/>
          <w:cs/>
        </w:rPr>
        <w:t>เงิน</w:t>
      </w:r>
      <w:r w:rsidRPr="00AE33D1">
        <w:rPr>
          <w:rFonts w:ascii="Angsana New" w:hAnsi="Angsana New" w:hint="cs"/>
          <w:sz w:val="30"/>
          <w:szCs w:val="30"/>
          <w:cs/>
        </w:rPr>
        <w:t xml:space="preserve"> </w:t>
      </w:r>
      <w:r w:rsidRPr="00AE33D1">
        <w:rPr>
          <w:rFonts w:ascii="Angsana New" w:hAnsi="Angsana New"/>
          <w:sz w:val="30"/>
          <w:szCs w:val="30"/>
        </w:rPr>
        <w:t xml:space="preserve">8,000 </w:t>
      </w:r>
      <w:r w:rsidRPr="00AE33D1">
        <w:rPr>
          <w:rFonts w:ascii="Angsana New" w:hAnsi="Angsana New" w:hint="cs"/>
          <w:sz w:val="30"/>
          <w:szCs w:val="30"/>
          <w:cs/>
        </w:rPr>
        <w:t>ล้านบาท (</w:t>
      </w:r>
      <w:r w:rsidRPr="00AE33D1">
        <w:rPr>
          <w:rFonts w:ascii="Angsana New" w:hAnsi="Angsana New"/>
          <w:sz w:val="30"/>
          <w:szCs w:val="30"/>
        </w:rPr>
        <w:t xml:space="preserve">8,000 </w:t>
      </w:r>
      <w:r w:rsidRPr="00AE33D1">
        <w:rPr>
          <w:rFonts w:ascii="Angsana New" w:hAnsi="Angsana New" w:hint="cs"/>
          <w:sz w:val="30"/>
          <w:szCs w:val="30"/>
          <w:cs/>
        </w:rPr>
        <w:t xml:space="preserve">ล้านหุ้น มูลค่าหุ้นละ </w:t>
      </w:r>
      <w:r w:rsidRPr="00AE33D1">
        <w:rPr>
          <w:rFonts w:ascii="Angsana New" w:hAnsi="Angsana New"/>
          <w:sz w:val="30"/>
          <w:szCs w:val="30"/>
        </w:rPr>
        <w:t xml:space="preserve">1 </w:t>
      </w:r>
      <w:r w:rsidRPr="00AE33D1">
        <w:rPr>
          <w:rFonts w:ascii="Angsana New" w:hAnsi="Angsana New" w:hint="cs"/>
          <w:sz w:val="30"/>
          <w:szCs w:val="30"/>
          <w:cs/>
        </w:rPr>
        <w:t>บาท) จากทุนจดทะเบียนจำนวน</w:t>
      </w:r>
      <w:r w:rsidR="00675DCC">
        <w:rPr>
          <w:rFonts w:ascii="Angsana New" w:hAnsi="Angsana New" w:hint="cs"/>
          <w:sz w:val="30"/>
          <w:szCs w:val="30"/>
          <w:cs/>
        </w:rPr>
        <w:t>เงิน</w:t>
      </w:r>
      <w:r w:rsidRPr="00AE33D1">
        <w:rPr>
          <w:rFonts w:ascii="Angsana New" w:hAnsi="Angsana New" w:hint="cs"/>
          <w:sz w:val="30"/>
          <w:szCs w:val="30"/>
          <w:cs/>
        </w:rPr>
        <w:t xml:space="preserve"> </w:t>
      </w:r>
      <w:r w:rsidRPr="00AE33D1">
        <w:rPr>
          <w:rFonts w:ascii="Angsana New" w:hAnsi="Angsana New"/>
          <w:sz w:val="30"/>
          <w:szCs w:val="30"/>
        </w:rPr>
        <w:t xml:space="preserve">24,000 </w:t>
      </w:r>
      <w:r w:rsidRPr="00AE33D1">
        <w:rPr>
          <w:rFonts w:ascii="Angsana New" w:hAnsi="Angsana New" w:hint="cs"/>
          <w:sz w:val="30"/>
          <w:szCs w:val="30"/>
          <w:cs/>
        </w:rPr>
        <w:t>ล้านบาท (</w:t>
      </w:r>
      <w:r w:rsidRPr="00AE33D1">
        <w:rPr>
          <w:rFonts w:ascii="Angsana New" w:hAnsi="Angsana New"/>
          <w:sz w:val="30"/>
          <w:szCs w:val="30"/>
        </w:rPr>
        <w:t xml:space="preserve">24,000 </w:t>
      </w:r>
      <w:r w:rsidRPr="00AE33D1">
        <w:rPr>
          <w:rFonts w:ascii="Angsana New" w:hAnsi="Angsana New" w:hint="cs"/>
          <w:sz w:val="30"/>
          <w:szCs w:val="30"/>
          <w:cs/>
        </w:rPr>
        <w:t xml:space="preserve">ล้านหุ้น มูลค่าหุ้นละ </w:t>
      </w:r>
      <w:r w:rsidRPr="00AE33D1">
        <w:rPr>
          <w:rFonts w:ascii="Angsana New" w:hAnsi="Angsana New"/>
          <w:sz w:val="30"/>
          <w:szCs w:val="30"/>
        </w:rPr>
        <w:t xml:space="preserve">1 </w:t>
      </w:r>
      <w:r w:rsidRPr="00AE33D1">
        <w:rPr>
          <w:rFonts w:ascii="Angsana New" w:hAnsi="Angsana New" w:hint="cs"/>
          <w:sz w:val="30"/>
          <w:szCs w:val="30"/>
          <w:cs/>
        </w:rPr>
        <w:t>บาท) เป็นจำนวน</w:t>
      </w:r>
      <w:r w:rsidR="00675DCC">
        <w:rPr>
          <w:rFonts w:ascii="Angsana New" w:hAnsi="Angsana New" w:hint="cs"/>
          <w:sz w:val="30"/>
          <w:szCs w:val="30"/>
          <w:cs/>
        </w:rPr>
        <w:t>เงิน</w:t>
      </w:r>
      <w:r w:rsidRPr="00AE33D1">
        <w:rPr>
          <w:rFonts w:ascii="Angsana New" w:hAnsi="Angsana New" w:hint="cs"/>
          <w:sz w:val="30"/>
          <w:szCs w:val="30"/>
          <w:cs/>
        </w:rPr>
        <w:t xml:space="preserve"> </w:t>
      </w:r>
      <w:r w:rsidRPr="00AE33D1">
        <w:rPr>
          <w:rFonts w:ascii="Angsana New" w:hAnsi="Angsana New"/>
          <w:sz w:val="30"/>
          <w:szCs w:val="30"/>
        </w:rPr>
        <w:t xml:space="preserve">32,000 </w:t>
      </w:r>
      <w:r w:rsidRPr="00AE33D1">
        <w:rPr>
          <w:rFonts w:ascii="Angsana New" w:hAnsi="Angsana New" w:hint="cs"/>
          <w:sz w:val="30"/>
          <w:szCs w:val="30"/>
          <w:cs/>
        </w:rPr>
        <w:t>ล้านบาท (</w:t>
      </w:r>
      <w:r w:rsidRPr="00AE33D1">
        <w:rPr>
          <w:rFonts w:ascii="Angsana New" w:hAnsi="Angsana New"/>
          <w:sz w:val="30"/>
          <w:szCs w:val="30"/>
        </w:rPr>
        <w:t xml:space="preserve">32,000 </w:t>
      </w:r>
      <w:r w:rsidRPr="00AE33D1">
        <w:rPr>
          <w:rFonts w:ascii="Angsana New" w:hAnsi="Angsana New" w:hint="cs"/>
          <w:sz w:val="30"/>
          <w:szCs w:val="30"/>
          <w:cs/>
        </w:rPr>
        <w:t xml:space="preserve">ล้านหุ้น มูลค่าหุ้นละ </w:t>
      </w:r>
      <w:r w:rsidRPr="00AE33D1">
        <w:rPr>
          <w:rFonts w:ascii="Angsana New" w:hAnsi="Angsana New"/>
          <w:sz w:val="30"/>
          <w:szCs w:val="30"/>
        </w:rPr>
        <w:t xml:space="preserve">1 </w:t>
      </w:r>
      <w:r w:rsidRPr="00AE33D1">
        <w:rPr>
          <w:rFonts w:ascii="Angsana New" w:hAnsi="Angsana New" w:hint="cs"/>
          <w:sz w:val="30"/>
          <w:szCs w:val="30"/>
          <w:cs/>
        </w:rPr>
        <w:t xml:space="preserve">บาท) บริษัทได้จดทะเบียนการเพิ่มทุนกับกระทรวงพาณิชย์แล้วเมื่อวันที่ </w:t>
      </w:r>
      <w:r w:rsidRPr="00AE33D1">
        <w:rPr>
          <w:rFonts w:ascii="Angsana New" w:hAnsi="Angsana New"/>
          <w:sz w:val="30"/>
          <w:szCs w:val="30"/>
        </w:rPr>
        <w:t xml:space="preserve">3 </w:t>
      </w:r>
      <w:r w:rsidRPr="00AE33D1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AE33D1">
        <w:rPr>
          <w:rFonts w:ascii="Angsana New" w:hAnsi="Angsana New"/>
          <w:sz w:val="30"/>
          <w:szCs w:val="30"/>
        </w:rPr>
        <w:t>2562</w:t>
      </w:r>
    </w:p>
    <w:p w14:paraId="00F13232" w14:textId="77777777" w:rsidR="006C35C1" w:rsidRPr="00AE33D1" w:rsidRDefault="006C35C1" w:rsidP="006C3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</w:p>
    <w:p w14:paraId="401F5618" w14:textId="619CDBC5" w:rsidR="006C35C1" w:rsidRPr="00AE33D1" w:rsidRDefault="006C35C1" w:rsidP="006C3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AE33D1">
        <w:rPr>
          <w:rFonts w:ascii="Angsana New" w:hAnsi="Angsana New"/>
          <w:b/>
          <w:bCs/>
          <w:sz w:val="30"/>
          <w:szCs w:val="30"/>
        </w:rPr>
        <w:tab/>
      </w:r>
      <w:r w:rsidRPr="00AE33D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AE33D1">
        <w:rPr>
          <w:rFonts w:ascii="Angsana New" w:hAnsi="Angsana New"/>
          <w:sz w:val="30"/>
          <w:szCs w:val="30"/>
        </w:rPr>
        <w:t>10</w:t>
      </w:r>
      <w:r w:rsidRPr="00AE33D1">
        <w:rPr>
          <w:rFonts w:ascii="Angsana New" w:hAnsi="Angsana New"/>
          <w:sz w:val="30"/>
          <w:szCs w:val="30"/>
          <w:cs/>
        </w:rPr>
        <w:t xml:space="preserve"> </w:t>
      </w:r>
      <w:r w:rsidRPr="00AE33D1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AE33D1">
        <w:rPr>
          <w:rFonts w:ascii="Angsana New" w:hAnsi="Angsana New"/>
          <w:sz w:val="30"/>
          <w:szCs w:val="30"/>
        </w:rPr>
        <w:t>2563</w:t>
      </w:r>
      <w:r w:rsidRPr="00AE33D1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ที่ประชุมสามัญผู้ถือหุ้นมีมติ</w:t>
      </w:r>
      <w:r w:rsidRPr="00AE33D1">
        <w:rPr>
          <w:rFonts w:ascii="Angsana New" w:hAnsi="Angsana New" w:hint="cs"/>
          <w:sz w:val="30"/>
          <w:szCs w:val="30"/>
          <w:cs/>
        </w:rPr>
        <w:t xml:space="preserve">อนุมัติการเพิ่มทุนจดทะเบียนของบริษัทจำนวน </w:t>
      </w:r>
      <w:r w:rsidRPr="00AE33D1">
        <w:rPr>
          <w:rFonts w:ascii="Angsana New" w:hAnsi="Angsana New"/>
          <w:sz w:val="30"/>
          <w:szCs w:val="30"/>
        </w:rPr>
        <w:t>150</w:t>
      </w:r>
      <w:r w:rsidR="00BC62F7">
        <w:rPr>
          <w:rFonts w:ascii="Angsana New" w:hAnsi="Angsana New"/>
          <w:sz w:val="30"/>
          <w:szCs w:val="30"/>
        </w:rPr>
        <w:t xml:space="preserve"> </w:t>
      </w:r>
      <w:r w:rsidRPr="00AE33D1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AE33D1">
        <w:rPr>
          <w:rFonts w:ascii="Angsana New" w:hAnsi="Angsana New"/>
          <w:sz w:val="30"/>
          <w:szCs w:val="30"/>
        </w:rPr>
        <w:t xml:space="preserve">(150 </w:t>
      </w:r>
      <w:r w:rsidRPr="00AE33D1">
        <w:rPr>
          <w:rFonts w:ascii="Angsana New" w:hAnsi="Angsana New" w:hint="cs"/>
          <w:sz w:val="30"/>
          <w:szCs w:val="30"/>
          <w:cs/>
        </w:rPr>
        <w:t>ล้านหุ้น มูลค่าหุ้นละ</w:t>
      </w:r>
      <w:r w:rsidR="00DB4EF2" w:rsidRPr="00AE33D1">
        <w:rPr>
          <w:rFonts w:ascii="Angsana New" w:hAnsi="Angsana New"/>
          <w:sz w:val="30"/>
          <w:szCs w:val="30"/>
        </w:rPr>
        <w:t xml:space="preserve"> </w:t>
      </w:r>
      <w:r w:rsidRPr="00AE33D1">
        <w:rPr>
          <w:rFonts w:ascii="Angsana New" w:hAnsi="Angsana New"/>
          <w:sz w:val="30"/>
          <w:szCs w:val="30"/>
        </w:rPr>
        <w:t xml:space="preserve">1 </w:t>
      </w:r>
      <w:r w:rsidRPr="00AE33D1">
        <w:rPr>
          <w:rFonts w:ascii="Angsana New" w:hAnsi="Angsana New" w:hint="cs"/>
          <w:sz w:val="30"/>
          <w:szCs w:val="30"/>
          <w:cs/>
        </w:rPr>
        <w:t>บาท</w:t>
      </w:r>
      <w:r w:rsidRPr="00AE33D1">
        <w:rPr>
          <w:rFonts w:ascii="Angsana New" w:hAnsi="Angsana New"/>
          <w:sz w:val="30"/>
          <w:szCs w:val="30"/>
        </w:rPr>
        <w:t>)</w:t>
      </w:r>
      <w:r w:rsidRPr="00AE33D1">
        <w:rPr>
          <w:rFonts w:ascii="Angsana New" w:hAnsi="Angsana New" w:hint="cs"/>
          <w:sz w:val="30"/>
          <w:szCs w:val="30"/>
          <w:cs/>
        </w:rPr>
        <w:t xml:space="preserve"> จากเดิมทุนจดทะเบียนจำนวนเงิน </w:t>
      </w:r>
      <w:r w:rsidRPr="00AE33D1">
        <w:rPr>
          <w:rFonts w:ascii="Angsana New" w:hAnsi="Angsana New"/>
          <w:sz w:val="30"/>
          <w:szCs w:val="30"/>
        </w:rPr>
        <w:t xml:space="preserve">32,000 </w:t>
      </w:r>
      <w:r w:rsidRPr="00AE33D1">
        <w:rPr>
          <w:rFonts w:ascii="Angsana New" w:hAnsi="Angsana New" w:hint="cs"/>
          <w:sz w:val="30"/>
          <w:szCs w:val="30"/>
          <w:cs/>
        </w:rPr>
        <w:t>ล้านบาท</w:t>
      </w:r>
      <w:r w:rsidRPr="00AE33D1">
        <w:rPr>
          <w:rFonts w:ascii="Angsana New" w:hAnsi="Angsana New"/>
          <w:sz w:val="30"/>
          <w:szCs w:val="30"/>
        </w:rPr>
        <w:t xml:space="preserve"> (32,000 </w:t>
      </w:r>
      <w:r w:rsidRPr="00AE33D1">
        <w:rPr>
          <w:rFonts w:ascii="Angsana New" w:hAnsi="Angsana New" w:hint="cs"/>
          <w:sz w:val="30"/>
          <w:szCs w:val="30"/>
          <w:cs/>
        </w:rPr>
        <w:t>ล้านหุ้น มูลค่าหุ้นละ</w:t>
      </w:r>
      <w:r w:rsidRPr="00AE33D1">
        <w:rPr>
          <w:rFonts w:ascii="Angsana New" w:hAnsi="Angsana New"/>
          <w:sz w:val="30"/>
          <w:szCs w:val="30"/>
        </w:rPr>
        <w:t xml:space="preserve">1 </w:t>
      </w:r>
      <w:r w:rsidRPr="00AE33D1">
        <w:rPr>
          <w:rFonts w:ascii="Angsana New" w:hAnsi="Angsana New" w:hint="cs"/>
          <w:sz w:val="30"/>
          <w:szCs w:val="30"/>
          <w:cs/>
        </w:rPr>
        <w:t>บาท</w:t>
      </w:r>
      <w:r w:rsidRPr="00AE33D1">
        <w:rPr>
          <w:rFonts w:ascii="Angsana New" w:hAnsi="Angsana New"/>
          <w:sz w:val="30"/>
          <w:szCs w:val="30"/>
        </w:rPr>
        <w:t>)</w:t>
      </w:r>
      <w:r w:rsidRPr="00AE33D1">
        <w:rPr>
          <w:rFonts w:ascii="Angsana New" w:hAnsi="Angsana New" w:hint="cs"/>
          <w:sz w:val="30"/>
          <w:szCs w:val="30"/>
          <w:cs/>
        </w:rPr>
        <w:t xml:space="preserve"> เป็นจำนวนเงิน </w:t>
      </w:r>
      <w:r w:rsidRPr="00AE33D1">
        <w:rPr>
          <w:rFonts w:ascii="Angsana New" w:hAnsi="Angsana New"/>
          <w:sz w:val="30"/>
          <w:szCs w:val="30"/>
        </w:rPr>
        <w:t>32,150</w:t>
      </w:r>
      <w:r w:rsidRPr="00AE33D1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AE33D1">
        <w:rPr>
          <w:rFonts w:ascii="Angsana New" w:hAnsi="Angsana New"/>
          <w:sz w:val="30"/>
          <w:szCs w:val="30"/>
        </w:rPr>
        <w:t xml:space="preserve">(32,150 </w:t>
      </w:r>
      <w:r w:rsidRPr="00AE33D1">
        <w:rPr>
          <w:rFonts w:ascii="Angsana New" w:hAnsi="Angsana New" w:hint="cs"/>
          <w:sz w:val="30"/>
          <w:szCs w:val="30"/>
          <w:cs/>
        </w:rPr>
        <w:t>ล้านหุ้น มูลค่าหุ้นละ</w:t>
      </w:r>
      <w:r w:rsidRPr="00AE33D1">
        <w:rPr>
          <w:rFonts w:ascii="Angsana New" w:hAnsi="Angsana New"/>
          <w:sz w:val="30"/>
          <w:szCs w:val="30"/>
        </w:rPr>
        <w:t xml:space="preserve"> 1 </w:t>
      </w:r>
      <w:r w:rsidRPr="00AE33D1">
        <w:rPr>
          <w:rFonts w:ascii="Angsana New" w:hAnsi="Angsana New" w:hint="cs"/>
          <w:sz w:val="30"/>
          <w:szCs w:val="30"/>
          <w:cs/>
        </w:rPr>
        <w:t>บาท</w:t>
      </w:r>
      <w:r w:rsidRPr="00AE33D1">
        <w:rPr>
          <w:rFonts w:ascii="Angsana New" w:hAnsi="Angsana New"/>
          <w:sz w:val="30"/>
          <w:szCs w:val="30"/>
        </w:rPr>
        <w:t>)</w:t>
      </w:r>
      <w:r w:rsidRPr="00AE33D1">
        <w:rPr>
          <w:rFonts w:ascii="Angsana New" w:hAnsi="Angsana New"/>
          <w:sz w:val="30"/>
          <w:szCs w:val="30"/>
          <w:cs/>
        </w:rPr>
        <w:t xml:space="preserve"> </w:t>
      </w:r>
      <w:r w:rsidRPr="00AE33D1">
        <w:rPr>
          <w:rFonts w:ascii="Angsana New" w:hAnsi="Angsana New"/>
          <w:sz w:val="30"/>
          <w:szCs w:val="30"/>
        </w:rPr>
        <w:t xml:space="preserve"> </w:t>
      </w:r>
    </w:p>
    <w:p w14:paraId="0D36BDD3" w14:textId="77777777" w:rsidR="006C35C1" w:rsidRPr="00AE33D1" w:rsidRDefault="006C35C1" w:rsidP="006C3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081D0433" w14:textId="79FD6C8A" w:rsidR="006C35C1" w:rsidRPr="00AE33D1" w:rsidRDefault="006C35C1" w:rsidP="006C35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36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33D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C70E41" w:rsidRPr="00AE33D1">
        <w:rPr>
          <w:rFonts w:ascii="Angsana New" w:hAnsi="Angsana New"/>
          <w:sz w:val="30"/>
          <w:szCs w:val="30"/>
        </w:rPr>
        <w:t>24</w:t>
      </w:r>
      <w:r w:rsidRPr="00AE33D1">
        <w:rPr>
          <w:rFonts w:ascii="Angsana New" w:hAnsi="Angsana New"/>
          <w:sz w:val="30"/>
          <w:szCs w:val="30"/>
        </w:rPr>
        <w:t xml:space="preserve"> </w:t>
      </w:r>
      <w:r w:rsidRPr="00AE33D1">
        <w:rPr>
          <w:rFonts w:ascii="Angsana New" w:hAnsi="Angsana New" w:hint="cs"/>
          <w:sz w:val="30"/>
          <w:szCs w:val="30"/>
          <w:cs/>
        </w:rPr>
        <w:t xml:space="preserve">กรกฏาคม </w:t>
      </w:r>
      <w:r w:rsidRPr="00AE33D1">
        <w:rPr>
          <w:rFonts w:ascii="Angsana New" w:hAnsi="Angsana New"/>
          <w:sz w:val="30"/>
          <w:szCs w:val="30"/>
        </w:rPr>
        <w:t xml:space="preserve">2563 </w:t>
      </w:r>
      <w:r w:rsidRPr="00AE33D1">
        <w:rPr>
          <w:rFonts w:ascii="Angsana New" w:hAnsi="Angsana New"/>
          <w:sz w:val="30"/>
          <w:szCs w:val="30"/>
          <w:cs/>
        </w:rPr>
        <w:t>บริษัทได้ดำเนินการจดทะเบียนเ</w:t>
      </w:r>
      <w:r w:rsidRPr="00AE33D1">
        <w:rPr>
          <w:rFonts w:ascii="Angsana New" w:hAnsi="Angsana New" w:hint="cs"/>
          <w:sz w:val="30"/>
          <w:szCs w:val="30"/>
          <w:cs/>
        </w:rPr>
        <w:t>พิ่มทุนจดทะเบียนกับ</w:t>
      </w:r>
      <w:r w:rsidRPr="00AE33D1">
        <w:rPr>
          <w:rFonts w:ascii="Angsana New" w:hAnsi="Angsana New"/>
          <w:sz w:val="30"/>
          <w:szCs w:val="30"/>
          <w:cs/>
        </w:rPr>
        <w:t>กระทรวงพาณิชย์ จำนวน</w:t>
      </w:r>
      <w:r w:rsidRPr="00AE33D1">
        <w:rPr>
          <w:rFonts w:ascii="Angsana New" w:hAnsi="Angsana New"/>
          <w:sz w:val="30"/>
          <w:szCs w:val="30"/>
        </w:rPr>
        <w:br/>
        <w:t>150</w:t>
      </w:r>
      <w:r w:rsidRPr="00AE33D1">
        <w:rPr>
          <w:rFonts w:ascii="Angsana New" w:hAnsi="Angsana New" w:hint="cs"/>
          <w:sz w:val="30"/>
          <w:szCs w:val="30"/>
          <w:cs/>
        </w:rPr>
        <w:t xml:space="preserve"> ล้านหุ้น</w:t>
      </w:r>
      <w:r w:rsidRPr="00AE33D1">
        <w:rPr>
          <w:rFonts w:ascii="Angsana New" w:hAnsi="Angsana New"/>
          <w:sz w:val="30"/>
          <w:szCs w:val="30"/>
          <w:cs/>
        </w:rPr>
        <w:t xml:space="preserve"> มูลค่าที่ตราไว้หุ้นละ </w:t>
      </w:r>
      <w:r w:rsidRPr="00AE33D1">
        <w:rPr>
          <w:rFonts w:ascii="Angsana New" w:hAnsi="Angsana New"/>
          <w:sz w:val="30"/>
          <w:szCs w:val="30"/>
        </w:rPr>
        <w:t xml:space="preserve">1 </w:t>
      </w:r>
      <w:r w:rsidRPr="00AE33D1">
        <w:rPr>
          <w:rFonts w:ascii="Angsana New" w:hAnsi="Angsana New"/>
          <w:sz w:val="30"/>
          <w:szCs w:val="30"/>
          <w:cs/>
        </w:rPr>
        <w:t xml:space="preserve">บาท </w:t>
      </w:r>
      <w:r w:rsidRPr="00AE33D1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 w:rsidRPr="00AE33D1">
        <w:rPr>
          <w:rFonts w:ascii="Angsana New" w:hAnsi="Angsana New"/>
          <w:sz w:val="30"/>
          <w:szCs w:val="30"/>
        </w:rPr>
        <w:t>150</w:t>
      </w:r>
      <w:r w:rsidRPr="00AE33D1">
        <w:rPr>
          <w:rFonts w:ascii="Angsana New" w:hAnsi="Angsana New" w:hint="cs"/>
          <w:sz w:val="30"/>
          <w:szCs w:val="30"/>
          <w:cs/>
        </w:rPr>
        <w:t xml:space="preserve"> ล้าน</w:t>
      </w:r>
      <w:r w:rsidRPr="00AE33D1">
        <w:rPr>
          <w:rFonts w:ascii="Angsana New" w:hAnsi="Angsana New"/>
          <w:sz w:val="30"/>
          <w:szCs w:val="30"/>
          <w:cs/>
        </w:rPr>
        <w:t xml:space="preserve">บาท </w:t>
      </w:r>
    </w:p>
    <w:p w14:paraId="736A4D96" w14:textId="360D83A0" w:rsidR="00D27798" w:rsidRPr="00AE33D1" w:rsidRDefault="00D27798" w:rsidP="000E2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33D1">
        <w:rPr>
          <w:rFonts w:ascii="Angsana New" w:hAnsi="Angsana New"/>
          <w:b/>
          <w:bCs/>
          <w:i/>
          <w:iCs/>
          <w:sz w:val="30"/>
          <w:szCs w:val="30"/>
          <w:cs/>
        </w:rPr>
        <w:t>การเสนอขายหุ้นให้แก่กรรมการ ผู้บริหารและพนักงานของบริษัท</w:t>
      </w:r>
      <w:r w:rsidRPr="00AE33D1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502F677B" w14:textId="77777777" w:rsidR="00D27798" w:rsidRPr="009D0FA8" w:rsidRDefault="00D27798" w:rsidP="00D27798">
      <w:pPr>
        <w:pStyle w:val="block"/>
        <w:spacing w:after="0" w:line="230" w:lineRule="auto"/>
        <w:ind w:left="54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45A1BA6A" w14:textId="583C98A0" w:rsidR="00D27798" w:rsidRPr="009D0FA8" w:rsidRDefault="00D27798" w:rsidP="009D0FA8">
      <w:pPr>
        <w:pStyle w:val="block"/>
        <w:spacing w:after="0" w:line="23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D0FA8">
        <w:rPr>
          <w:rFonts w:ascii="Angsana New" w:hAnsi="Angsana New" w:cs="Angsana New"/>
          <w:sz w:val="30"/>
          <w:szCs w:val="30"/>
          <w:cs/>
        </w:rPr>
        <w:t>ในเดือน</w:t>
      </w:r>
      <w:r w:rsidRPr="009D0FA8">
        <w:rPr>
          <w:rFonts w:ascii="Angsana New" w:hAnsi="Angsana New" w:cs="Angsana New" w:hint="cs"/>
          <w:sz w:val="30"/>
          <w:szCs w:val="30"/>
          <w:cs/>
          <w:lang w:bidi="th-TH"/>
        </w:rPr>
        <w:t>ตุลาคม</w:t>
      </w:r>
      <w:r w:rsidR="00E55590" w:rsidRPr="009D0FA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9D0FA8">
        <w:rPr>
          <w:rFonts w:ascii="Angsana New" w:hAnsi="Angsana New" w:cs="Angsana New"/>
          <w:sz w:val="30"/>
          <w:szCs w:val="30"/>
          <w:lang w:bidi="th-TH"/>
        </w:rPr>
        <w:t>256</w:t>
      </w:r>
      <w:r w:rsidRPr="009D0FA8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B90FF1" w:rsidRPr="009D0FA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9D0FA8">
        <w:rPr>
          <w:rFonts w:ascii="Angsana New" w:hAnsi="Angsana New" w:cs="Angsana New"/>
          <w:sz w:val="30"/>
          <w:szCs w:val="30"/>
          <w:cs/>
        </w:rPr>
        <w:t>บริษัทได้เสนอขายหุ้นสามัญเพิ่มทุนให้แก่กรรมการ ผู้บริหารและพนักงานของบริษัท</w:t>
      </w:r>
      <w:r w:rsidR="006C35C1" w:rsidRPr="009D0FA8">
        <w:rPr>
          <w:rFonts w:ascii="Angsana New" w:hAnsi="Angsana New" w:cs="Angsana New" w:hint="cs"/>
          <w:sz w:val="30"/>
          <w:szCs w:val="30"/>
          <w:cs/>
          <w:lang w:bidi="th-TH"/>
        </w:rPr>
        <w:t>จำ</w:t>
      </w:r>
      <w:r w:rsidRPr="009D0FA8">
        <w:rPr>
          <w:rFonts w:ascii="Angsana New" w:hAnsi="Angsana New" w:cs="Angsana New"/>
          <w:sz w:val="30"/>
          <w:szCs w:val="30"/>
          <w:cs/>
        </w:rPr>
        <w:t>นวน</w:t>
      </w:r>
      <w:r w:rsidRPr="009D0FA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9D0FA8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0FA8">
        <w:rPr>
          <w:rFonts w:ascii="Angsana New" w:hAnsi="Angsana New" w:cs="Angsana New"/>
          <w:sz w:val="30"/>
          <w:szCs w:val="30"/>
        </w:rPr>
        <w:t>41,986,300</w:t>
      </w:r>
      <w:r w:rsidRPr="009D0FA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9D0FA8">
        <w:rPr>
          <w:rFonts w:ascii="Angsana New" w:hAnsi="Angsana New" w:cs="Angsana New"/>
          <w:sz w:val="30"/>
          <w:szCs w:val="30"/>
          <w:cs/>
        </w:rPr>
        <w:t xml:space="preserve">หุ้น (มูลค่าที่ตราไว้หุ้นละ </w:t>
      </w:r>
      <w:r w:rsidRPr="009D0FA8">
        <w:rPr>
          <w:rFonts w:ascii="Angsana New" w:hAnsi="Angsana New" w:cs="Angsana New"/>
          <w:sz w:val="30"/>
          <w:szCs w:val="30"/>
          <w:lang w:bidi="th-TH"/>
        </w:rPr>
        <w:t xml:space="preserve">1 </w:t>
      </w:r>
      <w:r w:rsidRPr="009D0FA8">
        <w:rPr>
          <w:rFonts w:ascii="Angsana New" w:hAnsi="Angsana New" w:cs="Angsana New"/>
          <w:sz w:val="30"/>
          <w:szCs w:val="30"/>
          <w:cs/>
        </w:rPr>
        <w:t xml:space="preserve">บาท) ในราคาหุ้นละ </w:t>
      </w:r>
      <w:r w:rsidRPr="009D0FA8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Pr="009D0FA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9D0FA8">
        <w:rPr>
          <w:rFonts w:ascii="Angsana New" w:hAnsi="Angsana New" w:cs="Angsana New"/>
          <w:sz w:val="30"/>
          <w:szCs w:val="30"/>
          <w:cs/>
        </w:rPr>
        <w:t>บาท โดยถือเป็นราคายุติธรรมของหุ้นที่ประมาณได้อย่างน่าเชื่อถือ</w:t>
      </w:r>
      <w:r w:rsidR="009D0FA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9D0FA8">
        <w:rPr>
          <w:rFonts w:ascii="Angsana New" w:hAnsi="Angsana New" w:cs="Angsana New"/>
          <w:sz w:val="30"/>
          <w:szCs w:val="30"/>
          <w:cs/>
        </w:rPr>
        <w:t>ซึ่งอ้างอิงตามราคาของหุ้นที่บริษัทได้ออก</w:t>
      </w:r>
      <w:r w:rsidR="00DB4EF2" w:rsidRPr="009D0FA8">
        <w:rPr>
          <w:rFonts w:ascii="Angsana New" w:hAnsi="Angsana New" w:cs="Angsana New" w:hint="cs"/>
          <w:sz w:val="30"/>
          <w:szCs w:val="30"/>
          <w:cs/>
          <w:lang w:bidi="th-TH"/>
        </w:rPr>
        <w:t>จำ</w:t>
      </w:r>
      <w:r w:rsidRPr="009D0FA8">
        <w:rPr>
          <w:rFonts w:ascii="Angsana New" w:hAnsi="Angsana New" w:cs="Angsana New"/>
          <w:sz w:val="30"/>
          <w:szCs w:val="30"/>
          <w:cs/>
        </w:rPr>
        <w:t>หน่ายแก่ประชาชนทั่วไปเป็นครั้งแรก</w:t>
      </w:r>
      <w:r w:rsidR="009D0FA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6C35C1" w:rsidRPr="009D0FA8">
        <w:rPr>
          <w:rFonts w:ascii="Angsana New" w:hAnsi="Angsana New" w:cs="Angsana New" w:hint="cs"/>
          <w:sz w:val="30"/>
          <w:szCs w:val="30"/>
          <w:cs/>
          <w:lang w:bidi="th-TH"/>
        </w:rPr>
        <w:t>สำ</w:t>
      </w:r>
      <w:r w:rsidRPr="009D0FA8">
        <w:rPr>
          <w:rFonts w:ascii="Angsana New" w:hAnsi="Angsana New" w:cs="Angsana New"/>
          <w:sz w:val="30"/>
          <w:szCs w:val="30"/>
          <w:cs/>
        </w:rPr>
        <w:t>หรับหุ้นที่เสนอขายต่อ</w:t>
      </w:r>
      <w:r w:rsidRPr="009D0FA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9D0FA8">
        <w:rPr>
          <w:rFonts w:ascii="Angsana New" w:hAnsi="Angsana New" w:cs="Angsana New"/>
          <w:sz w:val="30"/>
          <w:szCs w:val="30"/>
          <w:cs/>
        </w:rPr>
        <w:t>กรรมการ ผู้บริหารและพนักงานของบริษัท ดังกล่าว ไม่อยู่ภายใต้ข้อ</w:t>
      </w:r>
      <w:r w:rsidR="006C35C1" w:rsidRPr="009D0FA8">
        <w:rPr>
          <w:rFonts w:ascii="Angsana New" w:hAnsi="Angsana New" w:cs="Angsana New" w:hint="cs"/>
          <w:sz w:val="30"/>
          <w:szCs w:val="30"/>
          <w:cs/>
          <w:lang w:bidi="th-TH"/>
        </w:rPr>
        <w:t>จำ</w:t>
      </w:r>
      <w:r w:rsidRPr="009D0FA8">
        <w:rPr>
          <w:rFonts w:ascii="Angsana New" w:hAnsi="Angsana New" w:cs="Angsana New"/>
          <w:sz w:val="30"/>
          <w:szCs w:val="30"/>
          <w:cs/>
        </w:rPr>
        <w:t>กัดการโอนใด ๆ</w:t>
      </w:r>
    </w:p>
    <w:p w14:paraId="4B2EB1DF" w14:textId="51B0AF68" w:rsidR="005D7C4F" w:rsidRPr="00AE33D1" w:rsidRDefault="005D7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spacing w:val="-6"/>
          <w:sz w:val="30"/>
          <w:szCs w:val="30"/>
          <w:cs/>
        </w:rPr>
      </w:pPr>
    </w:p>
    <w:p w14:paraId="0982034B" w14:textId="5DA62D8F" w:rsidR="008C22C6" w:rsidRPr="00AE33D1" w:rsidRDefault="008C22C6" w:rsidP="008C22C6">
      <w:pPr>
        <w:spacing w:line="240" w:lineRule="auto"/>
        <w:ind w:left="540"/>
        <w:rPr>
          <w:b/>
          <w:bCs/>
          <w:i/>
          <w:iCs/>
          <w:spacing w:val="-6"/>
          <w:sz w:val="30"/>
          <w:szCs w:val="30"/>
        </w:rPr>
      </w:pPr>
      <w:r w:rsidRPr="00AE33D1">
        <w:rPr>
          <w:rFonts w:hint="cs"/>
          <w:b/>
          <w:bCs/>
          <w:i/>
          <w:iCs/>
          <w:spacing w:val="-6"/>
          <w:sz w:val="30"/>
          <w:szCs w:val="30"/>
          <w:cs/>
        </w:rPr>
        <w:t>การเสนอขายหุ้นใหม่ต่อประชาชนทั่วไปเป็นครั้งแรก</w:t>
      </w:r>
    </w:p>
    <w:p w14:paraId="5BC4FB6F" w14:textId="77777777" w:rsidR="008C22C6" w:rsidRPr="00AE33D1" w:rsidRDefault="008C22C6" w:rsidP="000E22C8">
      <w:pPr>
        <w:pStyle w:val="block"/>
        <w:spacing w:after="0" w:line="230" w:lineRule="auto"/>
        <w:ind w:left="54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2EEEAB17" w14:textId="674F29FF" w:rsidR="008C22C6" w:rsidRPr="00AE33D1" w:rsidRDefault="008C22C6" w:rsidP="00E56F9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33D1">
        <w:rPr>
          <w:rFonts w:hint="cs"/>
          <w:spacing w:val="-6"/>
          <w:sz w:val="30"/>
          <w:szCs w:val="30"/>
          <w:cs/>
        </w:rPr>
        <w:t>บริษัทได้เสนอ</w:t>
      </w:r>
      <w:r w:rsidRPr="00AE33D1">
        <w:rPr>
          <w:rFonts w:ascii="Angsana New" w:hAnsi="Angsana New" w:hint="cs"/>
          <w:sz w:val="30"/>
          <w:szCs w:val="30"/>
          <w:cs/>
        </w:rPr>
        <w:t xml:space="preserve">ขายหุ้นสามัญที่ออกใหม่จำนวน </w:t>
      </w:r>
      <w:r w:rsidRPr="00AE33D1">
        <w:rPr>
          <w:rFonts w:ascii="Angsana New" w:hAnsi="Angsana New" w:hint="cs"/>
          <w:sz w:val="30"/>
          <w:szCs w:val="30"/>
        </w:rPr>
        <w:t>6,957</w:t>
      </w:r>
      <w:r w:rsidRPr="00AE33D1">
        <w:rPr>
          <w:rFonts w:ascii="Angsana New" w:hAnsi="Angsana New" w:hint="cs"/>
          <w:sz w:val="30"/>
          <w:szCs w:val="30"/>
          <w:cs/>
        </w:rPr>
        <w:t xml:space="preserve"> ล้านหุ้น ซึ่งจดทะเบียนเพิ่มทุนที่ชำระแล้วกับกระทรวงพาณิชย์เมื่อวันที่ </w:t>
      </w:r>
      <w:r w:rsidRPr="00AE33D1">
        <w:rPr>
          <w:rFonts w:ascii="Angsana New" w:hAnsi="Angsana New" w:hint="cs"/>
          <w:sz w:val="30"/>
          <w:szCs w:val="30"/>
        </w:rPr>
        <w:t>8</w:t>
      </w:r>
      <w:r w:rsidRPr="00AE33D1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Pr="00AE33D1">
        <w:rPr>
          <w:rFonts w:ascii="Angsana New" w:hAnsi="Angsana New" w:hint="cs"/>
          <w:sz w:val="30"/>
          <w:szCs w:val="30"/>
        </w:rPr>
        <w:t xml:space="preserve">2562 </w:t>
      </w:r>
      <w:r w:rsidRPr="00AE33D1">
        <w:rPr>
          <w:rFonts w:ascii="Angsana New" w:hAnsi="Angsana New" w:hint="cs"/>
          <w:sz w:val="30"/>
          <w:szCs w:val="30"/>
          <w:cs/>
        </w:rPr>
        <w:t xml:space="preserve">หุ้นใหม่เสนอขายในราคาหุ้นละ </w:t>
      </w:r>
      <w:r w:rsidR="00DB4EF2" w:rsidRPr="00AE33D1">
        <w:rPr>
          <w:rFonts w:ascii="Angsana New" w:hAnsi="Angsana New"/>
          <w:sz w:val="30"/>
          <w:szCs w:val="30"/>
        </w:rPr>
        <w:t>6</w:t>
      </w:r>
      <w:r w:rsidRPr="00AE33D1">
        <w:rPr>
          <w:rFonts w:ascii="Angsana New" w:hAnsi="Angsana New" w:hint="cs"/>
          <w:sz w:val="30"/>
          <w:szCs w:val="30"/>
          <w:cs/>
        </w:rPr>
        <w:t xml:space="preserve"> บาท (มูลค่าที่ตราไว้ </w:t>
      </w:r>
      <w:r w:rsidR="00DB4EF2" w:rsidRPr="00AE33D1">
        <w:rPr>
          <w:rFonts w:ascii="Angsana New" w:hAnsi="Angsana New"/>
          <w:sz w:val="30"/>
          <w:szCs w:val="30"/>
        </w:rPr>
        <w:t>1</w:t>
      </w:r>
      <w:r w:rsidRPr="00AE33D1">
        <w:rPr>
          <w:rFonts w:ascii="Angsana New" w:hAnsi="Angsana New" w:hint="cs"/>
          <w:sz w:val="30"/>
          <w:szCs w:val="30"/>
          <w:cs/>
        </w:rPr>
        <w:t xml:space="preserve"> บาท และส่วนเกินมูลค่าหุ้น</w:t>
      </w:r>
      <w:r w:rsidR="00181D46">
        <w:rPr>
          <w:rFonts w:ascii="Angsana New" w:hAnsi="Angsana New"/>
          <w:sz w:val="30"/>
          <w:szCs w:val="30"/>
        </w:rPr>
        <w:br/>
      </w:r>
      <w:r w:rsidR="00DB4EF2" w:rsidRPr="00AE33D1">
        <w:rPr>
          <w:rFonts w:ascii="Angsana New" w:hAnsi="Angsana New"/>
          <w:sz w:val="30"/>
          <w:szCs w:val="30"/>
        </w:rPr>
        <w:t>5</w:t>
      </w:r>
      <w:r w:rsidRPr="00AE33D1">
        <w:rPr>
          <w:rFonts w:ascii="Angsana New" w:hAnsi="Angsana New" w:hint="cs"/>
          <w:sz w:val="30"/>
          <w:szCs w:val="30"/>
          <w:cs/>
        </w:rPr>
        <w:t xml:space="preserve"> บาท) บริษัทได้รับเงินจากการขายหุ้นสามัญที่ออกใหม่เป็นจำนวนเงินรวม</w:t>
      </w:r>
      <w:r w:rsidRPr="00AE33D1">
        <w:rPr>
          <w:rFonts w:ascii="Angsana New" w:hAnsi="Angsana New" w:hint="cs"/>
          <w:sz w:val="30"/>
          <w:szCs w:val="30"/>
        </w:rPr>
        <w:t xml:space="preserve"> 41,742</w:t>
      </w:r>
      <w:r w:rsidRPr="00AE33D1">
        <w:rPr>
          <w:rFonts w:ascii="Angsana New" w:hAnsi="Angsana New" w:hint="cs"/>
          <w:sz w:val="30"/>
          <w:szCs w:val="30"/>
          <w:cs/>
        </w:rPr>
        <w:t xml:space="preserve"> ล้านบาท ก่อนหักค่าใช้จ่ายที่เกี่ยวข้องกับการเสนอขายหุ้นใหม่ต่อประชาชนทั่วไปเป็นครั้งแรก หุ้นของบริษัทเริ่มการซื้อขายในตลาดหลักทรัพย์ในวันที่ </w:t>
      </w:r>
      <w:r w:rsidRPr="00AE33D1">
        <w:rPr>
          <w:rFonts w:ascii="Angsana New" w:hAnsi="Angsana New" w:hint="cs"/>
          <w:sz w:val="30"/>
          <w:szCs w:val="30"/>
        </w:rPr>
        <w:t>10</w:t>
      </w:r>
      <w:r w:rsidRPr="00AE33D1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DB4EF2" w:rsidRPr="00AE33D1">
        <w:rPr>
          <w:rFonts w:ascii="Angsana New" w:hAnsi="Angsana New"/>
          <w:sz w:val="30"/>
          <w:szCs w:val="30"/>
        </w:rPr>
        <w:t>2562</w:t>
      </w:r>
    </w:p>
    <w:p w14:paraId="167F507B" w14:textId="286F308F" w:rsidR="004D3FC3" w:rsidRPr="00D24DDD" w:rsidRDefault="004D3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bidi="ar-SA"/>
        </w:rPr>
      </w:pPr>
    </w:p>
    <w:p w14:paraId="7BA688F5" w14:textId="35EBB3A0" w:rsidR="008C22C6" w:rsidRPr="00AE33D1" w:rsidRDefault="004D3FC3" w:rsidP="008C22C6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AE33D1">
        <w:rPr>
          <w:rFonts w:ascii="Angsana New" w:hAnsi="Angsana New" w:cs="Angsana New" w:hint="cs"/>
          <w:sz w:val="30"/>
          <w:szCs w:val="30"/>
          <w:cs/>
          <w:lang w:val="en-US" w:bidi="th-TH"/>
        </w:rPr>
        <w:t>ใ</w:t>
      </w:r>
      <w:r w:rsidR="008C22C6" w:rsidRPr="00AE33D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นวันเดียวกัน ผู้จัดหาหุ้นส่วนเกินมีการจัดสรรหุ้นส่วนเกินจำนวน </w:t>
      </w:r>
      <w:r w:rsidR="008C22C6" w:rsidRPr="00AE33D1">
        <w:rPr>
          <w:rFonts w:ascii="Angsana New" w:hAnsi="Angsana New" w:cs="Angsana New" w:hint="cs"/>
          <w:sz w:val="30"/>
          <w:szCs w:val="30"/>
          <w:lang w:val="en-US"/>
        </w:rPr>
        <w:t xml:space="preserve">1,043 </w:t>
      </w:r>
      <w:r w:rsidR="008C22C6" w:rsidRPr="00AE33D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ล้านหุ้นโดยยืมหุ้นมาจากผู้ถือหุ้นเดิม ภายหลังเมื่อวันที่ </w:t>
      </w:r>
      <w:r w:rsidR="008C22C6" w:rsidRPr="00AE33D1">
        <w:rPr>
          <w:rFonts w:ascii="Angsana New" w:hAnsi="Angsana New" w:cs="Angsana New" w:hint="cs"/>
          <w:sz w:val="30"/>
          <w:szCs w:val="30"/>
          <w:lang w:val="en-US"/>
        </w:rPr>
        <w:t xml:space="preserve">8 </w:t>
      </w:r>
      <w:r w:rsidR="008C22C6" w:rsidRPr="00AE33D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พฤศจิกายน </w:t>
      </w:r>
      <w:r w:rsidR="008C22C6" w:rsidRPr="00AE33D1">
        <w:rPr>
          <w:rFonts w:ascii="Angsana New" w:hAnsi="Angsana New" w:cs="Angsana New" w:hint="cs"/>
          <w:sz w:val="30"/>
          <w:szCs w:val="30"/>
          <w:lang w:val="en-US"/>
        </w:rPr>
        <w:t xml:space="preserve">2562 </w:t>
      </w:r>
      <w:r w:rsidR="008C22C6" w:rsidRPr="00AE33D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ผู้จัดหาหุ้นส่วนเกินได้ใช้สิทธิซื้อหุ้นสามัญเพิ่มทุนจำนวน </w:t>
      </w:r>
      <w:r w:rsidR="008C22C6" w:rsidRPr="00AE33D1">
        <w:rPr>
          <w:rFonts w:ascii="Angsana New" w:hAnsi="Angsana New" w:cs="Angsana New" w:hint="cs"/>
          <w:sz w:val="30"/>
          <w:szCs w:val="30"/>
          <w:lang w:val="en-US"/>
        </w:rPr>
        <w:t xml:space="preserve">1,043 </w:t>
      </w:r>
      <w:r w:rsidR="008C22C6" w:rsidRPr="00AE33D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ล้านหุ้นจากบริษัทในราคา </w:t>
      </w:r>
      <w:r w:rsidR="008C22C6" w:rsidRPr="00AE33D1">
        <w:rPr>
          <w:rFonts w:ascii="Angsana New" w:hAnsi="Angsana New" w:cs="Angsana New" w:hint="cs"/>
          <w:sz w:val="30"/>
          <w:szCs w:val="30"/>
          <w:lang w:val="en-US"/>
        </w:rPr>
        <w:t xml:space="preserve">6 </w:t>
      </w:r>
      <w:r w:rsidR="008C22C6" w:rsidRPr="00AE33D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บาทต่อหุ้น รวมจำนวนเงิน </w:t>
      </w:r>
      <w:r w:rsidR="008C22C6" w:rsidRPr="00AE33D1">
        <w:rPr>
          <w:rFonts w:ascii="Angsana New" w:hAnsi="Angsana New" w:cs="Angsana New" w:hint="cs"/>
          <w:sz w:val="30"/>
          <w:szCs w:val="30"/>
          <w:lang w:val="en-US"/>
        </w:rPr>
        <w:t xml:space="preserve">6,258 </w:t>
      </w:r>
      <w:r w:rsidR="008C22C6" w:rsidRPr="00AE33D1">
        <w:rPr>
          <w:rFonts w:ascii="Angsana New" w:hAnsi="Angsana New" w:cs="Angsana New" w:hint="cs"/>
          <w:sz w:val="30"/>
          <w:szCs w:val="30"/>
          <w:cs/>
          <w:lang w:val="en-US"/>
        </w:rPr>
        <w:t>ล้านบาทเพื่อส่งคืนหุ้นที่ยืมมาให้กับผู้ถือหุ้นเดิม</w:t>
      </w:r>
    </w:p>
    <w:p w14:paraId="3EE11338" w14:textId="77777777" w:rsidR="008C22C6" w:rsidRPr="00AE33D1" w:rsidRDefault="008C22C6" w:rsidP="008C22C6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5BAB1AB1" w14:textId="076B14E8" w:rsidR="008C22C6" w:rsidRPr="00AE33D1" w:rsidRDefault="008C22C6" w:rsidP="008C22C6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AE33D1">
        <w:rPr>
          <w:rFonts w:ascii="Angsana New" w:hAnsi="Angsana New" w:cs="Angsana New" w:hint="cs"/>
          <w:sz w:val="30"/>
          <w:szCs w:val="30"/>
          <w:cs/>
          <w:lang w:val="en-US"/>
        </w:rPr>
        <w:lastRenderedPageBreak/>
        <w:t>ค่าใช้จ่ายที่เกี่ยวข้องโดยตรงกับการเสนอขายหุ้นจำนวน</w:t>
      </w:r>
      <w:r w:rsidRPr="00AE33D1">
        <w:rPr>
          <w:rFonts w:ascii="Angsana New" w:hAnsi="Angsana New" w:cs="Angsana New" w:hint="cs"/>
          <w:sz w:val="30"/>
          <w:szCs w:val="30"/>
          <w:lang w:val="en-US"/>
        </w:rPr>
        <w:t xml:space="preserve"> 674 </w:t>
      </w:r>
      <w:r w:rsidRPr="00AE33D1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Pr="00AE33D1">
        <w:rPr>
          <w:rFonts w:ascii="Angsana New" w:hAnsi="Angsana New" w:cs="Angsana New"/>
          <w:sz w:val="30"/>
          <w:szCs w:val="30"/>
          <w:lang w:val="en-US"/>
        </w:rPr>
        <w:t xml:space="preserve"> (</w:t>
      </w:r>
      <w:r w:rsidRPr="00AE33D1">
        <w:rPr>
          <w:rFonts w:ascii="Angsana New" w:hAnsi="Angsana New" w:cs="Angsana New" w:hint="cs"/>
          <w:sz w:val="30"/>
          <w:szCs w:val="30"/>
          <w:cs/>
          <w:lang w:val="en-US"/>
        </w:rPr>
        <w:t>สุทธิจากภาษีเงินได้</w:t>
      </w:r>
      <w:r w:rsidRPr="00AE33D1">
        <w:rPr>
          <w:rFonts w:ascii="Angsana New" w:hAnsi="Angsana New" w:cs="Angsana New"/>
          <w:sz w:val="30"/>
          <w:szCs w:val="30"/>
          <w:lang w:val="en-US"/>
        </w:rPr>
        <w:t xml:space="preserve">) </w:t>
      </w:r>
      <w:r w:rsidRPr="00AE33D1">
        <w:rPr>
          <w:rFonts w:ascii="Angsana New" w:hAnsi="Angsana New" w:cs="Angsana New" w:hint="cs"/>
          <w:sz w:val="30"/>
          <w:szCs w:val="30"/>
          <w:cs/>
          <w:lang w:val="en-US"/>
        </w:rPr>
        <w:t>แสดงหักจากส่วนเกินมูลค่าหุ้นที่ได้รับจากการเสนอขายหุ้นใหม่แก่ผู้ลงทุน</w:t>
      </w:r>
      <w:r w:rsidRPr="00AE33D1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AE33D1">
        <w:rPr>
          <w:rFonts w:ascii="Angsana New" w:hAnsi="Angsana New" w:cs="Angsana New" w:hint="cs"/>
          <w:sz w:val="30"/>
          <w:szCs w:val="30"/>
          <w:cs/>
          <w:lang w:val="en-US"/>
        </w:rPr>
        <w:t>ทำให้ส่วนเกินมูลค่าหุ้นมีจำนวนคงเหลือสุทธิเป็นจำนวน</w:t>
      </w:r>
      <w:r w:rsidR="003F69F9"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</w:t>
      </w:r>
      <w:r w:rsidRPr="00AE33D1">
        <w:rPr>
          <w:rFonts w:ascii="Angsana New" w:hAnsi="Angsana New" w:cs="Angsana New" w:hint="cs"/>
          <w:sz w:val="30"/>
          <w:szCs w:val="30"/>
          <w:lang w:val="en-US"/>
        </w:rPr>
        <w:t xml:space="preserve">39,326 </w:t>
      </w:r>
      <w:r w:rsidRPr="00AE33D1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</w:p>
    <w:p w14:paraId="337A0AB8" w14:textId="77777777" w:rsidR="006C35C1" w:rsidRPr="00AE33D1" w:rsidRDefault="006C35C1" w:rsidP="0024686B">
      <w:pPr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E9880F6" w14:textId="357DBAF5" w:rsidR="0024686B" w:rsidRPr="00AE33D1" w:rsidRDefault="0024686B" w:rsidP="0024686B">
      <w:pPr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33D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6CDB2EA7" w14:textId="77777777" w:rsidR="0024686B" w:rsidRPr="00AE33D1" w:rsidRDefault="0024686B" w:rsidP="0024686B">
      <w:pPr>
        <w:spacing w:line="240" w:lineRule="auto"/>
        <w:ind w:firstLine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3735F661" w14:textId="714B3F65" w:rsidR="00B640F3" w:rsidRPr="00AE33D1" w:rsidRDefault="0024686B" w:rsidP="000516EB">
      <w:pPr>
        <w:spacing w:after="240" w:line="240" w:lineRule="auto"/>
        <w:ind w:left="540" w:firstLine="7"/>
        <w:jc w:val="thaiDistribute"/>
        <w:rPr>
          <w:rFonts w:ascii="Angsana New" w:hAnsi="Angsana New"/>
          <w:sz w:val="30"/>
          <w:szCs w:val="30"/>
        </w:rPr>
      </w:pPr>
      <w:r w:rsidRPr="00AE33D1">
        <w:rPr>
          <w:rFonts w:ascii="Angsana New" w:hAnsi="Angsana New" w:hint="cs"/>
          <w:sz w:val="30"/>
          <w:szCs w:val="30"/>
          <w:cs/>
        </w:rPr>
        <w:t>ตามบทบัญญัติแห่งพระราชบัญญัติบริษัทมหาชนจำกัด พ</w:t>
      </w:r>
      <w:r w:rsidRPr="00AE33D1">
        <w:rPr>
          <w:rFonts w:ascii="Angsana New" w:hAnsi="Angsana New"/>
          <w:sz w:val="30"/>
          <w:szCs w:val="30"/>
        </w:rPr>
        <w:t>.</w:t>
      </w:r>
      <w:r w:rsidRPr="00AE33D1">
        <w:rPr>
          <w:rFonts w:ascii="Angsana New" w:hAnsi="Angsana New" w:hint="cs"/>
          <w:sz w:val="30"/>
          <w:szCs w:val="30"/>
          <w:cs/>
        </w:rPr>
        <w:t>ศ</w:t>
      </w:r>
      <w:r w:rsidRPr="00AE33D1">
        <w:rPr>
          <w:rFonts w:ascii="Angsana New" w:hAnsi="Angsana New"/>
          <w:sz w:val="30"/>
          <w:szCs w:val="30"/>
        </w:rPr>
        <w:t xml:space="preserve">. 2535 </w:t>
      </w:r>
      <w:r w:rsidRPr="00AE33D1">
        <w:rPr>
          <w:rFonts w:ascii="Angsana New" w:hAnsi="Angsana New" w:hint="cs"/>
          <w:sz w:val="30"/>
          <w:szCs w:val="30"/>
          <w:cs/>
        </w:rPr>
        <w:t xml:space="preserve">มาตรา </w:t>
      </w:r>
      <w:r w:rsidRPr="00AE33D1">
        <w:rPr>
          <w:rFonts w:ascii="Angsana New" w:hAnsi="Angsana New"/>
          <w:sz w:val="30"/>
          <w:szCs w:val="30"/>
        </w:rPr>
        <w:t xml:space="preserve">51 </w:t>
      </w:r>
      <w:r w:rsidRPr="00AE33D1">
        <w:rPr>
          <w:rFonts w:ascii="Angsana New" w:hAnsi="Angsana New" w:hint="cs"/>
          <w:sz w:val="30"/>
          <w:szCs w:val="30"/>
          <w:cs/>
        </w:rPr>
        <w:t xml:space="preserve"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</w:t>
      </w:r>
      <w:r w:rsidRPr="00AE33D1">
        <w:rPr>
          <w:rFonts w:ascii="Angsana New" w:hAnsi="Angsana New"/>
          <w:sz w:val="30"/>
          <w:szCs w:val="30"/>
        </w:rPr>
        <w:t>(“</w:t>
      </w:r>
      <w:r w:rsidRPr="00AE33D1">
        <w:rPr>
          <w:rFonts w:ascii="Angsana New" w:hAnsi="Angsana New" w:hint="cs"/>
          <w:sz w:val="30"/>
          <w:szCs w:val="30"/>
          <w:cs/>
        </w:rPr>
        <w:t>ส่วนเกินมูลค่าหุ้น</w:t>
      </w:r>
      <w:r w:rsidRPr="00AE33D1">
        <w:rPr>
          <w:rFonts w:ascii="Angsana New" w:hAnsi="Angsana New"/>
          <w:sz w:val="30"/>
          <w:szCs w:val="30"/>
        </w:rPr>
        <w:t>”)</w:t>
      </w:r>
      <w:r w:rsidRPr="00AE33D1">
        <w:rPr>
          <w:rFonts w:ascii="Angsana New" w:hAnsi="Angsana New" w:hint="cs"/>
          <w:sz w:val="30"/>
          <w:szCs w:val="30"/>
          <w:cs/>
        </w:rPr>
        <w:t xml:space="preserve"> ส่วนเกินมูลค่าหุ้นนี้จะนำไปจ่ายเป็นเงินปันผลไม่ได้</w:t>
      </w:r>
    </w:p>
    <w:p w14:paraId="68CF603F" w14:textId="669013F5" w:rsidR="00F216AE" w:rsidRPr="00AE33D1" w:rsidRDefault="00F216AE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AE33D1">
        <w:rPr>
          <w:rFonts w:ascii="Angsana New" w:hAnsi="Angsana New" w:hint="cs"/>
          <w:b/>
          <w:bCs/>
          <w:sz w:val="30"/>
          <w:szCs w:val="30"/>
          <w:cs/>
        </w:rPr>
        <w:t>สำรอง</w:t>
      </w:r>
    </w:p>
    <w:p w14:paraId="76AC3942" w14:textId="77777777" w:rsidR="00F216AE" w:rsidRPr="00AE33D1" w:rsidRDefault="00F216AE" w:rsidP="00F21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sz w:val="24"/>
          <w:szCs w:val="24"/>
        </w:rPr>
      </w:pPr>
    </w:p>
    <w:p w14:paraId="481D9A27" w14:textId="77777777" w:rsidR="002157F5" w:rsidRPr="00AE33D1" w:rsidRDefault="002157F5" w:rsidP="002157F5">
      <w:pPr>
        <w:ind w:left="540"/>
        <w:jc w:val="both"/>
        <w:rPr>
          <w:rFonts w:ascii="Angsana New" w:hAnsi="Angsana New"/>
          <w:sz w:val="30"/>
          <w:szCs w:val="30"/>
        </w:rPr>
      </w:pPr>
      <w:r w:rsidRPr="00AE33D1">
        <w:rPr>
          <w:rFonts w:ascii="Angsana New" w:hAnsi="Angsana New"/>
          <w:sz w:val="30"/>
          <w:szCs w:val="30"/>
          <w:cs/>
        </w:rPr>
        <w:t>สำรองประกอบด้วย</w:t>
      </w:r>
    </w:p>
    <w:p w14:paraId="32AFA9B4" w14:textId="77777777" w:rsidR="002157F5" w:rsidRPr="00AE33D1" w:rsidRDefault="002157F5" w:rsidP="002157F5">
      <w:pPr>
        <w:ind w:left="540"/>
        <w:jc w:val="both"/>
        <w:rPr>
          <w:rFonts w:ascii="Angsana New" w:hAnsi="Angsana New"/>
          <w:sz w:val="24"/>
          <w:szCs w:val="24"/>
        </w:rPr>
      </w:pPr>
    </w:p>
    <w:p w14:paraId="180E2893" w14:textId="77777777" w:rsidR="002157F5" w:rsidRPr="00AE33D1" w:rsidRDefault="002157F5" w:rsidP="002157F5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AE33D1">
        <w:rPr>
          <w:rFonts w:ascii="Angsana New" w:hAnsi="Angsana New"/>
          <w:b/>
          <w:bCs/>
          <w:i/>
          <w:iCs/>
          <w:sz w:val="30"/>
          <w:szCs w:val="30"/>
          <w:cs/>
        </w:rPr>
        <w:t>การจัดสรรกำไร และ</w:t>
      </w:r>
      <w:r w:rsidRPr="00AE33D1">
        <w:rPr>
          <w:rFonts w:ascii="Angsana New" w:hAnsi="Angsana New"/>
          <w:b/>
          <w:bCs/>
          <w:i/>
          <w:iCs/>
          <w:sz w:val="30"/>
          <w:szCs w:val="30"/>
        </w:rPr>
        <w:t>/</w:t>
      </w:r>
      <w:r w:rsidRPr="00AE33D1">
        <w:rPr>
          <w:rFonts w:ascii="Angsana New" w:hAnsi="Angsana New"/>
          <w:b/>
          <w:bCs/>
          <w:i/>
          <w:iCs/>
          <w:sz w:val="30"/>
          <w:szCs w:val="30"/>
          <w:cs/>
        </w:rPr>
        <w:t>หรือ กำไรสะสม</w:t>
      </w:r>
    </w:p>
    <w:p w14:paraId="72373C22" w14:textId="77777777" w:rsidR="002157F5" w:rsidRPr="00AE33D1" w:rsidRDefault="002157F5" w:rsidP="002157F5">
      <w:pPr>
        <w:ind w:left="540"/>
        <w:jc w:val="both"/>
        <w:rPr>
          <w:rFonts w:ascii="Angsana New" w:hAnsi="Angsana New"/>
          <w:sz w:val="24"/>
          <w:szCs w:val="24"/>
          <w:cs/>
        </w:rPr>
      </w:pPr>
    </w:p>
    <w:p w14:paraId="4C0ACF0D" w14:textId="77777777" w:rsidR="002157F5" w:rsidRPr="00AE33D1" w:rsidRDefault="002157F5" w:rsidP="002157F5">
      <w:pPr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AE33D1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55B5F260" w14:textId="77777777" w:rsidR="002157F5" w:rsidRPr="00AE33D1" w:rsidRDefault="002157F5" w:rsidP="002157F5">
      <w:pPr>
        <w:ind w:left="540"/>
        <w:jc w:val="both"/>
        <w:rPr>
          <w:rFonts w:ascii="Angsana New" w:hAnsi="Angsana New"/>
          <w:sz w:val="24"/>
          <w:szCs w:val="24"/>
        </w:rPr>
      </w:pPr>
    </w:p>
    <w:p w14:paraId="40201FBF" w14:textId="139A80F6" w:rsidR="007E5772" w:rsidRPr="00AE33D1" w:rsidRDefault="002157F5" w:rsidP="00CF0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E33D1">
        <w:rPr>
          <w:rFonts w:ascii="Angsana New" w:hAnsi="Angsana New"/>
          <w:sz w:val="30"/>
          <w:szCs w:val="30"/>
          <w:cs/>
        </w:rPr>
        <w:t>ตามบทบัญญัติแห่ง</w:t>
      </w:r>
      <w:r w:rsidR="00E56F93" w:rsidRPr="00AE33D1">
        <w:rPr>
          <w:rFonts w:ascii="Angsana New" w:hAnsi="Angsana New" w:hint="cs"/>
          <w:sz w:val="30"/>
          <w:szCs w:val="30"/>
          <w:cs/>
        </w:rPr>
        <w:t>พระราชบัญญัติบริษัทมหาชนจำกัด พ</w:t>
      </w:r>
      <w:r w:rsidR="00E56F93" w:rsidRPr="00AE33D1">
        <w:rPr>
          <w:rFonts w:ascii="Angsana New" w:hAnsi="Angsana New"/>
          <w:sz w:val="30"/>
          <w:szCs w:val="30"/>
        </w:rPr>
        <w:t>.</w:t>
      </w:r>
      <w:r w:rsidR="00E56F93" w:rsidRPr="00AE33D1">
        <w:rPr>
          <w:rFonts w:ascii="Angsana New" w:hAnsi="Angsana New" w:hint="cs"/>
          <w:sz w:val="30"/>
          <w:szCs w:val="30"/>
          <w:cs/>
        </w:rPr>
        <w:t>ศ</w:t>
      </w:r>
      <w:r w:rsidR="00E56F93" w:rsidRPr="00AE33D1">
        <w:rPr>
          <w:rFonts w:ascii="Angsana New" w:hAnsi="Angsana New"/>
          <w:sz w:val="30"/>
          <w:szCs w:val="30"/>
        </w:rPr>
        <w:t xml:space="preserve">. 2535 </w:t>
      </w:r>
      <w:r w:rsidR="00E56F93" w:rsidRPr="00AE33D1">
        <w:rPr>
          <w:rFonts w:ascii="Angsana New" w:hAnsi="Angsana New" w:hint="cs"/>
          <w:sz w:val="30"/>
          <w:szCs w:val="30"/>
          <w:cs/>
        </w:rPr>
        <w:t xml:space="preserve">มาตรา </w:t>
      </w:r>
      <w:r w:rsidR="00E56F93" w:rsidRPr="00AE33D1">
        <w:rPr>
          <w:rFonts w:ascii="Angsana New" w:hAnsi="Angsana New"/>
          <w:sz w:val="30"/>
          <w:szCs w:val="30"/>
        </w:rPr>
        <w:t>116</w:t>
      </w:r>
      <w:r w:rsidRPr="00AE33D1">
        <w:rPr>
          <w:rFonts w:ascii="Angsana New" w:hAnsi="Angsana New"/>
          <w:sz w:val="30"/>
          <w:szCs w:val="30"/>
        </w:rPr>
        <w:t xml:space="preserve"> </w:t>
      </w:r>
      <w:r w:rsidRPr="00AE33D1">
        <w:rPr>
          <w:rFonts w:ascii="Angsana New" w:hAnsi="Angsana New"/>
          <w:sz w:val="30"/>
          <w:szCs w:val="30"/>
          <w:cs/>
        </w:rPr>
        <w:t>บริษัทจะต้องจัดสรรทุนสำรอง (</w:t>
      </w:r>
      <w:r w:rsidRPr="00AE33D1">
        <w:rPr>
          <w:rFonts w:ascii="Angsana New" w:hAnsi="Angsana New"/>
          <w:sz w:val="30"/>
          <w:szCs w:val="30"/>
        </w:rPr>
        <w:t>“</w:t>
      </w:r>
      <w:r w:rsidRPr="00AE33D1">
        <w:rPr>
          <w:rFonts w:ascii="Angsana New" w:hAnsi="Angsana New"/>
          <w:sz w:val="30"/>
          <w:szCs w:val="30"/>
          <w:cs/>
        </w:rPr>
        <w:t>สำรองตามกฎหมาย</w:t>
      </w:r>
      <w:r w:rsidRPr="00AE33D1">
        <w:rPr>
          <w:rFonts w:ascii="Angsana New" w:hAnsi="Angsana New"/>
          <w:sz w:val="30"/>
          <w:szCs w:val="30"/>
        </w:rPr>
        <w:t xml:space="preserve">”) </w:t>
      </w:r>
      <w:r w:rsidRPr="00AE33D1">
        <w:rPr>
          <w:rFonts w:ascii="Angsana New" w:hAnsi="Angsana New"/>
          <w:spacing w:val="-4"/>
          <w:sz w:val="30"/>
          <w:szCs w:val="30"/>
          <w:cs/>
        </w:rPr>
        <w:t>อย่างน้อยร้อยละ</w:t>
      </w:r>
      <w:r w:rsidRPr="00AE33D1">
        <w:rPr>
          <w:rFonts w:ascii="Angsana New" w:hAnsi="Angsana New"/>
          <w:spacing w:val="-4"/>
          <w:sz w:val="30"/>
          <w:szCs w:val="30"/>
        </w:rPr>
        <w:t xml:space="preserve"> 5 </w:t>
      </w:r>
      <w:r w:rsidRPr="00AE33D1">
        <w:rPr>
          <w:rFonts w:ascii="Angsana New" w:hAnsi="Angsana New" w:hint="cs"/>
          <w:spacing w:val="-4"/>
          <w:sz w:val="30"/>
          <w:szCs w:val="30"/>
          <w:cs/>
        </w:rPr>
        <w:t>ของกำไรสุทธิ</w:t>
      </w:r>
      <w:r w:rsidR="00E56F93" w:rsidRPr="00AE33D1">
        <w:rPr>
          <w:rFonts w:ascii="Angsana New" w:hAnsi="Angsana New" w:hint="cs"/>
          <w:spacing w:val="-4"/>
          <w:sz w:val="30"/>
          <w:szCs w:val="30"/>
          <w:cs/>
        </w:rPr>
        <w:t xml:space="preserve">ประจำปีหลังจากหักขาดทุนสะสมยกมา </w:t>
      </w:r>
      <w:r w:rsidR="00E56F93" w:rsidRPr="00AE33D1">
        <w:rPr>
          <w:rFonts w:ascii="Angsana New" w:hAnsi="Angsana New"/>
          <w:spacing w:val="-4"/>
          <w:sz w:val="30"/>
          <w:szCs w:val="30"/>
        </w:rPr>
        <w:t>(</w:t>
      </w:r>
      <w:r w:rsidR="00E56F93" w:rsidRPr="00AE33D1">
        <w:rPr>
          <w:rFonts w:ascii="Angsana New" w:hAnsi="Angsana New" w:hint="cs"/>
          <w:spacing w:val="-4"/>
          <w:sz w:val="30"/>
          <w:szCs w:val="30"/>
          <w:cs/>
        </w:rPr>
        <w:t>ถ้ามี</w:t>
      </w:r>
      <w:r w:rsidR="00E56F93" w:rsidRPr="00AE33D1">
        <w:rPr>
          <w:rFonts w:ascii="Angsana New" w:hAnsi="Angsana New"/>
          <w:spacing w:val="-4"/>
          <w:sz w:val="30"/>
          <w:szCs w:val="30"/>
        </w:rPr>
        <w:t>)</w:t>
      </w:r>
      <w:r w:rsidRPr="00AE33D1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AE33D1">
        <w:rPr>
          <w:rFonts w:ascii="Angsana New" w:hAnsi="Angsana New" w:hint="cs"/>
          <w:spacing w:val="-4"/>
          <w:sz w:val="30"/>
          <w:szCs w:val="30"/>
          <w:cs/>
        </w:rPr>
        <w:t>จนกว่า</w:t>
      </w:r>
      <w:r w:rsidRPr="00AE33D1">
        <w:rPr>
          <w:rFonts w:ascii="Angsana New" w:hAnsi="Angsana New"/>
          <w:spacing w:val="-4"/>
          <w:sz w:val="30"/>
          <w:szCs w:val="30"/>
          <w:cs/>
        </w:rPr>
        <w:t>สำรองดังกล่าวมีจำนวนไม่น้อยกว่าร้อยละ</w:t>
      </w:r>
      <w:r w:rsidRPr="00AE33D1">
        <w:rPr>
          <w:rFonts w:ascii="Angsana New" w:hAnsi="Angsana New"/>
          <w:spacing w:val="-4"/>
          <w:sz w:val="30"/>
          <w:szCs w:val="30"/>
        </w:rPr>
        <w:t xml:space="preserve"> 10</w:t>
      </w:r>
      <w:r w:rsidRPr="00AE33D1">
        <w:rPr>
          <w:rFonts w:ascii="Angsana New" w:hAnsi="Angsana New"/>
          <w:sz w:val="30"/>
          <w:szCs w:val="30"/>
        </w:rPr>
        <w:t xml:space="preserve"> </w:t>
      </w:r>
      <w:r w:rsidRPr="00AE33D1"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="000E027F" w:rsidRPr="00AE33D1">
        <w:rPr>
          <w:rFonts w:ascii="Angsana New" w:hAnsi="Angsana New" w:hint="cs"/>
          <w:sz w:val="30"/>
          <w:szCs w:val="30"/>
        </w:rPr>
        <w:t xml:space="preserve"> </w:t>
      </w:r>
      <w:r w:rsidRPr="00AE33D1">
        <w:rPr>
          <w:rFonts w:ascii="Angsana New" w:hAnsi="Angsana New" w:hint="cs"/>
          <w:sz w:val="30"/>
          <w:szCs w:val="30"/>
          <w:cs/>
        </w:rPr>
        <w:t>เงิน</w:t>
      </w:r>
      <w:r w:rsidR="007B617A">
        <w:rPr>
          <w:rFonts w:ascii="Angsana New" w:hAnsi="Angsana New" w:hint="cs"/>
          <w:sz w:val="30"/>
          <w:szCs w:val="30"/>
          <w:cs/>
        </w:rPr>
        <w:t>สำ</w:t>
      </w:r>
      <w:r w:rsidRPr="00AE33D1">
        <w:rPr>
          <w:rFonts w:ascii="Angsana New" w:hAnsi="Angsana New"/>
          <w:sz w:val="30"/>
          <w:szCs w:val="30"/>
          <w:cs/>
        </w:rPr>
        <w:t>รองนี้จะนำไปจ่ายเป็นเงินปันผลไม่ได้</w:t>
      </w:r>
    </w:p>
    <w:p w14:paraId="115981C8" w14:textId="77777777" w:rsidR="008E05CB" w:rsidRPr="00AE33D1" w:rsidRDefault="008E05CB" w:rsidP="00CF0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519C95BA" w14:textId="55B5D0EE" w:rsidR="000D1276" w:rsidRPr="00AE33D1" w:rsidRDefault="000D1276" w:rsidP="00CF0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AE33D1">
        <w:rPr>
          <w:rFonts w:ascii="Angsana New" w:hAnsi="Angsana New" w:hint="cs"/>
          <w:sz w:val="30"/>
          <w:szCs w:val="30"/>
          <w:cs/>
        </w:rPr>
        <w:t xml:space="preserve">ในระหว่างปีสิ้นสุดวันที่ </w:t>
      </w:r>
      <w:r w:rsidRPr="00AE33D1">
        <w:rPr>
          <w:rFonts w:ascii="Angsana New" w:hAnsi="Angsana New"/>
          <w:sz w:val="30"/>
          <w:szCs w:val="30"/>
        </w:rPr>
        <w:t xml:space="preserve">31 </w:t>
      </w:r>
      <w:r w:rsidRPr="00AE33D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AE33D1">
        <w:rPr>
          <w:rFonts w:ascii="Angsana New" w:hAnsi="Angsana New"/>
          <w:sz w:val="30"/>
          <w:szCs w:val="30"/>
        </w:rPr>
        <w:t>256</w:t>
      </w:r>
      <w:r w:rsidR="0083081D" w:rsidRPr="00AE33D1">
        <w:rPr>
          <w:rFonts w:ascii="Angsana New" w:hAnsi="Angsana New"/>
          <w:sz w:val="30"/>
          <w:szCs w:val="30"/>
        </w:rPr>
        <w:t>3</w:t>
      </w:r>
      <w:r w:rsidRPr="00AE33D1">
        <w:rPr>
          <w:rFonts w:ascii="Angsana New" w:hAnsi="Angsana New"/>
          <w:sz w:val="30"/>
          <w:szCs w:val="30"/>
        </w:rPr>
        <w:t xml:space="preserve"> </w:t>
      </w:r>
      <w:r w:rsidRPr="00AE33D1">
        <w:rPr>
          <w:rFonts w:ascii="Angsana New" w:hAnsi="Angsana New" w:hint="cs"/>
          <w:sz w:val="30"/>
          <w:szCs w:val="30"/>
          <w:cs/>
        </w:rPr>
        <w:t xml:space="preserve">บริษัทได้จัดสรรสำรองตามกฎหมายเป็นจำนวนเงิน </w:t>
      </w:r>
      <w:r w:rsidR="008F088E" w:rsidRPr="00AE33D1">
        <w:rPr>
          <w:rFonts w:ascii="Angsana New" w:hAnsi="Angsana New"/>
          <w:sz w:val="30"/>
          <w:szCs w:val="30"/>
        </w:rPr>
        <w:t>19.</w:t>
      </w:r>
      <w:r w:rsidR="00A30DE2">
        <w:rPr>
          <w:rFonts w:ascii="Angsana New" w:hAnsi="Angsana New"/>
          <w:sz w:val="30"/>
          <w:szCs w:val="30"/>
        </w:rPr>
        <w:t>84</w:t>
      </w:r>
      <w:r w:rsidRPr="00AE33D1">
        <w:rPr>
          <w:rFonts w:ascii="Angsana New" w:hAnsi="Angsana New"/>
          <w:sz w:val="30"/>
          <w:szCs w:val="30"/>
        </w:rPr>
        <w:t xml:space="preserve"> </w:t>
      </w:r>
      <w:r w:rsidRPr="00AE33D1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AE33D1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AE33D1">
        <w:rPr>
          <w:rFonts w:ascii="Angsana New" w:hAnsi="Angsana New"/>
          <w:i/>
          <w:iCs/>
          <w:sz w:val="30"/>
          <w:szCs w:val="30"/>
        </w:rPr>
        <w:t>256</w:t>
      </w:r>
      <w:r w:rsidR="0083081D" w:rsidRPr="00AE33D1">
        <w:rPr>
          <w:rFonts w:ascii="Angsana New" w:hAnsi="Angsana New"/>
          <w:i/>
          <w:iCs/>
          <w:sz w:val="30"/>
          <w:szCs w:val="30"/>
        </w:rPr>
        <w:t>2</w:t>
      </w:r>
      <w:r w:rsidRPr="00AE33D1">
        <w:rPr>
          <w:rFonts w:ascii="Angsana New" w:hAnsi="Angsana New"/>
          <w:i/>
          <w:iCs/>
          <w:sz w:val="30"/>
          <w:szCs w:val="30"/>
        </w:rPr>
        <w:t xml:space="preserve">: </w:t>
      </w:r>
      <w:r w:rsidR="0083081D" w:rsidRPr="00AE33D1">
        <w:rPr>
          <w:rFonts w:ascii="Angsana New" w:hAnsi="Angsana New"/>
          <w:i/>
          <w:iCs/>
          <w:sz w:val="30"/>
          <w:szCs w:val="30"/>
        </w:rPr>
        <w:t>54.09</w:t>
      </w:r>
      <w:r w:rsidR="00784D5A" w:rsidRPr="00AE33D1">
        <w:rPr>
          <w:rFonts w:ascii="Angsana New" w:hAnsi="Angsana New"/>
          <w:i/>
          <w:iCs/>
          <w:sz w:val="30"/>
          <w:szCs w:val="30"/>
        </w:rPr>
        <w:t xml:space="preserve"> </w:t>
      </w:r>
      <w:r w:rsidR="008859B4" w:rsidRPr="00AE33D1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AE33D1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6108C5B7" w14:textId="77777777" w:rsidR="00CF0C42" w:rsidRPr="00AE33D1" w:rsidRDefault="00CF0C42" w:rsidP="00784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4058062" w14:textId="602AB258" w:rsidR="00784D5A" w:rsidRPr="00AE33D1" w:rsidRDefault="00BF4EDB" w:rsidP="00784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E33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องค์ประกอบอื่นของส่วนของผู้ถ</w:t>
      </w:r>
      <w:r w:rsidR="00784D5A" w:rsidRPr="00AE33D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ือหุ้น</w:t>
      </w:r>
      <w:r w:rsidR="00784D5A" w:rsidRPr="00AE33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</w:p>
    <w:p w14:paraId="375F0B16" w14:textId="77777777" w:rsidR="00784D5A" w:rsidRPr="00AE33D1" w:rsidRDefault="00784D5A" w:rsidP="00784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C194DC8" w14:textId="121B2B76" w:rsidR="00AF6A5D" w:rsidRPr="00AE33D1" w:rsidRDefault="00784D5A" w:rsidP="00784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E33D1">
        <w:rPr>
          <w:rFonts w:ascii="Angsana New" w:hAnsi="Angsana New" w:hint="cs"/>
          <w:b/>
          <w:bCs/>
          <w:sz w:val="30"/>
          <w:szCs w:val="30"/>
          <w:cs/>
        </w:rPr>
        <w:t>ผลต่างจากการรวมธุรกิจภายใต้การควบคุมเดียวกัน</w:t>
      </w:r>
    </w:p>
    <w:p w14:paraId="51C9E246" w14:textId="77777777" w:rsidR="00AF6A5D" w:rsidRPr="00AE33D1" w:rsidRDefault="00AF6A5D" w:rsidP="00AF6A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C84B4C7" w14:textId="2676DA37" w:rsidR="00D1687D" w:rsidRPr="00AE33D1" w:rsidRDefault="00784D5A" w:rsidP="007322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E33D1">
        <w:rPr>
          <w:rFonts w:ascii="Angsana New" w:hAnsi="Angsana New" w:hint="cs"/>
          <w:sz w:val="30"/>
          <w:szCs w:val="30"/>
          <w:cs/>
        </w:rPr>
        <w:t>ผลต่างจากการรวมธุรกิจภายใต้การควบคุมเดียวกัน</w:t>
      </w:r>
      <w:r w:rsidR="00AF6A5D" w:rsidRPr="00AE33D1">
        <w:rPr>
          <w:rFonts w:ascii="Angsana New" w:hAnsi="Angsana New"/>
          <w:sz w:val="30"/>
          <w:szCs w:val="30"/>
          <w:cs/>
        </w:rPr>
        <w:t>เป็นการแสดงถึงส่วน</w:t>
      </w:r>
      <w:r w:rsidR="00AF6A5D" w:rsidRPr="00AE33D1">
        <w:rPr>
          <w:rFonts w:ascii="Angsana New" w:hAnsi="Angsana New" w:hint="cs"/>
          <w:sz w:val="30"/>
          <w:szCs w:val="30"/>
          <w:cs/>
        </w:rPr>
        <w:t>ต่าง</w:t>
      </w:r>
      <w:r w:rsidR="00AF6A5D" w:rsidRPr="00AE33D1">
        <w:rPr>
          <w:rFonts w:ascii="Angsana New" w:hAnsi="Angsana New"/>
          <w:sz w:val="30"/>
          <w:szCs w:val="30"/>
          <w:cs/>
        </w:rPr>
        <w:t>ระหว่างมูลค่าตามบัญชีของ</w:t>
      </w:r>
      <w:r w:rsidR="00AF6A5D" w:rsidRPr="00AE33D1">
        <w:rPr>
          <w:rFonts w:ascii="Angsana New" w:hAnsi="Angsana New" w:hint="cs"/>
          <w:sz w:val="30"/>
          <w:szCs w:val="30"/>
          <w:cs/>
        </w:rPr>
        <w:t xml:space="preserve">สินทรัพย์สุทธิของกิจการหรือธุรกิจที่ได้มาจากการควบคุมเดียวกันกับต้นทุนที่จ่าย ณ วันที่ได้มาและถูกบันทึกเป็นสำรองในส่วนของผู้ถือหุ้น </w:t>
      </w:r>
      <w:r w:rsidR="00AF6A5D" w:rsidRPr="00AE33D1">
        <w:rPr>
          <w:rFonts w:ascii="Angsana New" w:hAnsi="Angsana New"/>
          <w:sz w:val="30"/>
          <w:szCs w:val="30"/>
          <w:cs/>
        </w:rPr>
        <w:t>ซึ่งจะไม่จำหน่ายและจะคงอยู่จนกระทั่งบริษัทย่อย</w:t>
      </w:r>
      <w:r w:rsidR="00AF6A5D" w:rsidRPr="00AE33D1">
        <w:rPr>
          <w:rFonts w:ascii="Angsana New" w:hAnsi="Angsana New" w:hint="cs"/>
          <w:sz w:val="30"/>
          <w:szCs w:val="30"/>
          <w:cs/>
        </w:rPr>
        <w:t>หรือธุรกิจดังกล่าว</w:t>
      </w:r>
      <w:r w:rsidR="00AF6A5D" w:rsidRPr="00AE33D1">
        <w:rPr>
          <w:rFonts w:ascii="Angsana New" w:hAnsi="Angsana New"/>
          <w:sz w:val="30"/>
          <w:szCs w:val="30"/>
          <w:cs/>
        </w:rPr>
        <w:t>จะถูกขายหรือจำหน่ายออกไป</w:t>
      </w:r>
    </w:p>
    <w:p w14:paraId="2D02DF30" w14:textId="77777777" w:rsidR="006B57ED" w:rsidRPr="00AE33D1" w:rsidRDefault="006B57ED" w:rsidP="002F0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65AAB9" w14:textId="596C5B99" w:rsidR="000E027F" w:rsidRPr="00AE33D1" w:rsidRDefault="002F042C" w:rsidP="002F0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AE33D1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สำรองการตีราคาที่ดินใหม่</w:t>
      </w:r>
    </w:p>
    <w:p w14:paraId="0D534A8F" w14:textId="77777777" w:rsidR="000E027F" w:rsidRPr="00AE33D1" w:rsidRDefault="000E027F" w:rsidP="000E02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F601123" w14:textId="09CADF32" w:rsidR="000E027F" w:rsidRPr="00AE33D1" w:rsidRDefault="005D7C4F" w:rsidP="005D7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E33D1">
        <w:rPr>
          <w:rFonts w:ascii="Angsana New" w:hAnsi="Angsana New" w:hint="cs"/>
          <w:sz w:val="30"/>
          <w:szCs w:val="30"/>
          <w:cs/>
        </w:rPr>
        <w:t>สำรองการ</w:t>
      </w:r>
      <w:r w:rsidR="000E027F" w:rsidRPr="00AE33D1">
        <w:rPr>
          <w:rFonts w:ascii="Angsana New" w:hAnsi="Angsana New"/>
          <w:sz w:val="30"/>
          <w:szCs w:val="30"/>
          <w:cs/>
        </w:rPr>
        <w:t>ในการตี</w:t>
      </w:r>
      <w:r w:rsidRPr="00AE33D1">
        <w:rPr>
          <w:rFonts w:ascii="Angsana New" w:hAnsi="Angsana New" w:hint="cs"/>
          <w:sz w:val="30"/>
          <w:szCs w:val="30"/>
          <w:cs/>
        </w:rPr>
        <w:t>ราคาที่ดินใหม่</w:t>
      </w:r>
      <w:r w:rsidR="000E027F" w:rsidRPr="00AE33D1">
        <w:rPr>
          <w:rFonts w:ascii="Angsana New" w:hAnsi="Angsana New"/>
          <w:sz w:val="30"/>
          <w:szCs w:val="30"/>
          <w:cs/>
        </w:rPr>
        <w:t>ประกอบด้วยผลรวมของการเปล</w:t>
      </w:r>
      <w:r w:rsidR="00B62DBD" w:rsidRPr="00AE33D1">
        <w:rPr>
          <w:rFonts w:ascii="Angsana New" w:hAnsi="Angsana New"/>
          <w:sz w:val="30"/>
          <w:szCs w:val="30"/>
          <w:cs/>
        </w:rPr>
        <w:t>ี่ยนแปลงสุทธิของการตีราคาที่ดิน</w:t>
      </w:r>
      <w:r w:rsidR="000E027F" w:rsidRPr="00AE33D1">
        <w:rPr>
          <w:rFonts w:ascii="Angsana New" w:hAnsi="Angsana New"/>
          <w:sz w:val="30"/>
          <w:szCs w:val="30"/>
          <w:cs/>
        </w:rPr>
        <w:t>ที่แสดงในงบการเงินด้วยการตีราคาใหม่จนกระทั่งมีการขายหรือจำหน่าย</w:t>
      </w:r>
    </w:p>
    <w:p w14:paraId="710BBB42" w14:textId="6A1BD14E" w:rsidR="00CF44FF" w:rsidRPr="00AE33D1" w:rsidRDefault="00CF44FF" w:rsidP="000E02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47D52E4" w14:textId="2C74E0FA" w:rsidR="00CF44FF" w:rsidRPr="00AE33D1" w:rsidRDefault="00CF44FF" w:rsidP="00CF4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bookmarkStart w:id="36" w:name="_Hlk54294682"/>
      <w:r w:rsidRPr="00AE33D1">
        <w:rPr>
          <w:rFonts w:asciiTheme="majorBidi" w:hAnsiTheme="majorBidi" w:cstheme="majorBidi" w:hint="cs"/>
          <w:b/>
          <w:bCs/>
          <w:sz w:val="30"/>
          <w:szCs w:val="30"/>
          <w:cs/>
        </w:rPr>
        <w:t>สำรอง</w:t>
      </w:r>
      <w:r w:rsidRPr="00AE33D1">
        <w:rPr>
          <w:rFonts w:asciiTheme="majorBidi" w:hAnsiTheme="majorBidi" w:cstheme="majorBidi"/>
          <w:b/>
          <w:bCs/>
          <w:sz w:val="30"/>
          <w:szCs w:val="30"/>
          <w:cs/>
        </w:rPr>
        <w:t>การ</w:t>
      </w:r>
      <w:r w:rsidRPr="00AE33D1">
        <w:rPr>
          <w:rFonts w:asciiTheme="majorBidi" w:hAnsiTheme="majorBidi" w:cstheme="majorBidi" w:hint="cs"/>
          <w:b/>
          <w:bCs/>
          <w:sz w:val="30"/>
          <w:szCs w:val="30"/>
          <w:cs/>
        </w:rPr>
        <w:t>ป้องกันความเสี่ยง</w:t>
      </w:r>
    </w:p>
    <w:p w14:paraId="1AE79311" w14:textId="77777777" w:rsidR="00C7026F" w:rsidRPr="00AE33D1" w:rsidRDefault="00C7026F" w:rsidP="00CF4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6E1DCC1" w14:textId="77777777" w:rsidR="00CF44FF" w:rsidRPr="00AE33D1" w:rsidRDefault="00CF44FF" w:rsidP="00CF4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33D1">
        <w:rPr>
          <w:rFonts w:asciiTheme="majorBidi" w:hAnsiTheme="majorBidi" w:cstheme="majorBidi" w:hint="cs"/>
          <w:sz w:val="30"/>
          <w:szCs w:val="30"/>
          <w:cs/>
        </w:rPr>
        <w:t>สำรองการป้องกันความเสี่ยงประกอบด้วยผลสะสมของ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ซึ่งใช้ในการป้องกันความเสี่ยงในกระแสเงินสด ซึ่งรอการรับรู้ในภายหลังในกำไรหรือขาดทุน หรือรวมเป็นต้นทุนเมื่อเริ่มแรก หรือมูลค่าตามบัญชีอื่นของสินทรัพย์ที่ไม่ใช่สินทรัพย์ทางการเงินหรือหนี้สินที่ไม่ใช่หนี้สินทางการเงิน</w:t>
      </w:r>
    </w:p>
    <w:bookmarkEnd w:id="36"/>
    <w:p w14:paraId="5733D1BE" w14:textId="77777777" w:rsidR="00B640F3" w:rsidRPr="00AE33D1" w:rsidRDefault="00B64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1096E3E7" w14:textId="1D60DD3B" w:rsidR="00893110" w:rsidRPr="00AE33D1" w:rsidRDefault="00893110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E33D1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14:paraId="473D26D3" w14:textId="77777777" w:rsidR="00D27798" w:rsidRPr="00AE33D1" w:rsidRDefault="00D27798" w:rsidP="00D27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MS Mincho" w:hAnsi="Angsana New"/>
          <w:sz w:val="30"/>
          <w:szCs w:val="30"/>
        </w:rPr>
      </w:pPr>
    </w:p>
    <w:p w14:paraId="065F1C4D" w14:textId="77777777" w:rsidR="009E61C3" w:rsidRPr="00AE33D1" w:rsidRDefault="009E61C3" w:rsidP="009E6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33D1">
        <w:rPr>
          <w:rFonts w:asciiTheme="majorBidi" w:hAnsiTheme="majorBidi" w:hint="cs"/>
          <w:sz w:val="30"/>
          <w:szCs w:val="30"/>
          <w:cs/>
        </w:rPr>
        <w:t>ผู้บริหารพิจารณาว่ากลุ่มบริษัทมีสองส่วนงานที่รายงาน</w:t>
      </w:r>
      <w:r w:rsidRPr="00AE33D1">
        <w:rPr>
          <w:rFonts w:asciiTheme="majorBidi" w:hAnsiTheme="majorBidi"/>
          <w:sz w:val="30"/>
          <w:szCs w:val="30"/>
          <w:cs/>
        </w:rPr>
        <w:t xml:space="preserve"> </w:t>
      </w:r>
      <w:r w:rsidRPr="00AE33D1">
        <w:rPr>
          <w:rFonts w:asciiTheme="majorBidi" w:hAnsiTheme="majorBidi" w:hint="cs"/>
          <w:sz w:val="30"/>
          <w:szCs w:val="30"/>
          <w:cs/>
        </w:rPr>
        <w:t>ซึ่งเป็นหน่วยงานธุรกิจที่สำคัญของกลุ่มบริษัทที่มีให้การบริการที่แตกต่างกัน</w:t>
      </w:r>
      <w:r w:rsidRPr="00AE33D1">
        <w:rPr>
          <w:rFonts w:asciiTheme="majorBidi" w:hAnsiTheme="majorBidi"/>
          <w:sz w:val="30"/>
          <w:szCs w:val="30"/>
          <w:cs/>
        </w:rPr>
        <w:t xml:space="preserve"> </w:t>
      </w:r>
      <w:r w:rsidRPr="00AE33D1">
        <w:rPr>
          <w:rFonts w:asciiTheme="majorBidi" w:hAnsiTheme="majorBidi" w:hint="cs"/>
          <w:sz w:val="30"/>
          <w:szCs w:val="30"/>
          <w:cs/>
        </w:rPr>
        <w:t>และมีการบริหารจัดการแยกต่างหาก</w:t>
      </w:r>
      <w:r w:rsidRPr="00AE33D1">
        <w:rPr>
          <w:rFonts w:asciiTheme="majorBidi" w:hAnsiTheme="majorBidi"/>
          <w:sz w:val="30"/>
          <w:szCs w:val="30"/>
          <w:cs/>
        </w:rPr>
        <w:t xml:space="preserve"> </w:t>
      </w:r>
      <w:r w:rsidRPr="00AE33D1">
        <w:rPr>
          <w:rFonts w:asciiTheme="majorBidi" w:hAnsiTheme="majorBidi" w:hint="cs"/>
          <w:sz w:val="30"/>
          <w:szCs w:val="30"/>
          <w:cs/>
        </w:rPr>
        <w:t>เนื่องจากใช้กลยุทธ์ทางการตลาดที่แตกต่างกัน</w:t>
      </w:r>
      <w:r w:rsidRPr="00AE33D1">
        <w:rPr>
          <w:rFonts w:asciiTheme="majorBidi" w:hAnsiTheme="majorBidi"/>
          <w:sz w:val="30"/>
          <w:szCs w:val="30"/>
          <w:cs/>
        </w:rPr>
        <w:t xml:space="preserve"> </w:t>
      </w:r>
      <w:r w:rsidRPr="00AE33D1">
        <w:rPr>
          <w:rFonts w:asciiTheme="majorBidi" w:hAnsiTheme="majorBidi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09CD56CB" w14:textId="77777777" w:rsidR="009E61C3" w:rsidRPr="00AE33D1" w:rsidRDefault="009E61C3" w:rsidP="009E6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258772A7" w14:textId="78730AA0" w:rsidR="009E61C3" w:rsidRPr="00AE33D1" w:rsidRDefault="009E61C3" w:rsidP="009E6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33D1">
        <w:rPr>
          <w:rFonts w:asciiTheme="majorBidi" w:hAnsiTheme="majorBidi" w:hint="eastAsia"/>
          <w:sz w:val="30"/>
          <w:szCs w:val="30"/>
          <w:cs/>
        </w:rPr>
        <w:t>•</w:t>
      </w:r>
      <w:r w:rsidRPr="00AE33D1">
        <w:rPr>
          <w:rFonts w:asciiTheme="majorBidi" w:hAnsiTheme="majorBidi"/>
          <w:sz w:val="30"/>
          <w:szCs w:val="30"/>
          <w:cs/>
        </w:rPr>
        <w:tab/>
      </w:r>
      <w:r w:rsidRPr="00AE33D1">
        <w:rPr>
          <w:rFonts w:asciiTheme="majorBidi" w:hAnsiTheme="majorBidi" w:hint="cs"/>
          <w:sz w:val="30"/>
          <w:szCs w:val="30"/>
          <w:cs/>
        </w:rPr>
        <w:t>ส่วนงาน</w:t>
      </w:r>
      <w:r w:rsidRPr="00AE33D1">
        <w:rPr>
          <w:rFonts w:asciiTheme="majorBidi" w:hAnsiTheme="majorBidi"/>
          <w:sz w:val="30"/>
          <w:szCs w:val="30"/>
          <w:cs/>
        </w:rPr>
        <w:t xml:space="preserve"> </w:t>
      </w:r>
      <w:r w:rsidR="00DB4EF2" w:rsidRPr="00AE33D1">
        <w:rPr>
          <w:rFonts w:asciiTheme="majorBidi" w:hAnsiTheme="majorBidi"/>
          <w:sz w:val="30"/>
          <w:szCs w:val="30"/>
        </w:rPr>
        <w:t>1</w:t>
      </w:r>
      <w:r w:rsidRPr="00AE33D1">
        <w:rPr>
          <w:rFonts w:asciiTheme="majorBidi" w:hAnsiTheme="majorBidi"/>
          <w:sz w:val="30"/>
          <w:szCs w:val="30"/>
          <w:cs/>
        </w:rPr>
        <w:t xml:space="preserve"> </w:t>
      </w:r>
      <w:r w:rsidRPr="00AE33D1">
        <w:rPr>
          <w:rFonts w:asciiTheme="majorBidi" w:hAnsiTheme="majorBidi" w:hint="cs"/>
          <w:sz w:val="30"/>
          <w:szCs w:val="30"/>
          <w:cs/>
        </w:rPr>
        <w:t>ให้บริการธุรกิจโรงแรมและบริการที่เกี่ยวข้อง</w:t>
      </w:r>
    </w:p>
    <w:p w14:paraId="58464064" w14:textId="69876936" w:rsidR="009E61C3" w:rsidRPr="00AE33D1" w:rsidRDefault="009E61C3" w:rsidP="009E6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33D1">
        <w:rPr>
          <w:rFonts w:asciiTheme="majorBidi" w:hAnsiTheme="majorBidi" w:hint="eastAsia"/>
          <w:sz w:val="30"/>
          <w:szCs w:val="30"/>
          <w:cs/>
        </w:rPr>
        <w:t>•</w:t>
      </w:r>
      <w:r w:rsidRPr="00AE33D1">
        <w:rPr>
          <w:rFonts w:asciiTheme="majorBidi" w:hAnsiTheme="majorBidi"/>
          <w:sz w:val="30"/>
          <w:szCs w:val="30"/>
          <w:cs/>
        </w:rPr>
        <w:tab/>
      </w:r>
      <w:r w:rsidRPr="00AE33D1">
        <w:rPr>
          <w:rFonts w:asciiTheme="majorBidi" w:hAnsiTheme="majorBidi" w:hint="cs"/>
          <w:sz w:val="30"/>
          <w:szCs w:val="30"/>
          <w:cs/>
        </w:rPr>
        <w:t>ส่วนงาน</w:t>
      </w:r>
      <w:r w:rsidRPr="00AE33D1">
        <w:rPr>
          <w:rFonts w:asciiTheme="majorBidi" w:hAnsiTheme="majorBidi"/>
          <w:sz w:val="30"/>
          <w:szCs w:val="30"/>
          <w:cs/>
        </w:rPr>
        <w:t xml:space="preserve"> </w:t>
      </w:r>
      <w:r w:rsidR="00DB4EF2" w:rsidRPr="00AE33D1">
        <w:rPr>
          <w:rFonts w:asciiTheme="majorBidi" w:hAnsiTheme="majorBidi"/>
          <w:sz w:val="30"/>
          <w:szCs w:val="30"/>
        </w:rPr>
        <w:t>2</w:t>
      </w:r>
      <w:r w:rsidRPr="00AE33D1">
        <w:rPr>
          <w:rFonts w:asciiTheme="majorBidi" w:hAnsiTheme="majorBidi"/>
          <w:sz w:val="30"/>
          <w:szCs w:val="30"/>
          <w:cs/>
        </w:rPr>
        <w:t xml:space="preserve"> </w:t>
      </w:r>
      <w:r w:rsidRPr="00AE33D1">
        <w:rPr>
          <w:rFonts w:asciiTheme="majorBidi" w:hAnsiTheme="majorBidi" w:hint="cs"/>
          <w:sz w:val="30"/>
          <w:szCs w:val="30"/>
          <w:cs/>
        </w:rPr>
        <w:t>ให้เช่าและให้บริการอาคารพาณิชยกรรม</w:t>
      </w:r>
    </w:p>
    <w:p w14:paraId="1A21205C" w14:textId="77777777" w:rsidR="009E61C3" w:rsidRPr="00AE33D1" w:rsidRDefault="009E61C3" w:rsidP="009E6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38ECD0BC" w14:textId="03E32FB5" w:rsidR="00CE631E" w:rsidRPr="00AE33D1" w:rsidRDefault="009E61C3" w:rsidP="009E6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CE631E" w:rsidRPr="00AE33D1" w:rsidSect="00EB2AE7">
          <w:headerReference w:type="default" r:id="rId21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AE33D1">
        <w:rPr>
          <w:rFonts w:asciiTheme="majorBidi" w:hAnsiTheme="majorBidi" w:hint="cs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</w:t>
      </w:r>
      <w:r w:rsidRPr="00AE33D1">
        <w:rPr>
          <w:rFonts w:asciiTheme="majorBidi" w:hAnsiTheme="majorBidi"/>
          <w:sz w:val="30"/>
          <w:szCs w:val="30"/>
          <w:cs/>
        </w:rPr>
        <w:t xml:space="preserve"> </w:t>
      </w:r>
      <w:r w:rsidRPr="00AE33D1">
        <w:rPr>
          <w:rFonts w:asciiTheme="majorBidi" w:hAnsiTheme="majorBidi" w:hint="cs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AE33D1">
        <w:rPr>
          <w:rFonts w:asciiTheme="majorBidi" w:hAnsiTheme="majorBidi"/>
          <w:sz w:val="30"/>
          <w:szCs w:val="30"/>
          <w:cs/>
        </w:rPr>
        <w:t xml:space="preserve"> </w:t>
      </w:r>
      <w:r w:rsidRPr="00AE33D1">
        <w:rPr>
          <w:rFonts w:asciiTheme="majorBidi" w:hAnsiTheme="majorBidi" w:hint="cs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AE33D1">
        <w:rPr>
          <w:rFonts w:asciiTheme="majorBidi" w:hAnsiTheme="majorBidi"/>
          <w:sz w:val="30"/>
          <w:szCs w:val="30"/>
          <w:cs/>
        </w:rPr>
        <w:t xml:space="preserve"> </w:t>
      </w:r>
      <w:r w:rsidRPr="00AE33D1">
        <w:rPr>
          <w:rFonts w:asciiTheme="majorBidi" w:hAnsiTheme="majorBidi" w:hint="cs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tbl>
      <w:tblPr>
        <w:tblpPr w:leftFromText="180" w:rightFromText="180" w:vertAnchor="text" w:horzAnchor="margin" w:tblpX="1148" w:tblpY="307"/>
        <w:tblW w:w="150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7"/>
        <w:gridCol w:w="1260"/>
        <w:gridCol w:w="180"/>
        <w:gridCol w:w="1260"/>
        <w:gridCol w:w="180"/>
        <w:gridCol w:w="19"/>
        <w:gridCol w:w="1241"/>
        <w:gridCol w:w="180"/>
        <w:gridCol w:w="1260"/>
        <w:gridCol w:w="178"/>
        <w:gridCol w:w="1172"/>
        <w:gridCol w:w="180"/>
        <w:gridCol w:w="1260"/>
        <w:gridCol w:w="270"/>
        <w:gridCol w:w="1170"/>
        <w:gridCol w:w="180"/>
        <w:gridCol w:w="1442"/>
        <w:gridCol w:w="180"/>
      </w:tblGrid>
      <w:tr w:rsidR="00782EA1" w:rsidRPr="00AE33D1" w14:paraId="5B832BE1" w14:textId="77777777" w:rsidTr="00782EA1">
        <w:trPr>
          <w:gridAfter w:val="1"/>
          <w:wAfter w:w="180" w:type="dxa"/>
          <w:cantSplit/>
          <w:trHeight w:val="267"/>
          <w:tblHeader/>
        </w:trPr>
        <w:tc>
          <w:tcPr>
            <w:tcW w:w="3407" w:type="dxa"/>
          </w:tcPr>
          <w:p w14:paraId="48411424" w14:textId="77777777" w:rsidR="00782EA1" w:rsidRPr="00AE33D1" w:rsidRDefault="00782EA1" w:rsidP="00674B26">
            <w:pPr>
              <w:shd w:val="clear" w:color="auto" w:fill="FFFFFF"/>
              <w:spacing w:line="240" w:lineRule="auto"/>
              <w:ind w:right="-7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32" w:type="dxa"/>
            <w:gridSpan w:val="16"/>
            <w:vAlign w:val="bottom"/>
          </w:tcPr>
          <w:p w14:paraId="016003EC" w14:textId="3182F004" w:rsidR="00782EA1" w:rsidRPr="00AE33D1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E33D1">
              <w:rPr>
                <w:rFonts w:ascii="Angsana New" w:hAnsi="Angsana New" w:hint="cs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782EA1" w:rsidRPr="00AE33D1" w14:paraId="7A1C3D6E" w14:textId="77777777" w:rsidTr="00AA37CF">
        <w:trPr>
          <w:gridAfter w:val="1"/>
          <w:wAfter w:w="180" w:type="dxa"/>
          <w:cantSplit/>
          <w:trHeight w:val="627"/>
          <w:tblHeader/>
        </w:trPr>
        <w:tc>
          <w:tcPr>
            <w:tcW w:w="3407" w:type="dxa"/>
          </w:tcPr>
          <w:p w14:paraId="4A819269" w14:textId="77777777" w:rsidR="00782EA1" w:rsidRPr="00AE33D1" w:rsidRDefault="00782EA1" w:rsidP="00674B26">
            <w:pPr>
              <w:shd w:val="clear" w:color="auto" w:fill="FFFFFF"/>
              <w:spacing w:line="240" w:lineRule="auto"/>
              <w:ind w:right="-7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32E4E31" w14:textId="77777777" w:rsidR="00782EA1" w:rsidRPr="00AE33D1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E33D1"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  <w:t>ให</w:t>
            </w:r>
            <w:r w:rsidRPr="00AE33D1">
              <w:rPr>
                <w:rFonts w:ascii="Angsana New" w:hAnsi="Angsana New" w:hint="cs"/>
                <w:bCs/>
                <w:sz w:val="24"/>
                <w:szCs w:val="24"/>
                <w:cs/>
              </w:rPr>
              <w:t>้</w:t>
            </w:r>
            <w:r w:rsidRPr="00AE33D1"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  <w:t>บริการธุรกิจโรงแรมและ</w:t>
            </w:r>
          </w:p>
          <w:p w14:paraId="67DAA946" w14:textId="527AB532" w:rsidR="00782EA1" w:rsidRPr="00AE33D1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  <w:r w:rsidRPr="00AE33D1"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  <w:t>บริการที่เกี่ยวข้อง</w:t>
            </w:r>
          </w:p>
        </w:tc>
        <w:tc>
          <w:tcPr>
            <w:tcW w:w="180" w:type="dxa"/>
            <w:vAlign w:val="bottom"/>
          </w:tcPr>
          <w:p w14:paraId="4A9CC82F" w14:textId="77777777" w:rsidR="00782EA1" w:rsidRPr="00AE33D1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2700" w:type="dxa"/>
            <w:gridSpan w:val="4"/>
            <w:vAlign w:val="bottom"/>
          </w:tcPr>
          <w:p w14:paraId="488621B2" w14:textId="77777777" w:rsidR="00782EA1" w:rsidRPr="00AE33D1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E33D1"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  <w:t>ให้เช่าและให้บริการ</w:t>
            </w:r>
          </w:p>
          <w:p w14:paraId="7BB8802C" w14:textId="5CC77E08" w:rsidR="00782EA1" w:rsidRPr="00AE33D1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  <w:r w:rsidRPr="00AE33D1"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  <w:t>อาคารพาณิชยกรรม</w:t>
            </w:r>
          </w:p>
        </w:tc>
        <w:tc>
          <w:tcPr>
            <w:tcW w:w="178" w:type="dxa"/>
            <w:vAlign w:val="bottom"/>
          </w:tcPr>
          <w:p w14:paraId="701A14AA" w14:textId="77777777" w:rsidR="00782EA1" w:rsidRPr="00AE33D1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2612" w:type="dxa"/>
            <w:gridSpan w:val="3"/>
          </w:tcPr>
          <w:p w14:paraId="6C3AE6F9" w14:textId="77777777" w:rsidR="00782EA1" w:rsidRPr="00AE33D1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  <w:p w14:paraId="3397A130" w14:textId="2ABBD824" w:rsidR="00782EA1" w:rsidRPr="00AE33D1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E33D1">
              <w:rPr>
                <w:rFonts w:ascii="Angsana New" w:hAnsi="Angsana New" w:hint="cs"/>
                <w:bCs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5B0F89C6" w14:textId="77777777" w:rsidR="00782EA1" w:rsidRPr="00AE33D1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92" w:type="dxa"/>
            <w:gridSpan w:val="3"/>
            <w:vAlign w:val="bottom"/>
          </w:tcPr>
          <w:p w14:paraId="035FB652" w14:textId="77777777" w:rsidR="00782EA1" w:rsidRPr="00AE33D1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E33D1">
              <w:rPr>
                <w:rFonts w:ascii="Angsana New" w:hAnsi="Angsana New" w:hint="cs"/>
                <w:bCs/>
                <w:sz w:val="24"/>
                <w:szCs w:val="24"/>
                <w:cs/>
                <w:lang w:val="en-GB"/>
              </w:rPr>
              <w:t>รวมส่วนงาน</w:t>
            </w:r>
          </w:p>
          <w:p w14:paraId="7E255AE0" w14:textId="09E22815" w:rsidR="00782EA1" w:rsidRPr="00AE33D1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  <w:r w:rsidRPr="00AE33D1">
              <w:rPr>
                <w:rFonts w:ascii="Angsana New" w:hAnsi="Angsana New" w:hint="cs"/>
                <w:bCs/>
                <w:sz w:val="24"/>
                <w:szCs w:val="24"/>
                <w:cs/>
                <w:lang w:val="en-GB"/>
              </w:rPr>
              <w:t>ที่รายงาน</w:t>
            </w:r>
          </w:p>
        </w:tc>
      </w:tr>
      <w:tr w:rsidR="009E61C3" w:rsidRPr="00AE33D1" w14:paraId="40AB7743" w14:textId="77777777" w:rsidTr="00AA37CF">
        <w:trPr>
          <w:gridAfter w:val="1"/>
          <w:wAfter w:w="180" w:type="dxa"/>
          <w:cantSplit/>
          <w:tblHeader/>
        </w:trPr>
        <w:tc>
          <w:tcPr>
            <w:tcW w:w="3407" w:type="dxa"/>
          </w:tcPr>
          <w:p w14:paraId="52374AF4" w14:textId="77777777" w:rsidR="009E61C3" w:rsidRPr="00AE33D1" w:rsidRDefault="009E61C3" w:rsidP="009E61C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ar-SA"/>
              </w:rPr>
            </w:pPr>
            <w:r w:rsidRPr="00AE33D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AE33D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AE33D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E434D61" w14:textId="116DE4F8" w:rsidR="009E61C3" w:rsidRPr="00AE33D1" w:rsidRDefault="009E61C3" w:rsidP="009E61C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 w:bidi="ar-SA"/>
              </w:rPr>
            </w:pPr>
            <w:r w:rsidRPr="00AE33D1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80" w:type="dxa"/>
            <w:vAlign w:val="center"/>
          </w:tcPr>
          <w:p w14:paraId="66FC5ACD" w14:textId="77777777" w:rsidR="009E61C3" w:rsidRPr="00AE33D1" w:rsidRDefault="009E61C3" w:rsidP="009E61C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A345F22" w14:textId="4E7C2D4A" w:rsidR="009E61C3" w:rsidRPr="00AE33D1" w:rsidRDefault="009E61C3" w:rsidP="009E61C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AE33D1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</w:tcPr>
          <w:p w14:paraId="46329470" w14:textId="77777777" w:rsidR="009E61C3" w:rsidRPr="00AE33D1" w:rsidRDefault="009E61C3" w:rsidP="009E61C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D75548C" w14:textId="70C0C48E" w:rsidR="009E61C3" w:rsidRPr="00AE33D1" w:rsidRDefault="009E61C3" w:rsidP="009E61C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 w:bidi="ar-SA"/>
              </w:rPr>
            </w:pPr>
            <w:r w:rsidRPr="00AE33D1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80" w:type="dxa"/>
            <w:vAlign w:val="center"/>
          </w:tcPr>
          <w:p w14:paraId="393939C1" w14:textId="77777777" w:rsidR="009E61C3" w:rsidRPr="00AE33D1" w:rsidRDefault="009E61C3" w:rsidP="009E61C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6369721C" w14:textId="1EA1A3E0" w:rsidR="009E61C3" w:rsidRPr="00AE33D1" w:rsidRDefault="009E61C3" w:rsidP="009E61C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AE33D1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78" w:type="dxa"/>
          </w:tcPr>
          <w:p w14:paraId="5F4B8392" w14:textId="77777777" w:rsidR="009E61C3" w:rsidRPr="00AE33D1" w:rsidRDefault="009E61C3" w:rsidP="009E61C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6F036B5A" w14:textId="24820ED2" w:rsidR="009E61C3" w:rsidRPr="00AE33D1" w:rsidRDefault="009E61C3" w:rsidP="009E61C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 w:bidi="ar-SA"/>
              </w:rPr>
            </w:pPr>
            <w:r w:rsidRPr="00AE33D1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80" w:type="dxa"/>
            <w:vAlign w:val="center"/>
          </w:tcPr>
          <w:p w14:paraId="713A4A70" w14:textId="77777777" w:rsidR="009E61C3" w:rsidRPr="00AE33D1" w:rsidRDefault="009E61C3" w:rsidP="009E61C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64469682" w14:textId="29A8E6C4" w:rsidR="009E61C3" w:rsidRPr="00AE33D1" w:rsidRDefault="009E61C3" w:rsidP="009E61C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AE33D1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0308E1C1" w14:textId="77777777" w:rsidR="009E61C3" w:rsidRPr="00AE33D1" w:rsidRDefault="009E61C3" w:rsidP="009E61C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06C96B81" w14:textId="2C0A3542" w:rsidR="009E61C3" w:rsidRPr="00AE33D1" w:rsidRDefault="009E61C3" w:rsidP="009E61C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 w:bidi="ar-SA"/>
              </w:rPr>
            </w:pPr>
            <w:r w:rsidRPr="00AE33D1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80" w:type="dxa"/>
            <w:vAlign w:val="center"/>
          </w:tcPr>
          <w:p w14:paraId="782DE4CA" w14:textId="77777777" w:rsidR="009E61C3" w:rsidRPr="00AE33D1" w:rsidRDefault="009E61C3" w:rsidP="009E61C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42" w:type="dxa"/>
            <w:vAlign w:val="center"/>
          </w:tcPr>
          <w:p w14:paraId="13AF21AC" w14:textId="75F2BF86" w:rsidR="009E61C3" w:rsidRPr="00AE33D1" w:rsidRDefault="009E61C3" w:rsidP="009E61C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AE33D1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AA37CF" w:rsidRPr="00AE33D1" w14:paraId="73391788" w14:textId="77777777" w:rsidTr="00AA37CF">
        <w:trPr>
          <w:cantSplit/>
          <w:tblHeader/>
        </w:trPr>
        <w:tc>
          <w:tcPr>
            <w:tcW w:w="3407" w:type="dxa"/>
          </w:tcPr>
          <w:p w14:paraId="0D0B0C86" w14:textId="77777777" w:rsidR="00AA37CF" w:rsidRPr="00AE33D1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BEC3995" w14:textId="77777777" w:rsidR="00AA37CF" w:rsidRPr="00AE33D1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3069FF38" w14:textId="77777777" w:rsidR="00AA37CF" w:rsidRPr="00AE33D1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D70C502" w14:textId="77777777" w:rsidR="00AA37CF" w:rsidRPr="00AE33D1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33D1">
              <w:rPr>
                <w:rFonts w:ascii="Angsana New" w:hAnsi="Angsana New"/>
                <w:sz w:val="24"/>
                <w:szCs w:val="24"/>
              </w:rPr>
              <w:t>(</w:t>
            </w:r>
            <w:r w:rsidRPr="00AE33D1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  <w:r w:rsidRPr="00AE33D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1A42CA60" w14:textId="77777777" w:rsidR="00AA37CF" w:rsidRPr="00AE33D1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F5A870A" w14:textId="77777777" w:rsidR="00AA37CF" w:rsidRPr="00AE33D1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1EFB4D06" w14:textId="77777777" w:rsidR="00AA37CF" w:rsidRPr="00AE33D1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29C6901C" w14:textId="77777777" w:rsidR="00AA37CF" w:rsidRPr="00AE33D1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33D1">
              <w:rPr>
                <w:rFonts w:ascii="Angsana New" w:hAnsi="Angsana New"/>
                <w:sz w:val="24"/>
                <w:szCs w:val="24"/>
              </w:rPr>
              <w:t>(</w:t>
            </w:r>
            <w:r w:rsidRPr="00AE33D1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  <w:r w:rsidRPr="00AE33D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41934D1A" w14:textId="77777777" w:rsidR="00AA37CF" w:rsidRPr="00AE33D1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4B01AA7F" w14:textId="77777777" w:rsidR="00AA37CF" w:rsidRPr="00AE33D1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19F6B1FD" w14:textId="77777777" w:rsidR="00AA37CF" w:rsidRPr="00AE33D1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2817074F" w14:textId="77777777" w:rsidR="00AA37CF" w:rsidRPr="00AE33D1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33D1">
              <w:rPr>
                <w:rFonts w:ascii="Angsana New" w:hAnsi="Angsana New"/>
                <w:sz w:val="24"/>
                <w:szCs w:val="24"/>
              </w:rPr>
              <w:t>(</w:t>
            </w:r>
            <w:r w:rsidRPr="00AE33D1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  <w:r w:rsidRPr="00AE33D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68037B8" w14:textId="77777777" w:rsidR="00AA37CF" w:rsidRPr="00AE33D1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4FE65566" w14:textId="77777777" w:rsidR="00AA37CF" w:rsidRPr="00AE33D1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526715CD" w14:textId="77777777" w:rsidR="00AA37CF" w:rsidRPr="00AE33D1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42" w:type="dxa"/>
            <w:vAlign w:val="center"/>
          </w:tcPr>
          <w:p w14:paraId="57BC3AF4" w14:textId="77777777" w:rsidR="00AA37CF" w:rsidRPr="00AE33D1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33D1">
              <w:rPr>
                <w:rFonts w:ascii="Angsana New" w:hAnsi="Angsana New"/>
                <w:sz w:val="24"/>
                <w:szCs w:val="24"/>
              </w:rPr>
              <w:t>(</w:t>
            </w:r>
            <w:r w:rsidRPr="00AE33D1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  <w:r w:rsidRPr="00AE33D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6B2E888A" w14:textId="77777777" w:rsidR="00AA37CF" w:rsidRPr="00AE33D1" w:rsidRDefault="00AA37CF" w:rsidP="00F520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33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</w:tr>
      <w:tr w:rsidR="00AA37CF" w:rsidRPr="00AE33D1" w14:paraId="43AE285C" w14:textId="77777777" w:rsidTr="00AA37CF">
        <w:trPr>
          <w:gridAfter w:val="1"/>
          <w:wAfter w:w="180" w:type="dxa"/>
          <w:cantSplit/>
          <w:tblHeader/>
        </w:trPr>
        <w:tc>
          <w:tcPr>
            <w:tcW w:w="3407" w:type="dxa"/>
          </w:tcPr>
          <w:p w14:paraId="7048B0EB" w14:textId="77777777" w:rsidR="00AA37CF" w:rsidRPr="00AE33D1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2"/>
              <w:jc w:val="center"/>
              <w:rPr>
                <w:rFonts w:ascii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11432" w:type="dxa"/>
            <w:gridSpan w:val="16"/>
            <w:shd w:val="clear" w:color="auto" w:fill="auto"/>
            <w:vAlign w:val="center"/>
          </w:tcPr>
          <w:p w14:paraId="2FB81298" w14:textId="77777777" w:rsidR="00AA37CF" w:rsidRPr="00AE33D1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AE33D1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AE33D1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AA37CF" w:rsidRPr="00AE33D1" w14:paraId="7BC7A292" w14:textId="77777777" w:rsidTr="00AA37CF">
        <w:trPr>
          <w:gridAfter w:val="1"/>
          <w:wAfter w:w="180" w:type="dxa"/>
          <w:cantSplit/>
          <w:trHeight w:val="236"/>
        </w:trPr>
        <w:tc>
          <w:tcPr>
            <w:tcW w:w="3407" w:type="dxa"/>
          </w:tcPr>
          <w:p w14:paraId="0B4F34C8" w14:textId="77777777" w:rsidR="00AA37CF" w:rsidRPr="00AE33D1" w:rsidRDefault="00245E56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AE33D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1260" w:type="dxa"/>
            <w:vAlign w:val="bottom"/>
          </w:tcPr>
          <w:p w14:paraId="78A88A96" w14:textId="77777777" w:rsidR="00AA37CF" w:rsidRPr="00AE33D1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4D98397" w14:textId="77777777" w:rsidR="00AA37CF" w:rsidRPr="00AE33D1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79A35A9" w14:textId="77777777" w:rsidR="00AA37CF" w:rsidRPr="00AE33D1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52096D55" w14:textId="77777777" w:rsidR="00AA37CF" w:rsidRPr="00AE33D1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4EB44705" w14:textId="77777777" w:rsidR="00AA37CF" w:rsidRPr="00AE33D1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5156F4B" w14:textId="77777777" w:rsidR="00AA37CF" w:rsidRPr="00AE33D1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25B8057" w14:textId="77777777" w:rsidR="00AA37CF" w:rsidRPr="00AE33D1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1B575942" w14:textId="77777777" w:rsidR="00AA37CF" w:rsidRPr="00AE33D1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0107EFAE" w14:textId="77777777" w:rsidR="00AA37CF" w:rsidRPr="00AE33D1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8"/>
              </w:tabs>
              <w:spacing w:line="240" w:lineRule="auto"/>
              <w:ind w:left="-79" w:right="26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28828A41" w14:textId="77777777" w:rsidR="00AA37CF" w:rsidRPr="00AE33D1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32FEA141" w14:textId="77777777" w:rsidR="00AA37CF" w:rsidRPr="00AE33D1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8"/>
              </w:tabs>
              <w:spacing w:line="240" w:lineRule="auto"/>
              <w:ind w:left="-79" w:right="26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6D7CFE15" w14:textId="77777777" w:rsidR="00AA37CF" w:rsidRPr="00AE33D1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6F2C6E6A" w14:textId="77777777" w:rsidR="00AA37CF" w:rsidRPr="00AE33D1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</w:tabs>
              <w:spacing w:line="240" w:lineRule="auto"/>
              <w:ind w:left="-79" w:right="10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694C7A1" w14:textId="77777777" w:rsidR="00AA37CF" w:rsidRPr="00AE33D1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42" w:type="dxa"/>
          </w:tcPr>
          <w:p w14:paraId="64BB2D59" w14:textId="77777777" w:rsidR="00AA37CF" w:rsidRPr="00AE33D1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</w:tabs>
              <w:spacing w:line="240" w:lineRule="auto"/>
              <w:ind w:left="-79" w:right="10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D66320" w:rsidRPr="00AE33D1" w14:paraId="43FCC158" w14:textId="77777777" w:rsidTr="00AA37CF">
        <w:trPr>
          <w:gridAfter w:val="1"/>
          <w:wAfter w:w="180" w:type="dxa"/>
          <w:cantSplit/>
          <w:trHeight w:val="236"/>
        </w:trPr>
        <w:tc>
          <w:tcPr>
            <w:tcW w:w="3407" w:type="dxa"/>
          </w:tcPr>
          <w:p w14:paraId="34B4A2D1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33D1">
              <w:rPr>
                <w:rFonts w:ascii="Angsana New" w:hAnsi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vAlign w:val="bottom"/>
          </w:tcPr>
          <w:p w14:paraId="10D6F56F" w14:textId="6118F70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E33D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2,879,039</w:t>
            </w:r>
          </w:p>
        </w:tc>
        <w:tc>
          <w:tcPr>
            <w:tcW w:w="180" w:type="dxa"/>
            <w:vAlign w:val="bottom"/>
          </w:tcPr>
          <w:p w14:paraId="21925E12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72F9B9B" w14:textId="75016A18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E33D1">
              <w:rPr>
                <w:rFonts w:asciiTheme="majorBidi" w:hAnsiTheme="majorBidi" w:cstheme="majorBidi"/>
                <w:sz w:val="24"/>
                <w:szCs w:val="24"/>
              </w:rPr>
              <w:t>8,703,447</w:t>
            </w:r>
          </w:p>
        </w:tc>
        <w:tc>
          <w:tcPr>
            <w:tcW w:w="199" w:type="dxa"/>
            <w:gridSpan w:val="2"/>
            <w:vAlign w:val="bottom"/>
          </w:tcPr>
          <w:p w14:paraId="48712C3A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38BA7946" w14:textId="6778D238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E33D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3,202,435</w:t>
            </w:r>
          </w:p>
        </w:tc>
        <w:tc>
          <w:tcPr>
            <w:tcW w:w="180" w:type="dxa"/>
            <w:vAlign w:val="bottom"/>
          </w:tcPr>
          <w:p w14:paraId="64CB41DA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4AA36B6" w14:textId="3ABD840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E33D1">
              <w:rPr>
                <w:rFonts w:asciiTheme="majorBidi" w:hAnsiTheme="majorBidi" w:cstheme="majorBidi"/>
                <w:sz w:val="24"/>
                <w:szCs w:val="24"/>
              </w:rPr>
              <w:t>4,305,551</w:t>
            </w:r>
          </w:p>
        </w:tc>
        <w:tc>
          <w:tcPr>
            <w:tcW w:w="178" w:type="dxa"/>
            <w:vAlign w:val="bottom"/>
          </w:tcPr>
          <w:p w14:paraId="7101E13F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702B14C3" w14:textId="0375DFD2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79" w:right="2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E33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3FC865D1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05F6C8D6" w14:textId="291FABD9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79" w:right="3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E33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67837F46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3AB68FD9" w14:textId="7408BFCE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E33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6,081,474</w:t>
            </w:r>
          </w:p>
        </w:tc>
        <w:tc>
          <w:tcPr>
            <w:tcW w:w="180" w:type="dxa"/>
            <w:vAlign w:val="bottom"/>
          </w:tcPr>
          <w:p w14:paraId="08B9557F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2" w:type="dxa"/>
          </w:tcPr>
          <w:p w14:paraId="49119E8F" w14:textId="522733F0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E33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13,008,99</w:t>
            </w:r>
            <w:r w:rsidR="00CB7E8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</w:t>
            </w:r>
          </w:p>
        </w:tc>
      </w:tr>
      <w:tr w:rsidR="00D66320" w:rsidRPr="00AE33D1" w14:paraId="565B918F" w14:textId="77777777" w:rsidTr="00AA37CF">
        <w:trPr>
          <w:gridAfter w:val="1"/>
          <w:wAfter w:w="180" w:type="dxa"/>
          <w:cantSplit/>
          <w:trHeight w:val="236"/>
        </w:trPr>
        <w:tc>
          <w:tcPr>
            <w:tcW w:w="3407" w:type="dxa"/>
          </w:tcPr>
          <w:p w14:paraId="52922E4D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33D1">
              <w:rPr>
                <w:rFonts w:ascii="Angsana New" w:hAnsi="Angsana New" w:hint="cs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vAlign w:val="bottom"/>
          </w:tcPr>
          <w:p w14:paraId="4D0717F0" w14:textId="6C26AC69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E33D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21,871</w:t>
            </w:r>
          </w:p>
        </w:tc>
        <w:tc>
          <w:tcPr>
            <w:tcW w:w="180" w:type="dxa"/>
            <w:vAlign w:val="bottom"/>
          </w:tcPr>
          <w:p w14:paraId="242E3578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BC609EC" w14:textId="018F79BE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E33D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238</w:t>
            </w:r>
          </w:p>
        </w:tc>
        <w:tc>
          <w:tcPr>
            <w:tcW w:w="199" w:type="dxa"/>
            <w:gridSpan w:val="2"/>
            <w:vAlign w:val="bottom"/>
          </w:tcPr>
          <w:p w14:paraId="17776799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5ACE0949" w14:textId="04B184FE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E33D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106,323</w:t>
            </w:r>
          </w:p>
        </w:tc>
        <w:tc>
          <w:tcPr>
            <w:tcW w:w="180" w:type="dxa"/>
            <w:vAlign w:val="bottom"/>
          </w:tcPr>
          <w:p w14:paraId="2D4711E8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A86C9B3" w14:textId="408C04F9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E33D1">
              <w:rPr>
                <w:rFonts w:asciiTheme="majorBidi" w:hAnsiTheme="majorBidi" w:cstheme="majorBidi"/>
                <w:sz w:val="24"/>
                <w:szCs w:val="24"/>
              </w:rPr>
              <w:t>64,244</w:t>
            </w:r>
          </w:p>
        </w:tc>
        <w:tc>
          <w:tcPr>
            <w:tcW w:w="178" w:type="dxa"/>
            <w:vAlign w:val="bottom"/>
          </w:tcPr>
          <w:p w14:paraId="3FF49864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5870F4B" w14:textId="7662676F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E33D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(128,194)</w:t>
            </w:r>
          </w:p>
        </w:tc>
        <w:tc>
          <w:tcPr>
            <w:tcW w:w="180" w:type="dxa"/>
          </w:tcPr>
          <w:p w14:paraId="4962775A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899FFE" w14:textId="4DBD4019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E33D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(64,482)</w:t>
            </w:r>
          </w:p>
        </w:tc>
        <w:tc>
          <w:tcPr>
            <w:tcW w:w="270" w:type="dxa"/>
          </w:tcPr>
          <w:p w14:paraId="77CBCD7A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6096CB56" w14:textId="6B2B2A0C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E33D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14039290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2" w:type="dxa"/>
          </w:tcPr>
          <w:p w14:paraId="681A5C80" w14:textId="786BD62E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79" w:right="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E33D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</w:tr>
      <w:tr w:rsidR="00D66320" w:rsidRPr="00AE33D1" w14:paraId="2E2D55E5" w14:textId="77777777" w:rsidTr="00AA37CF">
        <w:trPr>
          <w:gridAfter w:val="1"/>
          <w:wAfter w:w="180" w:type="dxa"/>
          <w:cantSplit/>
        </w:trPr>
        <w:tc>
          <w:tcPr>
            <w:tcW w:w="3407" w:type="dxa"/>
          </w:tcPr>
          <w:p w14:paraId="11EC0CD8" w14:textId="77777777" w:rsidR="00D66320" w:rsidRPr="00AE33D1" w:rsidRDefault="00D66320" w:rsidP="00D66320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E33D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B5718B" w14:textId="382D054A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E33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2,900,910</w:t>
            </w:r>
          </w:p>
        </w:tc>
        <w:tc>
          <w:tcPr>
            <w:tcW w:w="180" w:type="dxa"/>
            <w:vAlign w:val="bottom"/>
          </w:tcPr>
          <w:p w14:paraId="76D1A860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3564A2" w14:textId="1502F6AE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E33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8,703,685</w:t>
            </w:r>
          </w:p>
        </w:tc>
        <w:tc>
          <w:tcPr>
            <w:tcW w:w="199" w:type="dxa"/>
            <w:gridSpan w:val="2"/>
            <w:vAlign w:val="bottom"/>
          </w:tcPr>
          <w:p w14:paraId="6F627B22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1AB0DA" w14:textId="769A372E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AE33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3,308,758</w:t>
            </w:r>
          </w:p>
        </w:tc>
        <w:tc>
          <w:tcPr>
            <w:tcW w:w="180" w:type="dxa"/>
            <w:vAlign w:val="bottom"/>
          </w:tcPr>
          <w:p w14:paraId="0AFF6B72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C9BC80" w14:textId="64A1EBD4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AE33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4,369,795</w:t>
            </w:r>
          </w:p>
        </w:tc>
        <w:tc>
          <w:tcPr>
            <w:tcW w:w="178" w:type="dxa"/>
            <w:vAlign w:val="bottom"/>
          </w:tcPr>
          <w:p w14:paraId="6D5123EF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5CDC72D2" w14:textId="005CFF5C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AE33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(128,194)</w:t>
            </w:r>
          </w:p>
        </w:tc>
        <w:tc>
          <w:tcPr>
            <w:tcW w:w="180" w:type="dxa"/>
          </w:tcPr>
          <w:p w14:paraId="102DCAD1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7CA7650" w14:textId="12D6FF3E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AE33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(64,482)</w:t>
            </w:r>
          </w:p>
        </w:tc>
        <w:tc>
          <w:tcPr>
            <w:tcW w:w="270" w:type="dxa"/>
          </w:tcPr>
          <w:p w14:paraId="3D29B25B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AC17FE" w14:textId="7CB2087A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33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6,081,474</w:t>
            </w:r>
          </w:p>
        </w:tc>
        <w:tc>
          <w:tcPr>
            <w:tcW w:w="180" w:type="dxa"/>
            <w:vAlign w:val="bottom"/>
          </w:tcPr>
          <w:p w14:paraId="7C2110F6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1B949538" w14:textId="6A14F40B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33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13,008,998</w:t>
            </w:r>
          </w:p>
        </w:tc>
      </w:tr>
      <w:tr w:rsidR="00D66320" w:rsidRPr="00AE33D1" w14:paraId="706E535F" w14:textId="77777777" w:rsidTr="00AA37CF">
        <w:trPr>
          <w:gridAfter w:val="1"/>
          <w:wAfter w:w="180" w:type="dxa"/>
          <w:cantSplit/>
        </w:trPr>
        <w:tc>
          <w:tcPr>
            <w:tcW w:w="3407" w:type="dxa"/>
          </w:tcPr>
          <w:p w14:paraId="1C44EFC9" w14:textId="77777777" w:rsidR="00D66320" w:rsidRPr="00AE33D1" w:rsidRDefault="00D66320" w:rsidP="00D66320">
            <w:pPr>
              <w:shd w:val="clear" w:color="auto" w:fill="FFFFFF"/>
              <w:spacing w:line="240" w:lineRule="auto"/>
              <w:ind w:right="-72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BAFB156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E32F660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4229B50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7EAD2F1D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241" w:type="dxa"/>
            <w:tcBorders>
              <w:top w:val="double" w:sz="4" w:space="0" w:color="auto"/>
            </w:tcBorders>
            <w:vAlign w:val="bottom"/>
          </w:tcPr>
          <w:p w14:paraId="54F570AF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982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6F0BADF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C3DD9EC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982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2BDE1591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01EE258F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93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80" w:type="dxa"/>
          </w:tcPr>
          <w:p w14:paraId="2823962C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844EACD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270" w:type="dxa"/>
          </w:tcPr>
          <w:p w14:paraId="06F0C2FF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D756250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B49814F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4DF2A344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90"/>
              <w:rPr>
                <w:rFonts w:asciiTheme="majorBidi" w:hAnsiTheme="majorBidi" w:cstheme="majorBidi"/>
                <w:sz w:val="8"/>
                <w:szCs w:val="8"/>
                <w:lang w:val="en-GB" w:bidi="ar-SA"/>
              </w:rPr>
            </w:pPr>
          </w:p>
        </w:tc>
      </w:tr>
      <w:tr w:rsidR="00D66320" w:rsidRPr="00AE33D1" w14:paraId="39A8B313" w14:textId="77777777" w:rsidTr="00677547">
        <w:trPr>
          <w:gridAfter w:val="1"/>
          <w:wAfter w:w="180" w:type="dxa"/>
          <w:cantSplit/>
        </w:trPr>
        <w:tc>
          <w:tcPr>
            <w:tcW w:w="3407" w:type="dxa"/>
          </w:tcPr>
          <w:p w14:paraId="2E639E04" w14:textId="3273AD47" w:rsidR="00D66320" w:rsidRPr="00AE33D1" w:rsidRDefault="00D66320" w:rsidP="00D66320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E33D1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Pr="00AE33D1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AE33D1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Pr="00AE33D1"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Pr="00AE33D1">
              <w:rPr>
                <w:rFonts w:ascii="Angsana New" w:hAnsi="Angsana New" w:hint="cs"/>
                <w:sz w:val="24"/>
                <w:szCs w:val="24"/>
                <w:cs/>
              </w:rPr>
              <w:t>ตามส่วนงานก่อนหักภาษีเงินได้</w:t>
            </w:r>
          </w:p>
        </w:tc>
        <w:tc>
          <w:tcPr>
            <w:tcW w:w="1260" w:type="dxa"/>
            <w:vAlign w:val="bottom"/>
          </w:tcPr>
          <w:p w14:paraId="3EB1D8EB" w14:textId="66ABA5D9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AE33D1">
              <w:rPr>
                <w:rFonts w:ascii="Angsana New" w:hAnsi="Angsana New"/>
                <w:sz w:val="24"/>
                <w:szCs w:val="24"/>
                <w:lang w:val="en-GB" w:bidi="ar-SA"/>
              </w:rPr>
              <w:t>(2,472,990)</w:t>
            </w:r>
          </w:p>
        </w:tc>
        <w:tc>
          <w:tcPr>
            <w:tcW w:w="180" w:type="dxa"/>
            <w:vAlign w:val="bottom"/>
          </w:tcPr>
          <w:p w14:paraId="47DB8490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B79764F" w14:textId="2C63EF05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AE33D1">
              <w:rPr>
                <w:rFonts w:ascii="Angsana New" w:hAnsi="Angsana New"/>
                <w:sz w:val="24"/>
                <w:szCs w:val="24"/>
                <w:lang w:val="en-GB" w:bidi="ar-SA"/>
              </w:rPr>
              <w:t>273,388</w:t>
            </w:r>
          </w:p>
        </w:tc>
        <w:tc>
          <w:tcPr>
            <w:tcW w:w="199" w:type="dxa"/>
            <w:gridSpan w:val="2"/>
            <w:vAlign w:val="bottom"/>
          </w:tcPr>
          <w:p w14:paraId="0DBC810E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13AFAD16" w14:textId="66ECD83E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AE33D1">
              <w:rPr>
                <w:rFonts w:ascii="Angsana New" w:hAnsi="Angsana New"/>
                <w:sz w:val="24"/>
                <w:szCs w:val="24"/>
                <w:lang w:val="en-GB" w:bidi="ar-SA"/>
              </w:rPr>
              <w:t>90,151</w:t>
            </w:r>
          </w:p>
        </w:tc>
        <w:tc>
          <w:tcPr>
            <w:tcW w:w="180" w:type="dxa"/>
            <w:vAlign w:val="bottom"/>
          </w:tcPr>
          <w:p w14:paraId="558FE4E8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7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C4D6FCD" w14:textId="145D8EBD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AE33D1">
              <w:rPr>
                <w:rFonts w:asciiTheme="majorBidi" w:hAnsiTheme="majorBidi" w:cstheme="majorBidi"/>
                <w:sz w:val="24"/>
                <w:szCs w:val="24"/>
              </w:rPr>
              <w:t>82,155</w:t>
            </w:r>
          </w:p>
        </w:tc>
        <w:tc>
          <w:tcPr>
            <w:tcW w:w="178" w:type="dxa"/>
            <w:vAlign w:val="bottom"/>
          </w:tcPr>
          <w:p w14:paraId="11C6C4F2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117E379B" w14:textId="1083E3C3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0447E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(41,856)</w:t>
            </w:r>
          </w:p>
        </w:tc>
        <w:tc>
          <w:tcPr>
            <w:tcW w:w="180" w:type="dxa"/>
          </w:tcPr>
          <w:p w14:paraId="3227F7EC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425EDE91" w14:textId="6623C4B9" w:rsidR="00D66320" w:rsidRPr="00AE33D1" w:rsidRDefault="00D66320" w:rsidP="009451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40447E">
              <w:rPr>
                <w:rFonts w:ascii="Angsana New" w:hAnsi="Angsana New"/>
                <w:sz w:val="24"/>
                <w:szCs w:val="24"/>
                <w:lang w:val="en-GB" w:bidi="ar-SA"/>
              </w:rPr>
              <w:t>(19)</w:t>
            </w:r>
          </w:p>
        </w:tc>
        <w:tc>
          <w:tcPr>
            <w:tcW w:w="270" w:type="dxa"/>
          </w:tcPr>
          <w:p w14:paraId="4C8D459B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62B4187C" w14:textId="59604FBD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40447E">
              <w:rPr>
                <w:rFonts w:ascii="Angsana New" w:hAnsi="Angsana New"/>
                <w:sz w:val="24"/>
                <w:szCs w:val="24"/>
                <w:lang w:val="en-GB" w:bidi="ar-SA"/>
              </w:rPr>
              <w:t>(2,424,695)</w:t>
            </w:r>
          </w:p>
        </w:tc>
        <w:tc>
          <w:tcPr>
            <w:tcW w:w="180" w:type="dxa"/>
            <w:vAlign w:val="bottom"/>
          </w:tcPr>
          <w:p w14:paraId="321C2A55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42" w:type="dxa"/>
          </w:tcPr>
          <w:p w14:paraId="7D90DE2F" w14:textId="4FDB48A9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90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40447E">
              <w:rPr>
                <w:rFonts w:ascii="Angsana New" w:hAnsi="Angsana New"/>
                <w:sz w:val="24"/>
                <w:szCs w:val="24"/>
                <w:lang w:val="en-GB" w:bidi="ar-SA"/>
              </w:rPr>
              <w:t>355,524</w:t>
            </w:r>
          </w:p>
        </w:tc>
      </w:tr>
      <w:tr w:rsidR="00D66320" w:rsidRPr="00AE33D1" w14:paraId="6762ABF2" w14:textId="77777777" w:rsidTr="00677547">
        <w:trPr>
          <w:gridAfter w:val="1"/>
          <w:wAfter w:w="180" w:type="dxa"/>
          <w:cantSplit/>
        </w:trPr>
        <w:tc>
          <w:tcPr>
            <w:tcW w:w="3407" w:type="dxa"/>
          </w:tcPr>
          <w:p w14:paraId="17EABF70" w14:textId="77777777" w:rsidR="00D66320" w:rsidRPr="00AE33D1" w:rsidRDefault="00D66320" w:rsidP="00D66320">
            <w:pPr>
              <w:shd w:val="clear" w:color="auto" w:fill="FFFFFF"/>
              <w:spacing w:line="240" w:lineRule="auto"/>
              <w:ind w:right="-72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60" w:type="dxa"/>
            <w:vAlign w:val="bottom"/>
          </w:tcPr>
          <w:p w14:paraId="23BEF5DE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8"/>
                <w:szCs w:val="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FEB18BE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8"/>
                <w:szCs w:val="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9211BB9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8"/>
                <w:szCs w:val="8"/>
                <w:lang w:val="en-GB" w:bidi="ar-SA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763154DB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2"/>
              <w:rPr>
                <w:rFonts w:ascii="Angsana New" w:hAnsi="Angsana New"/>
                <w:sz w:val="8"/>
                <w:szCs w:val="8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5D914ECB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8"/>
                <w:szCs w:val="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A8897B1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72"/>
              </w:tabs>
              <w:spacing w:line="240" w:lineRule="auto"/>
              <w:ind w:left="-79" w:right="-72"/>
              <w:rPr>
                <w:rFonts w:ascii="Angsana New" w:hAnsi="Angsana New"/>
                <w:sz w:val="8"/>
                <w:szCs w:val="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53021E3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8"/>
                <w:szCs w:val="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3290F155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2"/>
              <w:rPr>
                <w:rFonts w:ascii="Angsana New" w:hAnsi="Angsana New"/>
                <w:sz w:val="8"/>
                <w:szCs w:val="8"/>
                <w:lang w:val="en-GB" w:bidi="ar-SA"/>
              </w:rPr>
            </w:pPr>
          </w:p>
        </w:tc>
        <w:tc>
          <w:tcPr>
            <w:tcW w:w="1172" w:type="dxa"/>
          </w:tcPr>
          <w:p w14:paraId="7D872AFC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2"/>
              <w:rPr>
                <w:rFonts w:ascii="Angsana New" w:hAnsi="Angsana New"/>
                <w:sz w:val="8"/>
                <w:szCs w:val="8"/>
                <w:lang w:val="en-GB" w:bidi="ar-SA"/>
              </w:rPr>
            </w:pPr>
          </w:p>
        </w:tc>
        <w:tc>
          <w:tcPr>
            <w:tcW w:w="180" w:type="dxa"/>
          </w:tcPr>
          <w:p w14:paraId="4588EEF9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2"/>
              <w:rPr>
                <w:rFonts w:ascii="Angsana New" w:hAnsi="Angsana New"/>
                <w:sz w:val="8"/>
                <w:szCs w:val="8"/>
                <w:lang w:val="en-GB" w:bidi="ar-SA"/>
              </w:rPr>
            </w:pPr>
          </w:p>
        </w:tc>
        <w:tc>
          <w:tcPr>
            <w:tcW w:w="1260" w:type="dxa"/>
          </w:tcPr>
          <w:p w14:paraId="31448FD0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2"/>
              <w:rPr>
                <w:rFonts w:ascii="Angsana New" w:hAnsi="Angsana New"/>
                <w:sz w:val="8"/>
                <w:szCs w:val="8"/>
                <w:lang w:val="en-GB" w:bidi="ar-SA"/>
              </w:rPr>
            </w:pPr>
          </w:p>
        </w:tc>
        <w:tc>
          <w:tcPr>
            <w:tcW w:w="270" w:type="dxa"/>
          </w:tcPr>
          <w:p w14:paraId="2E4DF1BC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2"/>
              <w:rPr>
                <w:rFonts w:ascii="Angsana New" w:hAnsi="Angsana New"/>
                <w:sz w:val="8"/>
                <w:szCs w:val="8"/>
                <w:lang w:val="en-GB" w:bidi="ar-SA"/>
              </w:rPr>
            </w:pPr>
          </w:p>
        </w:tc>
        <w:tc>
          <w:tcPr>
            <w:tcW w:w="1170" w:type="dxa"/>
          </w:tcPr>
          <w:p w14:paraId="7F3F8499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2"/>
              <w:rPr>
                <w:rFonts w:ascii="Angsana New" w:hAnsi="Angsana New"/>
                <w:sz w:val="8"/>
                <w:szCs w:val="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2CED07A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8"/>
                <w:szCs w:val="8"/>
                <w:lang w:val="en-GB" w:bidi="ar-SA"/>
              </w:rPr>
            </w:pPr>
          </w:p>
        </w:tc>
        <w:tc>
          <w:tcPr>
            <w:tcW w:w="1442" w:type="dxa"/>
          </w:tcPr>
          <w:p w14:paraId="1320AB92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90"/>
              <w:rPr>
                <w:rFonts w:ascii="Angsana New" w:hAnsi="Angsana New"/>
                <w:sz w:val="8"/>
                <w:szCs w:val="8"/>
                <w:lang w:val="en-GB" w:bidi="ar-SA"/>
              </w:rPr>
            </w:pPr>
          </w:p>
        </w:tc>
      </w:tr>
      <w:tr w:rsidR="00D66320" w:rsidRPr="00AE33D1" w14:paraId="350F4DD1" w14:textId="77777777" w:rsidTr="00CE6160">
        <w:trPr>
          <w:gridAfter w:val="1"/>
          <w:wAfter w:w="180" w:type="dxa"/>
          <w:cantSplit/>
          <w:trHeight w:val="266"/>
        </w:trPr>
        <w:tc>
          <w:tcPr>
            <w:tcW w:w="3407" w:type="dxa"/>
            <w:vAlign w:val="bottom"/>
          </w:tcPr>
          <w:p w14:paraId="4F6B4DB0" w14:textId="77777777" w:rsidR="00D66320" w:rsidRPr="00AE33D1" w:rsidRDefault="00D66320" w:rsidP="00D66320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  <w:r w:rsidRPr="00AE33D1">
              <w:rPr>
                <w:rFonts w:ascii="Angsana New" w:hAnsi="Angsana New" w:hint="cs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62902C8E" w14:textId="71C4D2AA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E33D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1,487</w:t>
            </w:r>
          </w:p>
        </w:tc>
        <w:tc>
          <w:tcPr>
            <w:tcW w:w="180" w:type="dxa"/>
            <w:vAlign w:val="bottom"/>
          </w:tcPr>
          <w:p w14:paraId="500A38B3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32E0132" w14:textId="7DA37252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E33D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4,231</w:t>
            </w:r>
          </w:p>
        </w:tc>
        <w:tc>
          <w:tcPr>
            <w:tcW w:w="199" w:type="dxa"/>
            <w:gridSpan w:val="2"/>
            <w:vAlign w:val="bottom"/>
          </w:tcPr>
          <w:p w14:paraId="06F0B0A9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5AB60089" w14:textId="13D37C4B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E33D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16,773</w:t>
            </w:r>
          </w:p>
        </w:tc>
        <w:tc>
          <w:tcPr>
            <w:tcW w:w="180" w:type="dxa"/>
            <w:vAlign w:val="bottom"/>
          </w:tcPr>
          <w:p w14:paraId="133F6A01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2D260DD" w14:textId="3C321E6B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E33D1">
              <w:rPr>
                <w:rFonts w:asciiTheme="majorBidi" w:hAnsiTheme="majorBidi" w:cstheme="majorBidi"/>
                <w:sz w:val="24"/>
                <w:szCs w:val="24"/>
              </w:rPr>
              <w:t>16,427</w:t>
            </w:r>
          </w:p>
        </w:tc>
        <w:tc>
          <w:tcPr>
            <w:tcW w:w="178" w:type="dxa"/>
            <w:vAlign w:val="bottom"/>
          </w:tcPr>
          <w:p w14:paraId="5BDAB01C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6FA31A5B" w14:textId="6594AA0F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E33D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5F371363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5EEFA065" w14:textId="0BEEF939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E33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29E91DF5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6F2EFC9E" w14:textId="2DAC55C8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E33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18,260</w:t>
            </w:r>
          </w:p>
        </w:tc>
        <w:tc>
          <w:tcPr>
            <w:tcW w:w="180" w:type="dxa"/>
            <w:vAlign w:val="bottom"/>
          </w:tcPr>
          <w:p w14:paraId="789E3793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2" w:type="dxa"/>
          </w:tcPr>
          <w:p w14:paraId="68C6FE1B" w14:textId="5363496B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0447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20,658</w:t>
            </w:r>
          </w:p>
        </w:tc>
      </w:tr>
      <w:tr w:rsidR="00D66320" w:rsidRPr="00AE33D1" w14:paraId="3F4B7B4F" w14:textId="77777777" w:rsidTr="00AA37CF">
        <w:trPr>
          <w:gridAfter w:val="1"/>
          <w:wAfter w:w="180" w:type="dxa"/>
          <w:cantSplit/>
          <w:trHeight w:val="330"/>
        </w:trPr>
        <w:tc>
          <w:tcPr>
            <w:tcW w:w="3407" w:type="dxa"/>
            <w:vAlign w:val="bottom"/>
          </w:tcPr>
          <w:p w14:paraId="27291601" w14:textId="77777777" w:rsidR="00D66320" w:rsidRPr="00AE33D1" w:rsidRDefault="00D66320" w:rsidP="00D66320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AE33D1">
              <w:rPr>
                <w:rFonts w:ascii="Angsana New" w:hAnsi="Angsana New" w:hint="cs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260" w:type="dxa"/>
            <w:vAlign w:val="bottom"/>
          </w:tcPr>
          <w:p w14:paraId="6E3DFE5A" w14:textId="796D9569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E33D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612,697</w:t>
            </w:r>
          </w:p>
        </w:tc>
        <w:tc>
          <w:tcPr>
            <w:tcW w:w="180" w:type="dxa"/>
            <w:vAlign w:val="bottom"/>
          </w:tcPr>
          <w:p w14:paraId="5B53A24D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2865B7C" w14:textId="1E5E5509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E33D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1,084,121</w:t>
            </w:r>
          </w:p>
        </w:tc>
        <w:tc>
          <w:tcPr>
            <w:tcW w:w="199" w:type="dxa"/>
            <w:gridSpan w:val="2"/>
            <w:vAlign w:val="bottom"/>
          </w:tcPr>
          <w:p w14:paraId="67707305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5FF971E3" w14:textId="6D1147BA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E33D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1,1</w:t>
            </w:r>
            <w:r w:rsidRPr="00AE33D1">
              <w:rPr>
                <w:rFonts w:asciiTheme="majorBidi" w:hAnsiTheme="majorBidi" w:cstheme="majorBidi"/>
                <w:sz w:val="24"/>
                <w:szCs w:val="24"/>
              </w:rPr>
              <w:t>33,631</w:t>
            </w:r>
          </w:p>
        </w:tc>
        <w:tc>
          <w:tcPr>
            <w:tcW w:w="180" w:type="dxa"/>
            <w:vAlign w:val="bottom"/>
          </w:tcPr>
          <w:p w14:paraId="7F9300F4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5989BA2" w14:textId="6769BC0E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E33D1">
              <w:rPr>
                <w:rFonts w:asciiTheme="majorBidi" w:hAnsiTheme="majorBidi" w:cstheme="majorBidi"/>
                <w:sz w:val="24"/>
                <w:szCs w:val="24"/>
              </w:rPr>
              <w:t>1,615,518</w:t>
            </w:r>
          </w:p>
        </w:tc>
        <w:tc>
          <w:tcPr>
            <w:tcW w:w="178" w:type="dxa"/>
            <w:vAlign w:val="bottom"/>
          </w:tcPr>
          <w:p w14:paraId="0A976D99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6E542E97" w14:textId="2E497109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E33D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2E8C56E9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58EEEC74" w14:textId="6A4C9F0E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E33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60F206BD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FF97061" w14:textId="55E9F3A6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E33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1,746,328</w:t>
            </w:r>
          </w:p>
        </w:tc>
        <w:tc>
          <w:tcPr>
            <w:tcW w:w="180" w:type="dxa"/>
            <w:vAlign w:val="bottom"/>
          </w:tcPr>
          <w:p w14:paraId="5F590C68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2" w:type="dxa"/>
            <w:vAlign w:val="bottom"/>
          </w:tcPr>
          <w:p w14:paraId="763DE372" w14:textId="01304C0E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E33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2,</w:t>
            </w:r>
            <w:r w:rsidR="00CB7E8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699,639</w:t>
            </w:r>
          </w:p>
        </w:tc>
      </w:tr>
      <w:tr w:rsidR="00D66320" w:rsidRPr="00AE33D1" w14:paraId="3EFC1F4D" w14:textId="77777777" w:rsidTr="008F2C7B">
        <w:trPr>
          <w:gridAfter w:val="1"/>
          <w:wAfter w:w="180" w:type="dxa"/>
          <w:cantSplit/>
        </w:trPr>
        <w:tc>
          <w:tcPr>
            <w:tcW w:w="3407" w:type="dxa"/>
          </w:tcPr>
          <w:p w14:paraId="4DC658F2" w14:textId="77777777" w:rsidR="00D66320" w:rsidRPr="00BD1DB5" w:rsidRDefault="00D66320" w:rsidP="00D66320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BD1DB5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14:paraId="4D4F0E2F" w14:textId="1EE644CD" w:rsidR="00D66320" w:rsidRPr="00BD1DB5" w:rsidRDefault="00765661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D1DB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1,522,405</w:t>
            </w:r>
          </w:p>
        </w:tc>
        <w:tc>
          <w:tcPr>
            <w:tcW w:w="180" w:type="dxa"/>
            <w:vAlign w:val="bottom"/>
          </w:tcPr>
          <w:p w14:paraId="6CE00BD8" w14:textId="77777777" w:rsidR="00D66320" w:rsidRPr="00BD1DB5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A335773" w14:textId="62E037E3" w:rsidR="00D66320" w:rsidRPr="004D6D4A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D6D4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1,425,</w:t>
            </w:r>
            <w:r w:rsidR="005A336F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559</w:t>
            </w:r>
          </w:p>
        </w:tc>
        <w:tc>
          <w:tcPr>
            <w:tcW w:w="199" w:type="dxa"/>
            <w:gridSpan w:val="2"/>
            <w:vAlign w:val="bottom"/>
          </w:tcPr>
          <w:p w14:paraId="4EAECBE4" w14:textId="77777777" w:rsidR="00D66320" w:rsidRPr="004D6D4A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22D0BFFF" w14:textId="1DD8BC57" w:rsidR="00D66320" w:rsidRPr="004D6D4A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D6D4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787,925</w:t>
            </w:r>
          </w:p>
        </w:tc>
        <w:tc>
          <w:tcPr>
            <w:tcW w:w="180" w:type="dxa"/>
            <w:vAlign w:val="bottom"/>
          </w:tcPr>
          <w:p w14:paraId="3D626F21" w14:textId="77777777" w:rsidR="00D66320" w:rsidRPr="004D6D4A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44E287F" w14:textId="004EC42D" w:rsidR="00D66320" w:rsidRPr="004D6D4A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D6D4A">
              <w:rPr>
                <w:rFonts w:asciiTheme="majorBidi" w:hAnsiTheme="majorBidi" w:cstheme="majorBidi"/>
                <w:sz w:val="24"/>
                <w:szCs w:val="24"/>
              </w:rPr>
              <w:t>761,444</w:t>
            </w:r>
          </w:p>
        </w:tc>
        <w:tc>
          <w:tcPr>
            <w:tcW w:w="178" w:type="dxa"/>
            <w:vAlign w:val="bottom"/>
          </w:tcPr>
          <w:p w14:paraId="45744C01" w14:textId="77777777" w:rsidR="00D66320" w:rsidRPr="00BD1DB5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1994A13A" w14:textId="76AAC902" w:rsidR="00D66320" w:rsidRPr="00BD1DB5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D1DB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75F9DFE5" w14:textId="77777777" w:rsidR="00D66320" w:rsidRPr="00BD1DB5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0E0F4C61" w14:textId="22C11E16" w:rsidR="00D66320" w:rsidRPr="00BD1DB5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D1DB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7BF1E633" w14:textId="77777777" w:rsidR="00D66320" w:rsidRPr="00BD1DB5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0A191EE1" w14:textId="29049AD0" w:rsidR="00D66320" w:rsidRPr="00BD1DB5" w:rsidRDefault="00765661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D1DB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2,310,330</w:t>
            </w:r>
          </w:p>
        </w:tc>
        <w:tc>
          <w:tcPr>
            <w:tcW w:w="180" w:type="dxa"/>
            <w:vAlign w:val="bottom"/>
          </w:tcPr>
          <w:p w14:paraId="00C24408" w14:textId="77777777" w:rsidR="00D66320" w:rsidRPr="00BD1DB5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2" w:type="dxa"/>
          </w:tcPr>
          <w:p w14:paraId="37B8936A" w14:textId="6E673D9B" w:rsidR="00D66320" w:rsidRPr="00BD1DB5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D1DB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2,187,0</w:t>
            </w:r>
            <w:r w:rsidR="005A336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03</w:t>
            </w:r>
          </w:p>
        </w:tc>
      </w:tr>
      <w:tr w:rsidR="00D66320" w:rsidRPr="00AE33D1" w14:paraId="7E854811" w14:textId="77777777" w:rsidTr="008F2C7B">
        <w:trPr>
          <w:gridAfter w:val="1"/>
          <w:wAfter w:w="180" w:type="dxa"/>
          <w:cantSplit/>
        </w:trPr>
        <w:tc>
          <w:tcPr>
            <w:tcW w:w="3407" w:type="dxa"/>
          </w:tcPr>
          <w:p w14:paraId="6949B173" w14:textId="63863A15" w:rsidR="00D66320" w:rsidRPr="00AE33D1" w:rsidRDefault="00D66320" w:rsidP="00D66320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AE33D1">
              <w:rPr>
                <w:rFonts w:ascii="Angsana New" w:hAnsi="Angsana New"/>
                <w:sz w:val="24"/>
                <w:szCs w:val="24"/>
                <w:cs/>
              </w:rPr>
              <w:t>ค่าใช้จ่าย</w:t>
            </w:r>
            <w:r w:rsidRPr="00AE33D1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E33D1">
              <w:rPr>
                <w:rFonts w:ascii="Angsana New" w:hAnsi="Angsana New"/>
                <w:sz w:val="24"/>
                <w:szCs w:val="24"/>
              </w:rPr>
              <w:t>(</w:t>
            </w:r>
            <w:r w:rsidRPr="00AE33D1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  <w:r w:rsidRPr="00AE33D1">
              <w:rPr>
                <w:rFonts w:ascii="Angsana New" w:hAnsi="Angsana New"/>
                <w:sz w:val="24"/>
                <w:szCs w:val="24"/>
              </w:rPr>
              <w:t>)</w:t>
            </w:r>
            <w:r w:rsidRPr="00AE33D1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E33D1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60" w:type="dxa"/>
            <w:vAlign w:val="bottom"/>
          </w:tcPr>
          <w:p w14:paraId="4B2978DF" w14:textId="05B78C16" w:rsidR="00D66320" w:rsidRPr="00AE33D1" w:rsidRDefault="00677547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66320" w:rsidRPr="00537A46">
              <w:rPr>
                <w:rFonts w:asciiTheme="majorBidi" w:hAnsiTheme="majorBidi" w:cstheme="majorBidi"/>
                <w:sz w:val="24"/>
                <w:szCs w:val="24"/>
              </w:rPr>
              <w:t>481,948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110ED2AA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0B47A76" w14:textId="0D0F3C93" w:rsidR="00D66320" w:rsidRPr="004D6D4A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4D6D4A">
              <w:rPr>
                <w:rFonts w:asciiTheme="majorBidi" w:hAnsiTheme="majorBidi" w:cstheme="majorBidi"/>
                <w:sz w:val="24"/>
                <w:szCs w:val="24"/>
              </w:rPr>
              <w:t>157,164</w:t>
            </w:r>
          </w:p>
        </w:tc>
        <w:tc>
          <w:tcPr>
            <w:tcW w:w="199" w:type="dxa"/>
            <w:gridSpan w:val="2"/>
            <w:vAlign w:val="bottom"/>
          </w:tcPr>
          <w:p w14:paraId="26CAA4E9" w14:textId="77777777" w:rsidR="00D66320" w:rsidRPr="004D6D4A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14:paraId="47254048" w14:textId="42A9031F" w:rsidR="00D66320" w:rsidRPr="004D6D4A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4D6D4A">
              <w:rPr>
                <w:rFonts w:asciiTheme="majorBidi" w:hAnsiTheme="majorBidi" w:cstheme="majorBidi"/>
                <w:sz w:val="24"/>
                <w:szCs w:val="24"/>
              </w:rPr>
              <w:t>44,739</w:t>
            </w:r>
          </w:p>
        </w:tc>
        <w:tc>
          <w:tcPr>
            <w:tcW w:w="180" w:type="dxa"/>
            <w:vAlign w:val="bottom"/>
          </w:tcPr>
          <w:p w14:paraId="7B1FF3FD" w14:textId="77777777" w:rsidR="00D66320" w:rsidRPr="004D6D4A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3E033BD" w14:textId="1E977A3D" w:rsidR="00D66320" w:rsidRPr="004D6D4A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4D6D4A">
              <w:rPr>
                <w:rFonts w:asciiTheme="majorBidi" w:hAnsiTheme="majorBidi" w:cstheme="majorBidi"/>
                <w:sz w:val="24"/>
                <w:szCs w:val="24"/>
              </w:rPr>
              <w:t>32,544</w:t>
            </w:r>
          </w:p>
        </w:tc>
        <w:tc>
          <w:tcPr>
            <w:tcW w:w="178" w:type="dxa"/>
            <w:vAlign w:val="bottom"/>
          </w:tcPr>
          <w:p w14:paraId="1B2D92D5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3E66BF8F" w14:textId="625E8A11" w:rsidR="00D66320" w:rsidRPr="00AE33D1" w:rsidRDefault="00677547" w:rsidP="00C335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</w:t>
            </w:r>
            <w:r w:rsidR="00C335F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8,064</w:t>
            </w: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06CFA40C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66D524B1" w14:textId="309C7F53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537A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19ED8D51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49532F4C" w14:textId="3924B943" w:rsidR="00D66320" w:rsidRPr="00AE33D1" w:rsidRDefault="00677547" w:rsidP="00C335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35FA">
              <w:rPr>
                <w:rFonts w:asciiTheme="majorBidi" w:hAnsiTheme="majorBidi" w:cstheme="majorBidi"/>
                <w:sz w:val="24"/>
                <w:szCs w:val="24"/>
              </w:rPr>
              <w:t>445,273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174A4C68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2" w:type="dxa"/>
          </w:tcPr>
          <w:p w14:paraId="1861E46F" w14:textId="3FA10878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537A46">
              <w:rPr>
                <w:rFonts w:asciiTheme="majorBidi" w:hAnsiTheme="majorBidi" w:cstheme="majorBidi"/>
                <w:sz w:val="24"/>
                <w:szCs w:val="24"/>
              </w:rPr>
              <w:t>189,708</w:t>
            </w:r>
          </w:p>
        </w:tc>
      </w:tr>
      <w:tr w:rsidR="00D66320" w:rsidRPr="00AE33D1" w14:paraId="462E9E20" w14:textId="77777777" w:rsidTr="008F2C7B">
        <w:trPr>
          <w:gridAfter w:val="1"/>
          <w:wAfter w:w="180" w:type="dxa"/>
          <w:cantSplit/>
        </w:trPr>
        <w:tc>
          <w:tcPr>
            <w:tcW w:w="3407" w:type="dxa"/>
          </w:tcPr>
          <w:p w14:paraId="5A2ABAE5" w14:textId="048844E2" w:rsidR="00D66320" w:rsidRPr="00AE33D1" w:rsidRDefault="00D66320" w:rsidP="00D66320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AE33D1">
              <w:rPr>
                <w:rFonts w:ascii="Angsana New" w:hAnsi="Angsana New"/>
                <w:sz w:val="24"/>
                <w:szCs w:val="24"/>
                <w:cs/>
              </w:rPr>
              <w:t>ส่วนแบ่งกำไร</w:t>
            </w:r>
            <w:r w:rsidRPr="00AE33D1">
              <w:rPr>
                <w:rFonts w:ascii="Angsana New" w:hAnsi="Angsana New" w:hint="cs"/>
                <w:sz w:val="24"/>
                <w:szCs w:val="24"/>
                <w:cs/>
              </w:rPr>
              <w:t>ในเงินลงทุนใน</w:t>
            </w:r>
            <w:r w:rsidRPr="00AE33D1">
              <w:rPr>
                <w:rFonts w:ascii="Angsana New" w:hAnsi="Angsana New"/>
                <w:sz w:val="24"/>
                <w:szCs w:val="24"/>
                <w:cs/>
              </w:rPr>
              <w:t>บร</w:t>
            </w:r>
            <w:r w:rsidRPr="00AE33D1">
              <w:rPr>
                <w:rFonts w:ascii="Angsana New" w:hAnsi="Angsana New" w:hint="cs"/>
                <w:sz w:val="24"/>
                <w:szCs w:val="24"/>
                <w:cs/>
              </w:rPr>
              <w:t>ิษั</w:t>
            </w:r>
            <w:r w:rsidRPr="00AE33D1">
              <w:rPr>
                <w:rFonts w:ascii="Angsana New" w:hAnsi="Angsana New"/>
                <w:sz w:val="24"/>
                <w:szCs w:val="24"/>
                <w:cs/>
              </w:rPr>
              <w:t>ทร่วม</w:t>
            </w:r>
          </w:p>
        </w:tc>
        <w:tc>
          <w:tcPr>
            <w:tcW w:w="1260" w:type="dxa"/>
            <w:vAlign w:val="bottom"/>
          </w:tcPr>
          <w:p w14:paraId="3450D3CF" w14:textId="591DDECE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537A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BDA8644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95D9EEB" w14:textId="218643EE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537A46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94</w:t>
            </w:r>
          </w:p>
        </w:tc>
        <w:tc>
          <w:tcPr>
            <w:tcW w:w="199" w:type="dxa"/>
            <w:gridSpan w:val="2"/>
            <w:vAlign w:val="bottom"/>
          </w:tcPr>
          <w:p w14:paraId="07A66A67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164C9A68" w14:textId="1DB93014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537A46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13CC48F9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F182CFC" w14:textId="25FF839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537A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D827FAF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12694900" w14:textId="6E8A8D3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537A46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6C22322E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76EBFCDA" w14:textId="61A48F06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537A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565037FF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5E8114C4" w14:textId="574CFF32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537A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90688F5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2" w:type="dxa"/>
          </w:tcPr>
          <w:p w14:paraId="2AC0EC1B" w14:textId="1D8577FD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537A46">
              <w:rPr>
                <w:rFonts w:asciiTheme="majorBidi" w:hAnsiTheme="majorBidi" w:cstheme="majorBidi"/>
                <w:sz w:val="24"/>
                <w:szCs w:val="24"/>
              </w:rPr>
              <w:t>94</w:t>
            </w:r>
          </w:p>
        </w:tc>
      </w:tr>
      <w:tr w:rsidR="00D66320" w:rsidRPr="00AE33D1" w14:paraId="7BF3A2D5" w14:textId="77777777" w:rsidTr="008F2C7B">
        <w:trPr>
          <w:gridAfter w:val="1"/>
          <w:wAfter w:w="180" w:type="dxa"/>
          <w:cantSplit/>
        </w:trPr>
        <w:tc>
          <w:tcPr>
            <w:tcW w:w="3407" w:type="dxa"/>
          </w:tcPr>
          <w:p w14:paraId="0575150F" w14:textId="77777777" w:rsidR="00D66320" w:rsidRPr="00AE33D1" w:rsidRDefault="00D66320" w:rsidP="00D66320">
            <w:pPr>
              <w:shd w:val="clear" w:color="auto" w:fill="FFFFFF"/>
              <w:spacing w:line="240" w:lineRule="auto"/>
              <w:ind w:right="-72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60" w:type="dxa"/>
            <w:vAlign w:val="bottom"/>
          </w:tcPr>
          <w:p w14:paraId="77B59558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8"/>
                <w:szCs w:val="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C2F5A51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8"/>
                <w:szCs w:val="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FA886F5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8"/>
                <w:szCs w:val="8"/>
                <w:lang w:val="en-GB" w:bidi="ar-SA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4F4E1AF4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8"/>
                <w:szCs w:val="8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026CD417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8"/>
                <w:szCs w:val="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4113AD8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8"/>
                <w:szCs w:val="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40B24B2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8"/>
                <w:szCs w:val="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7A8BA24B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8"/>
                <w:szCs w:val="8"/>
                <w:lang w:val="en-GB" w:bidi="ar-SA"/>
              </w:rPr>
            </w:pPr>
          </w:p>
        </w:tc>
        <w:tc>
          <w:tcPr>
            <w:tcW w:w="1172" w:type="dxa"/>
          </w:tcPr>
          <w:p w14:paraId="59DE0B16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8"/>
                <w:szCs w:val="8"/>
                <w:lang w:val="en-GB" w:bidi="ar-SA"/>
              </w:rPr>
            </w:pPr>
          </w:p>
        </w:tc>
        <w:tc>
          <w:tcPr>
            <w:tcW w:w="180" w:type="dxa"/>
          </w:tcPr>
          <w:p w14:paraId="365C1DF0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8"/>
                <w:szCs w:val="8"/>
                <w:lang w:val="en-GB" w:bidi="ar-SA"/>
              </w:rPr>
            </w:pPr>
          </w:p>
        </w:tc>
        <w:tc>
          <w:tcPr>
            <w:tcW w:w="1260" w:type="dxa"/>
          </w:tcPr>
          <w:p w14:paraId="06F55CF4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8"/>
                <w:szCs w:val="8"/>
                <w:lang w:val="en-GB" w:bidi="ar-SA"/>
              </w:rPr>
            </w:pPr>
          </w:p>
        </w:tc>
        <w:tc>
          <w:tcPr>
            <w:tcW w:w="270" w:type="dxa"/>
          </w:tcPr>
          <w:p w14:paraId="0DFBAB2D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8"/>
                <w:szCs w:val="8"/>
                <w:lang w:val="en-GB" w:bidi="ar-SA"/>
              </w:rPr>
            </w:pPr>
          </w:p>
        </w:tc>
        <w:tc>
          <w:tcPr>
            <w:tcW w:w="1170" w:type="dxa"/>
          </w:tcPr>
          <w:p w14:paraId="0AE2891C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8"/>
                <w:szCs w:val="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FB2ADA5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8"/>
                <w:szCs w:val="8"/>
                <w:lang w:val="en-GB" w:bidi="ar-SA"/>
              </w:rPr>
            </w:pPr>
          </w:p>
        </w:tc>
        <w:tc>
          <w:tcPr>
            <w:tcW w:w="1442" w:type="dxa"/>
          </w:tcPr>
          <w:p w14:paraId="74BC6ECD" w14:textId="77777777" w:rsidR="00D66320" w:rsidRPr="00AE33D1" w:rsidRDefault="00D66320" w:rsidP="00D663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90"/>
              <w:rPr>
                <w:rFonts w:ascii="Angsana New" w:hAnsi="Angsana New"/>
                <w:b/>
                <w:bCs/>
                <w:sz w:val="8"/>
                <w:szCs w:val="8"/>
                <w:lang w:val="en-GB" w:bidi="ar-SA"/>
              </w:rPr>
            </w:pPr>
          </w:p>
        </w:tc>
      </w:tr>
      <w:tr w:rsidR="009C493D" w:rsidRPr="00AE33D1" w14:paraId="19BF901E" w14:textId="77777777" w:rsidTr="00BB4407">
        <w:trPr>
          <w:gridAfter w:val="1"/>
          <w:wAfter w:w="180" w:type="dxa"/>
          <w:cantSplit/>
        </w:trPr>
        <w:tc>
          <w:tcPr>
            <w:tcW w:w="3407" w:type="dxa"/>
            <w:vAlign w:val="bottom"/>
          </w:tcPr>
          <w:p w14:paraId="4CBAC907" w14:textId="77777777" w:rsidR="009C493D" w:rsidRPr="00AE33D1" w:rsidRDefault="009C493D" w:rsidP="009C493D">
            <w:pPr>
              <w:shd w:val="clear" w:color="auto" w:fill="FFFFFF"/>
              <w:spacing w:line="240" w:lineRule="auto"/>
              <w:ind w:left="101" w:right="-79" w:hanging="10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E33D1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สินทรัพย์ส่วนง</w:t>
            </w:r>
            <w:r w:rsidRPr="00AE33D1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าน </w:t>
            </w:r>
            <w:r w:rsidRPr="00AE33D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ณ</w:t>
            </w:r>
            <w:r w:rsidRPr="00AE33D1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วันที่ </w:t>
            </w:r>
            <w:r w:rsidRPr="00AE33D1"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  <w:r w:rsidRPr="00AE33D1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center"/>
          </w:tcPr>
          <w:p w14:paraId="34BEF0ED" w14:textId="5A0E6C1C" w:rsidR="009C493D" w:rsidRPr="00AE33D1" w:rsidRDefault="00D10834" w:rsidP="009C493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D10834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72,576,273</w:t>
            </w:r>
          </w:p>
        </w:tc>
        <w:tc>
          <w:tcPr>
            <w:tcW w:w="180" w:type="dxa"/>
            <w:vAlign w:val="center"/>
          </w:tcPr>
          <w:p w14:paraId="1C2D96B5" w14:textId="77777777" w:rsidR="009C493D" w:rsidRPr="00AE33D1" w:rsidRDefault="009C493D" w:rsidP="009C493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1BFB52BB" w14:textId="4DEA0FC1" w:rsidR="009C493D" w:rsidRPr="00AE33D1" w:rsidRDefault="009C493D" w:rsidP="009C493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E33D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71,098,651</w:t>
            </w:r>
          </w:p>
        </w:tc>
        <w:tc>
          <w:tcPr>
            <w:tcW w:w="199" w:type="dxa"/>
            <w:gridSpan w:val="2"/>
            <w:vAlign w:val="center"/>
          </w:tcPr>
          <w:p w14:paraId="13A19386" w14:textId="77777777" w:rsidR="009C493D" w:rsidRPr="00AE33D1" w:rsidRDefault="009C493D" w:rsidP="009C493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41" w:type="dxa"/>
            <w:vAlign w:val="center"/>
          </w:tcPr>
          <w:p w14:paraId="38A52903" w14:textId="3D4B2D63" w:rsidR="009C493D" w:rsidRPr="00AE33D1" w:rsidRDefault="00D10834" w:rsidP="009C493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D10834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53,137,812</w:t>
            </w:r>
          </w:p>
        </w:tc>
        <w:tc>
          <w:tcPr>
            <w:tcW w:w="180" w:type="dxa"/>
            <w:vAlign w:val="center"/>
          </w:tcPr>
          <w:p w14:paraId="33232DCF" w14:textId="77777777" w:rsidR="009C493D" w:rsidRPr="00AE33D1" w:rsidRDefault="009C493D" w:rsidP="009C493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67A1303E" w14:textId="56B5B9F8" w:rsidR="009C493D" w:rsidRPr="00AE33D1" w:rsidRDefault="009C493D" w:rsidP="009C493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0447E">
              <w:rPr>
                <w:rFonts w:asciiTheme="majorBidi" w:hAnsiTheme="majorBidi" w:cstheme="majorBidi"/>
                <w:sz w:val="24"/>
                <w:szCs w:val="24"/>
              </w:rPr>
              <w:t>52,887,179</w:t>
            </w:r>
          </w:p>
        </w:tc>
        <w:tc>
          <w:tcPr>
            <w:tcW w:w="178" w:type="dxa"/>
            <w:vAlign w:val="center"/>
          </w:tcPr>
          <w:p w14:paraId="2DC4B6C2" w14:textId="77777777" w:rsidR="009C493D" w:rsidRPr="00AE33D1" w:rsidRDefault="009C493D" w:rsidP="009C493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6EA3EA18" w14:textId="2EEE508A" w:rsidR="009C493D" w:rsidRPr="00AE33D1" w:rsidRDefault="009C493D" w:rsidP="009C493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0447E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(146,404)</w:t>
            </w:r>
          </w:p>
        </w:tc>
        <w:tc>
          <w:tcPr>
            <w:tcW w:w="180" w:type="dxa"/>
            <w:vAlign w:val="center"/>
          </w:tcPr>
          <w:p w14:paraId="21588EB6" w14:textId="77777777" w:rsidR="009C493D" w:rsidRPr="00AE33D1" w:rsidRDefault="009C493D" w:rsidP="009C493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5D67967C" w14:textId="68F62FE1" w:rsidR="009C493D" w:rsidRPr="00AE33D1" w:rsidRDefault="009C493D" w:rsidP="009C493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E33D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(14,418)</w:t>
            </w:r>
          </w:p>
        </w:tc>
        <w:tc>
          <w:tcPr>
            <w:tcW w:w="270" w:type="dxa"/>
            <w:vAlign w:val="center"/>
          </w:tcPr>
          <w:p w14:paraId="6A04FFFE" w14:textId="77777777" w:rsidR="009C493D" w:rsidRPr="00AE33D1" w:rsidRDefault="009C493D" w:rsidP="009C493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5CDD9128" w14:textId="497CBF6F" w:rsidR="009C493D" w:rsidRPr="00AE33D1" w:rsidRDefault="00D10834" w:rsidP="009C493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1083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125,567,681</w:t>
            </w:r>
          </w:p>
        </w:tc>
        <w:tc>
          <w:tcPr>
            <w:tcW w:w="180" w:type="dxa"/>
            <w:vAlign w:val="center"/>
          </w:tcPr>
          <w:p w14:paraId="3B169C39" w14:textId="77777777" w:rsidR="009C493D" w:rsidRPr="00AE33D1" w:rsidRDefault="009C493D" w:rsidP="009C493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6D7417BD" w14:textId="03D99D18" w:rsidR="009C493D" w:rsidRPr="00AE33D1" w:rsidRDefault="009C493D" w:rsidP="009C493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E33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123,971,412</w:t>
            </w:r>
          </w:p>
        </w:tc>
      </w:tr>
      <w:tr w:rsidR="009C493D" w:rsidRPr="00AE33D1" w14:paraId="6CB4EC6C" w14:textId="77777777" w:rsidTr="00BB4407">
        <w:trPr>
          <w:gridAfter w:val="1"/>
          <w:wAfter w:w="180" w:type="dxa"/>
          <w:cantSplit/>
          <w:trHeight w:val="348"/>
        </w:trPr>
        <w:tc>
          <w:tcPr>
            <w:tcW w:w="3407" w:type="dxa"/>
            <w:vAlign w:val="bottom"/>
          </w:tcPr>
          <w:p w14:paraId="65089C73" w14:textId="77777777" w:rsidR="009C493D" w:rsidRPr="00AE33D1" w:rsidRDefault="009C493D" w:rsidP="009C493D">
            <w:pPr>
              <w:shd w:val="clear" w:color="auto" w:fill="FFFFFF"/>
              <w:spacing w:line="240" w:lineRule="auto"/>
              <w:ind w:left="101" w:right="-79" w:hanging="10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E33D1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หนี้สินส่วนงาน</w:t>
            </w:r>
            <w:r w:rsidRPr="00AE33D1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AE33D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ณ</w:t>
            </w:r>
            <w:r w:rsidRPr="00AE33D1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วันที่ </w:t>
            </w:r>
            <w:r w:rsidRPr="00AE33D1"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  <w:r w:rsidRPr="00AE33D1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ธันวาคม</w:t>
            </w:r>
            <w:r w:rsidRPr="00AE33D1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1666C18B" w14:textId="2DA589FC" w:rsidR="009C493D" w:rsidRPr="00AE33D1" w:rsidRDefault="009C493D" w:rsidP="009C493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37158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52,401,616</w:t>
            </w:r>
          </w:p>
        </w:tc>
        <w:tc>
          <w:tcPr>
            <w:tcW w:w="180" w:type="dxa"/>
            <w:vAlign w:val="center"/>
          </w:tcPr>
          <w:p w14:paraId="7F1BBC32" w14:textId="77777777" w:rsidR="009C493D" w:rsidRPr="00AE33D1" w:rsidRDefault="009C493D" w:rsidP="009C493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660FCE09" w14:textId="3FDC9053" w:rsidR="009C493D" w:rsidRPr="00AE33D1" w:rsidRDefault="009C493D" w:rsidP="009C493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E33D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35,817,783</w:t>
            </w:r>
          </w:p>
        </w:tc>
        <w:tc>
          <w:tcPr>
            <w:tcW w:w="199" w:type="dxa"/>
            <w:gridSpan w:val="2"/>
            <w:vAlign w:val="center"/>
          </w:tcPr>
          <w:p w14:paraId="0760237D" w14:textId="77777777" w:rsidR="009C493D" w:rsidRPr="00AE33D1" w:rsidRDefault="009C493D" w:rsidP="009C493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41" w:type="dxa"/>
            <w:vAlign w:val="center"/>
          </w:tcPr>
          <w:p w14:paraId="0E3E1B53" w14:textId="1D5F6656" w:rsidR="009C493D" w:rsidRPr="00AE33D1" w:rsidRDefault="009C493D" w:rsidP="009C493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37158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44,507,785</w:t>
            </w:r>
          </w:p>
        </w:tc>
        <w:tc>
          <w:tcPr>
            <w:tcW w:w="180" w:type="dxa"/>
            <w:vAlign w:val="center"/>
          </w:tcPr>
          <w:p w14:paraId="7FAAF95E" w14:textId="77777777" w:rsidR="009C493D" w:rsidRPr="00AE33D1" w:rsidRDefault="009C493D" w:rsidP="009C493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5D2D9085" w14:textId="5C5C656E" w:rsidR="009C493D" w:rsidRPr="00AE33D1" w:rsidRDefault="009C493D" w:rsidP="009C493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0447E">
              <w:rPr>
                <w:rFonts w:asciiTheme="majorBidi" w:hAnsiTheme="majorBidi" w:cstheme="majorBidi"/>
                <w:sz w:val="24"/>
                <w:szCs w:val="24"/>
              </w:rPr>
              <w:t>45,093,211</w:t>
            </w:r>
          </w:p>
        </w:tc>
        <w:tc>
          <w:tcPr>
            <w:tcW w:w="178" w:type="dxa"/>
            <w:vAlign w:val="center"/>
          </w:tcPr>
          <w:p w14:paraId="380E2472" w14:textId="77777777" w:rsidR="009C493D" w:rsidRPr="00AE33D1" w:rsidRDefault="009C493D" w:rsidP="009C493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2" w:type="dxa"/>
            <w:vAlign w:val="center"/>
          </w:tcPr>
          <w:p w14:paraId="1198F2FF" w14:textId="68C3D328" w:rsidR="009C493D" w:rsidRPr="00AE33D1" w:rsidRDefault="009C493D" w:rsidP="009C493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0447E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(114,148)</w:t>
            </w:r>
          </w:p>
        </w:tc>
        <w:tc>
          <w:tcPr>
            <w:tcW w:w="180" w:type="dxa"/>
            <w:vAlign w:val="center"/>
          </w:tcPr>
          <w:p w14:paraId="33AEE25A" w14:textId="77777777" w:rsidR="009C493D" w:rsidRPr="00AE33D1" w:rsidRDefault="009C493D" w:rsidP="009C493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572E55A2" w14:textId="00121F99" w:rsidR="009C493D" w:rsidRPr="00AE33D1" w:rsidRDefault="009C493D" w:rsidP="009C493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E33D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(14,418)</w:t>
            </w:r>
          </w:p>
        </w:tc>
        <w:tc>
          <w:tcPr>
            <w:tcW w:w="270" w:type="dxa"/>
            <w:vAlign w:val="center"/>
          </w:tcPr>
          <w:p w14:paraId="279817DF" w14:textId="77777777" w:rsidR="009C493D" w:rsidRPr="00AE33D1" w:rsidRDefault="009C493D" w:rsidP="009C493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10D88EB2" w14:textId="53318C08" w:rsidR="009C493D" w:rsidRPr="00AE33D1" w:rsidRDefault="009C493D" w:rsidP="009C493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3715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96,795,253</w:t>
            </w:r>
          </w:p>
        </w:tc>
        <w:tc>
          <w:tcPr>
            <w:tcW w:w="180" w:type="dxa"/>
            <w:vAlign w:val="center"/>
          </w:tcPr>
          <w:p w14:paraId="5EE6FD7B" w14:textId="77777777" w:rsidR="009C493D" w:rsidRPr="00AE33D1" w:rsidRDefault="009C493D" w:rsidP="009C493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5E974813" w14:textId="623457B1" w:rsidR="009C493D" w:rsidRPr="00AE33D1" w:rsidRDefault="009C493D" w:rsidP="009C493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0447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80,896,576</w:t>
            </w:r>
          </w:p>
        </w:tc>
      </w:tr>
    </w:tbl>
    <w:p w14:paraId="47FE3066" w14:textId="77777777" w:rsidR="00E76E73" w:rsidRPr="00AE33D1" w:rsidRDefault="00E76E73" w:rsidP="00520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16"/>
          <w:szCs w:val="16"/>
          <w:cs/>
        </w:rPr>
        <w:sectPr w:rsidR="00E76E73" w:rsidRPr="00AE33D1" w:rsidSect="00EB2AE7">
          <w:headerReference w:type="default" r:id="rId22"/>
          <w:footerReference w:type="default" r:id="rId23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7D93A0FA" w14:textId="0B280F17" w:rsidR="004A58D3" w:rsidRPr="00AE33D1" w:rsidRDefault="004A58D3" w:rsidP="009035A7">
      <w:pPr>
        <w:tabs>
          <w:tab w:val="left" w:pos="540"/>
        </w:tabs>
        <w:spacing w:line="0" w:lineRule="atLeast"/>
        <w:ind w:left="547" w:right="101"/>
        <w:jc w:val="thaiDistribute"/>
        <w:rPr>
          <w:rFonts w:ascii="Angsana New" w:eastAsia="MS Mincho" w:hAnsi="Angsana New"/>
          <w:b/>
          <w:bCs/>
          <w:i/>
          <w:iCs/>
          <w:spacing w:val="-6"/>
          <w:sz w:val="30"/>
          <w:szCs w:val="30"/>
        </w:rPr>
      </w:pPr>
      <w:r w:rsidRPr="00AE33D1">
        <w:rPr>
          <w:rFonts w:ascii="Angsana New" w:eastAsia="MS Mincho" w:hAnsi="Angsana New"/>
          <w:b/>
          <w:bCs/>
          <w:i/>
          <w:iCs/>
          <w:spacing w:val="-6"/>
          <w:sz w:val="30"/>
          <w:szCs w:val="30"/>
          <w:cs/>
        </w:rPr>
        <w:lastRenderedPageBreak/>
        <w:t>กา</w:t>
      </w:r>
      <w:r w:rsidR="00DB4EF2" w:rsidRPr="00AE33D1">
        <w:rPr>
          <w:rFonts w:ascii="Angsana New" w:eastAsia="MS Mincho" w:hAnsi="Angsana New" w:hint="cs"/>
          <w:b/>
          <w:bCs/>
          <w:i/>
          <w:iCs/>
          <w:spacing w:val="-6"/>
          <w:sz w:val="30"/>
          <w:szCs w:val="30"/>
          <w:cs/>
        </w:rPr>
        <w:t>ร</w:t>
      </w:r>
      <w:r w:rsidRPr="00AE33D1">
        <w:rPr>
          <w:rFonts w:ascii="Angsana New" w:eastAsia="MS Mincho" w:hAnsi="Angsana New"/>
          <w:b/>
          <w:bCs/>
          <w:i/>
          <w:iCs/>
          <w:spacing w:val="-6"/>
          <w:sz w:val="30"/>
          <w:szCs w:val="30"/>
          <w:cs/>
        </w:rPr>
        <w:t>กระทบยอดรายได้ กำไรหรือขาดทุน สินทรัพย์และหนี้สิน และรายการอื่นที่มีสาระสำคัญของส่วนงานที่รายงาน</w:t>
      </w:r>
    </w:p>
    <w:p w14:paraId="2393948D" w14:textId="77777777" w:rsidR="004A58D3" w:rsidRPr="00AE33D1" w:rsidRDefault="004A58D3" w:rsidP="004A5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b/>
          <w:bCs/>
        </w:rPr>
      </w:pPr>
    </w:p>
    <w:tbl>
      <w:tblPr>
        <w:tblW w:w="0" w:type="auto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8"/>
        <w:gridCol w:w="1620"/>
        <w:gridCol w:w="247"/>
        <w:gridCol w:w="1733"/>
      </w:tblGrid>
      <w:tr w:rsidR="00344681" w:rsidRPr="00AE33D1" w14:paraId="709B102A" w14:textId="77777777" w:rsidTr="00EB01D0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6FB6B744" w14:textId="77777777" w:rsidR="00344681" w:rsidRPr="00AE33D1" w:rsidRDefault="00344681" w:rsidP="00C27AD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38A191" w14:textId="3BF0C562" w:rsidR="00344681" w:rsidRPr="00AE33D1" w:rsidRDefault="00344681" w:rsidP="00C27ADE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44681" w:rsidRPr="00AE33D1" w14:paraId="3C8B2A99" w14:textId="77777777" w:rsidTr="00CA6D3B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6A589A63" w14:textId="77777777" w:rsidR="00344681" w:rsidRPr="00AE33D1" w:rsidRDefault="00344681" w:rsidP="00344681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427C192" w14:textId="31D52E67" w:rsidR="00344681" w:rsidRPr="00AE33D1" w:rsidRDefault="00344681" w:rsidP="00344681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256</w:t>
            </w:r>
            <w:r w:rsidR="00117ABC" w:rsidRPr="00AE33D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439F6AC" w14:textId="77777777" w:rsidR="00344681" w:rsidRPr="00AE33D1" w:rsidRDefault="00344681" w:rsidP="00344681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1EB90F42" w14:textId="7809AC81" w:rsidR="00344681" w:rsidRPr="00AE33D1" w:rsidRDefault="00344681" w:rsidP="00344681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256</w:t>
            </w:r>
            <w:r w:rsidR="00117ABC" w:rsidRPr="00AE33D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408CE" w:rsidRPr="00AE33D1" w14:paraId="524F67E4" w14:textId="77777777" w:rsidTr="003408CE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07C808F5" w14:textId="77777777" w:rsidR="003408CE" w:rsidRPr="00AE33D1" w:rsidRDefault="003408CE" w:rsidP="00C27AD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00C4F7C" w14:textId="77777777" w:rsidR="003408CE" w:rsidRPr="00AE33D1" w:rsidRDefault="003408CE" w:rsidP="00C27ADE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3520F88" w14:textId="77777777" w:rsidR="003408CE" w:rsidRPr="00AE33D1" w:rsidRDefault="003408CE" w:rsidP="00C27ADE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4E2A92D2" w14:textId="77777777" w:rsidR="003408CE" w:rsidRPr="00AE33D1" w:rsidRDefault="003408CE" w:rsidP="00C27ADE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(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AE33D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08CE" w:rsidRPr="00AE33D1" w14:paraId="72B40014" w14:textId="77777777" w:rsidTr="00CA6D3B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4B517B5B" w14:textId="77777777" w:rsidR="003408CE" w:rsidRPr="00AE33D1" w:rsidRDefault="003408CE" w:rsidP="00C27AD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F6309F" w14:textId="77777777" w:rsidR="003408CE" w:rsidRPr="00AE33D1" w:rsidRDefault="003408CE" w:rsidP="00C27ADE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E33D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E33D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37497" w:rsidRPr="00AE33D1" w14:paraId="0D67E555" w14:textId="77777777" w:rsidTr="00A06F72">
        <w:trPr>
          <w:trHeight w:val="74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7E73E191" w14:textId="77777777" w:rsidR="00D37497" w:rsidRPr="00AE33D1" w:rsidRDefault="00D37497" w:rsidP="00C27AD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EA183DE" w14:textId="77777777" w:rsidR="00D37497" w:rsidRPr="00AE33D1" w:rsidRDefault="00D37497" w:rsidP="00C27AD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54CAFCB" w14:textId="77777777" w:rsidR="00D37497" w:rsidRPr="00AE33D1" w:rsidRDefault="00D37497" w:rsidP="00C27AD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7A00D7E8" w14:textId="77777777" w:rsidR="00D37497" w:rsidRPr="00AE33D1" w:rsidRDefault="00D37497" w:rsidP="00C27AD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6320" w:rsidRPr="00AE33D1" w14:paraId="06B624E0" w14:textId="77777777" w:rsidTr="00CA6D3B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65D59FB4" w14:textId="77777777" w:rsidR="00D66320" w:rsidRPr="00AE33D1" w:rsidRDefault="00D66320" w:rsidP="00D66320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</w:rPr>
              <w:t>รวมรายได้จากส่วนงานที่รายงาน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F5CB493" w14:textId="0A18471D" w:rsidR="00D66320" w:rsidRPr="00AE33D1" w:rsidRDefault="00D66320" w:rsidP="00D66320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6,081,474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28852BB" w14:textId="77777777" w:rsidR="00D66320" w:rsidRPr="00AE33D1" w:rsidRDefault="00D66320" w:rsidP="00D66320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32DA95EB" w14:textId="488D3644" w:rsidR="00D66320" w:rsidRPr="00AE33D1" w:rsidRDefault="00D66320" w:rsidP="00D66320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13,008,998</w:t>
            </w:r>
          </w:p>
        </w:tc>
      </w:tr>
      <w:tr w:rsidR="00D66320" w:rsidRPr="00AE33D1" w14:paraId="60875377" w14:textId="77777777" w:rsidTr="00CA6D3B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14B16A50" w14:textId="77777777" w:rsidR="00D66320" w:rsidRPr="00AE33D1" w:rsidRDefault="00D66320" w:rsidP="00D66320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836BB" w14:textId="5DE24360" w:rsidR="00D66320" w:rsidRPr="00AE33D1" w:rsidRDefault="00D66320" w:rsidP="00D66320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2,841,079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E68A28F" w14:textId="77777777" w:rsidR="00D66320" w:rsidRPr="00AE33D1" w:rsidRDefault="00D66320" w:rsidP="00D66320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314741" w14:textId="41937CCE" w:rsidR="00D66320" w:rsidRPr="00AE33D1" w:rsidRDefault="00D66320" w:rsidP="00D66320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47E">
              <w:rPr>
                <w:rFonts w:asciiTheme="majorBidi" w:hAnsiTheme="majorBidi" w:cstheme="majorBidi"/>
                <w:sz w:val="30"/>
                <w:szCs w:val="30"/>
              </w:rPr>
              <w:t>3,585,206</w:t>
            </w:r>
          </w:p>
        </w:tc>
      </w:tr>
      <w:tr w:rsidR="00D66320" w:rsidRPr="00AE33D1" w14:paraId="75F3052E" w14:textId="77777777" w:rsidTr="00CA6D3B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4299E7AE" w14:textId="77777777" w:rsidR="00D66320" w:rsidRPr="00AE33D1" w:rsidRDefault="00D66320" w:rsidP="00D66320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559C3D2" w14:textId="57A8D570" w:rsidR="00D66320" w:rsidRPr="00AE33D1" w:rsidRDefault="00D66320" w:rsidP="00D66320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8,922,553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FBA1F4F" w14:textId="77777777" w:rsidR="00D66320" w:rsidRPr="00AE33D1" w:rsidRDefault="00D66320" w:rsidP="00D66320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2250199B" w14:textId="4114D5C3" w:rsidR="00D66320" w:rsidRPr="00AE33D1" w:rsidRDefault="00D66320" w:rsidP="00D66320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47E">
              <w:rPr>
                <w:rFonts w:asciiTheme="majorBidi" w:hAnsiTheme="majorBidi" w:cstheme="majorBidi"/>
                <w:sz w:val="30"/>
                <w:szCs w:val="30"/>
              </w:rPr>
              <w:t>16,594,20</w:t>
            </w:r>
            <w:r w:rsidR="00C74AB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D66320" w:rsidRPr="00AE33D1" w14:paraId="06602281" w14:textId="77777777" w:rsidTr="00CA6D3B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071AA68F" w14:textId="77777777" w:rsidR="00D66320" w:rsidRPr="00AE33D1" w:rsidRDefault="00D66320" w:rsidP="00D66320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</w:rPr>
              <w:t>ตัดรายการรายได้ระหว่างส่วนงาน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745E58" w14:textId="5F579B6D" w:rsidR="00D66320" w:rsidRPr="00AE33D1" w:rsidRDefault="00D66320" w:rsidP="00D66320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(2,786,130)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F5417C2" w14:textId="77777777" w:rsidR="00D66320" w:rsidRPr="00AE33D1" w:rsidRDefault="00D66320" w:rsidP="00D66320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203362" w14:textId="7C4D4DCA" w:rsidR="00D66320" w:rsidRPr="00AE33D1" w:rsidRDefault="00D66320" w:rsidP="00D66320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47E">
              <w:rPr>
                <w:rFonts w:asciiTheme="majorBidi" w:hAnsiTheme="majorBidi" w:cstheme="majorBidi"/>
                <w:sz w:val="30"/>
                <w:szCs w:val="30"/>
              </w:rPr>
              <w:t>(3,306,988)</w:t>
            </w:r>
          </w:p>
        </w:tc>
      </w:tr>
      <w:tr w:rsidR="00D66320" w:rsidRPr="00AE33D1" w14:paraId="56712612" w14:textId="77777777" w:rsidTr="00BC62F7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3118518E" w14:textId="77777777" w:rsidR="00D66320" w:rsidRPr="00AE33D1" w:rsidRDefault="00D66320" w:rsidP="00D66320">
            <w:pPr>
              <w:tabs>
                <w:tab w:val="clear" w:pos="680"/>
                <w:tab w:val="left" w:pos="540"/>
              </w:tabs>
              <w:spacing w:line="216" w:lineRule="auto"/>
              <w:ind w:left="-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FD9240" w14:textId="038FB313" w:rsidR="00D66320" w:rsidRPr="00AE33D1" w:rsidRDefault="00D66320" w:rsidP="00D66320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6,136,423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6E056AC" w14:textId="77777777" w:rsidR="00D66320" w:rsidRPr="00AE33D1" w:rsidRDefault="00D66320" w:rsidP="00D66320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69F1E2" w14:textId="1C47BC70" w:rsidR="00D66320" w:rsidRPr="00AE33D1" w:rsidRDefault="00D66320" w:rsidP="00D66320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13,287,21</w:t>
            </w:r>
            <w:r w:rsidR="00C74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D66320" w:rsidRPr="00AE33D1" w14:paraId="1B14250E" w14:textId="77777777" w:rsidTr="00BC62F7">
        <w:trPr>
          <w:trHeight w:hRule="exact" w:val="144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4DCE5881" w14:textId="77777777" w:rsidR="00D66320" w:rsidRPr="00AE33D1" w:rsidRDefault="00D66320" w:rsidP="00D66320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0263026" w14:textId="77777777" w:rsidR="00D66320" w:rsidRPr="00AE33D1" w:rsidRDefault="00D66320" w:rsidP="00D66320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1C8C4" w14:textId="77777777" w:rsidR="00D66320" w:rsidRPr="00AE33D1" w:rsidRDefault="00D66320" w:rsidP="00D66320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94FF26D" w14:textId="77777777" w:rsidR="00D66320" w:rsidRPr="00AE33D1" w:rsidRDefault="00D66320" w:rsidP="00D66320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6320" w:rsidRPr="00AE33D1" w14:paraId="41B04431" w14:textId="77777777" w:rsidTr="00656D7B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6EDE3B50" w14:textId="77777777" w:rsidR="00D66320" w:rsidRPr="00AE33D1" w:rsidRDefault="00D66320" w:rsidP="00D66320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652DD" w14:textId="77777777" w:rsidR="00D66320" w:rsidRPr="00AE33D1" w:rsidRDefault="00D66320" w:rsidP="00D66320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5CA37" w14:textId="77777777" w:rsidR="00D66320" w:rsidRPr="00AE33D1" w:rsidRDefault="00D66320" w:rsidP="00D66320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B8955" w14:textId="77777777" w:rsidR="00D66320" w:rsidRPr="00AE33D1" w:rsidRDefault="00D66320" w:rsidP="00D66320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6320" w:rsidRPr="00AE33D1" w14:paraId="729DEDB9" w14:textId="77777777" w:rsidTr="00CA6D3B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2234DC20" w14:textId="234B4C82" w:rsidR="00D66320" w:rsidRPr="00AE33D1" w:rsidRDefault="00D66320" w:rsidP="00D66320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</w:t>
            </w:r>
            <w:r w:rsidRPr="00AE33D1">
              <w:rPr>
                <w:rFonts w:ascii="Angsana New" w:hAnsi="Angsana New"/>
                <w:sz w:val="30"/>
                <w:szCs w:val="30"/>
              </w:rPr>
              <w:t>(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AE33D1">
              <w:rPr>
                <w:rFonts w:ascii="Angsana New" w:hAnsi="Angsana New"/>
                <w:sz w:val="30"/>
                <w:szCs w:val="30"/>
              </w:rPr>
              <w:t>)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ก่อนภาษีเงินได้</w:t>
            </w:r>
            <w:r w:rsidRPr="00AE33D1">
              <w:rPr>
                <w:rFonts w:ascii="Angsana New" w:hAnsi="Angsana New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D86AC" w14:textId="25CA3987" w:rsidR="00D66320" w:rsidRPr="00AE33D1" w:rsidRDefault="00D66320" w:rsidP="00D66320">
            <w:pPr>
              <w:tabs>
                <w:tab w:val="clear" w:pos="680"/>
                <w:tab w:val="left" w:pos="540"/>
              </w:tabs>
              <w:spacing w:line="216" w:lineRule="auto"/>
              <w:ind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47E">
              <w:rPr>
                <w:rFonts w:asciiTheme="majorBidi" w:hAnsiTheme="majorBidi" w:cstheme="majorBidi"/>
                <w:sz w:val="30"/>
                <w:szCs w:val="30"/>
              </w:rPr>
              <w:t>(2,424,695)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46687" w14:textId="77777777" w:rsidR="00D66320" w:rsidRPr="00AE33D1" w:rsidRDefault="00D66320" w:rsidP="00D66320">
            <w:pPr>
              <w:tabs>
                <w:tab w:val="clear" w:pos="680"/>
                <w:tab w:val="left" w:pos="540"/>
                <w:tab w:val="decimal" w:pos="765"/>
              </w:tabs>
              <w:spacing w:line="216" w:lineRule="auto"/>
              <w:ind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E0E0E" w14:textId="5D1DDF3F" w:rsidR="00D66320" w:rsidRPr="00AE33D1" w:rsidRDefault="00D66320" w:rsidP="00D66320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47E">
              <w:rPr>
                <w:rFonts w:asciiTheme="majorBidi" w:hAnsiTheme="majorBidi" w:cstheme="majorBidi"/>
                <w:sz w:val="30"/>
                <w:szCs w:val="30"/>
              </w:rPr>
              <w:t>355,524</w:t>
            </w:r>
          </w:p>
        </w:tc>
      </w:tr>
      <w:tr w:rsidR="00D66320" w:rsidRPr="00AE33D1" w14:paraId="209F7553" w14:textId="77777777" w:rsidTr="00656D7B">
        <w:trPr>
          <w:trHeight w:hRule="exact" w:val="144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2FB5CCB7" w14:textId="77777777" w:rsidR="00D66320" w:rsidRPr="00AE33D1" w:rsidRDefault="00D66320" w:rsidP="00D66320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7B61B8" w14:textId="77777777" w:rsidR="00D66320" w:rsidRPr="00AE33D1" w:rsidRDefault="00D66320" w:rsidP="00D66320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0B67F" w14:textId="77777777" w:rsidR="00D66320" w:rsidRPr="00AE33D1" w:rsidRDefault="00D66320" w:rsidP="00D66320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45FA49" w14:textId="77777777" w:rsidR="00D66320" w:rsidRPr="00AE33D1" w:rsidRDefault="00D66320" w:rsidP="00D66320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6320" w:rsidRPr="00AE33D1" w14:paraId="125D1BED" w14:textId="77777777" w:rsidTr="00656D7B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2064AA7A" w14:textId="77777777" w:rsidR="00D66320" w:rsidRPr="00AE33D1" w:rsidRDefault="00D66320" w:rsidP="00D66320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CBC12" w14:textId="77777777" w:rsidR="00D66320" w:rsidRPr="00AE33D1" w:rsidRDefault="00D66320" w:rsidP="00D66320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7EFC2" w14:textId="77777777" w:rsidR="00D66320" w:rsidRPr="00AE33D1" w:rsidRDefault="00D66320" w:rsidP="00D66320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5AA8F" w14:textId="77777777" w:rsidR="00D66320" w:rsidRPr="00AE33D1" w:rsidRDefault="00D66320" w:rsidP="00D66320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6320" w:rsidRPr="00AE33D1" w14:paraId="12AB5C1E" w14:textId="77777777" w:rsidTr="00CA6D3B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1904FCC3" w14:textId="77777777" w:rsidR="00D66320" w:rsidRPr="00AE33D1" w:rsidRDefault="00D66320" w:rsidP="00D66320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F617803" w14:textId="504B5C97" w:rsidR="00D66320" w:rsidRPr="00AE33D1" w:rsidRDefault="00D66320" w:rsidP="00D66320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0E25">
              <w:rPr>
                <w:rFonts w:asciiTheme="majorBidi" w:hAnsiTheme="majorBidi" w:cstheme="majorBidi"/>
                <w:sz w:val="30"/>
                <w:szCs w:val="30"/>
              </w:rPr>
              <w:t>2,413,818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9460D9E" w14:textId="77777777" w:rsidR="00D66320" w:rsidRPr="00AE33D1" w:rsidRDefault="00D66320" w:rsidP="00D66320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5F852A0F" w14:textId="0DA2A7D0" w:rsidR="00D66320" w:rsidRPr="00AE33D1" w:rsidRDefault="00D66320" w:rsidP="00D66320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47E">
              <w:rPr>
                <w:rFonts w:asciiTheme="majorBidi" w:hAnsiTheme="majorBidi" w:cstheme="majorBidi"/>
                <w:sz w:val="30"/>
                <w:szCs w:val="30"/>
              </w:rPr>
              <w:t>3,027,131</w:t>
            </w:r>
          </w:p>
        </w:tc>
      </w:tr>
      <w:tr w:rsidR="00D66320" w:rsidRPr="00AE33D1" w14:paraId="6FBAB0A1" w14:textId="77777777" w:rsidTr="00CA6D3B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52F99622" w14:textId="77777777" w:rsidR="00D66320" w:rsidRPr="00AE33D1" w:rsidRDefault="00D66320" w:rsidP="00D6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C0168C6" w14:textId="616BA40B" w:rsidR="00D66320" w:rsidRPr="00AE33D1" w:rsidRDefault="00D66320" w:rsidP="00D66320">
            <w:pPr>
              <w:tabs>
                <w:tab w:val="clear" w:pos="680"/>
                <w:tab w:val="left" w:pos="540"/>
              </w:tabs>
              <w:spacing w:line="216" w:lineRule="auto"/>
              <w:ind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47E">
              <w:rPr>
                <w:rFonts w:asciiTheme="majorBidi" w:hAnsiTheme="majorBidi" w:cstheme="majorBidi"/>
                <w:sz w:val="30"/>
                <w:szCs w:val="30"/>
              </w:rPr>
              <w:t>(2,289,909)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D1D4646" w14:textId="77777777" w:rsidR="00D66320" w:rsidRPr="00AE33D1" w:rsidRDefault="00D66320" w:rsidP="00D66320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171DDD2C" w14:textId="69AEB5B8" w:rsidR="00D66320" w:rsidRPr="00AE33D1" w:rsidRDefault="00D66320" w:rsidP="00D66320">
            <w:pPr>
              <w:tabs>
                <w:tab w:val="clear" w:pos="680"/>
                <w:tab w:val="left" w:pos="540"/>
              </w:tabs>
              <w:spacing w:line="216" w:lineRule="auto"/>
              <w:ind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447E">
              <w:rPr>
                <w:rFonts w:asciiTheme="majorBidi" w:hAnsiTheme="majorBidi" w:cstheme="majorBidi"/>
                <w:sz w:val="30"/>
                <w:szCs w:val="30"/>
              </w:rPr>
              <w:t>(2,421,017)</w:t>
            </w:r>
          </w:p>
        </w:tc>
      </w:tr>
      <w:tr w:rsidR="00D66320" w:rsidRPr="00AE33D1" w14:paraId="0F4AB725" w14:textId="77777777" w:rsidTr="00BC62F7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2AB55096" w14:textId="646E5BA5" w:rsidR="00D66320" w:rsidRPr="00AE33D1" w:rsidRDefault="00D66320" w:rsidP="00D66320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 </w:t>
            </w:r>
            <w:r w:rsidRPr="00AE33D1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AE33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AE33D1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E145FD" w14:textId="7E4BAEF6" w:rsidR="00D66320" w:rsidRPr="00AE33D1" w:rsidRDefault="00D66320" w:rsidP="00D66320">
            <w:pPr>
              <w:tabs>
                <w:tab w:val="clear" w:pos="680"/>
                <w:tab w:val="left" w:pos="540"/>
              </w:tabs>
              <w:spacing w:line="216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0E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(2,300,786)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546B6ED" w14:textId="77777777" w:rsidR="00D66320" w:rsidRPr="00AE33D1" w:rsidRDefault="00D66320" w:rsidP="00D66320">
            <w:pPr>
              <w:tabs>
                <w:tab w:val="clear" w:pos="680"/>
                <w:tab w:val="left" w:pos="540"/>
              </w:tabs>
              <w:spacing w:line="216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E48EE5" w14:textId="3C68AB60" w:rsidR="00D66320" w:rsidRPr="00AE33D1" w:rsidRDefault="00D66320" w:rsidP="00D66320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961,638</w:t>
            </w:r>
          </w:p>
        </w:tc>
      </w:tr>
    </w:tbl>
    <w:p w14:paraId="4060B2A6" w14:textId="77777777" w:rsidR="004A58D3" w:rsidRPr="00AE33D1" w:rsidRDefault="004A58D3" w:rsidP="001C0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434FA088" w14:textId="255B1692" w:rsidR="00DF4A52" w:rsidRPr="00AE33D1" w:rsidRDefault="00DF4A52" w:rsidP="00DF4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53"/>
        <w:jc w:val="thaiDistribute"/>
        <w:rPr>
          <w:rFonts w:ascii="Angsana New" w:hAnsi="Angsana New"/>
          <w:sz w:val="30"/>
          <w:szCs w:val="30"/>
        </w:rPr>
      </w:pPr>
      <w:r w:rsidRPr="00AE33D1">
        <w:rPr>
          <w:rFonts w:ascii="Angsana New" w:hAnsi="Angsana New"/>
          <w:sz w:val="30"/>
          <w:szCs w:val="30"/>
          <w:cs/>
        </w:rPr>
        <w:t>รายการที่ไม่ได้ปันส่วนเป็นรายได้และค่าใช้จ่ายของบริษัทที่ดำเนินธุรกิจการลงทุนโดยประกอบด้วยรายได้</w:t>
      </w:r>
      <w:r w:rsidRPr="00AE33D1">
        <w:rPr>
          <w:rFonts w:ascii="Angsana New" w:hAnsi="Angsana New"/>
          <w:sz w:val="30"/>
          <w:szCs w:val="30"/>
          <w:cs/>
        </w:rPr>
        <w:br/>
        <w:t xml:space="preserve">ค่าบริหารงาน </w:t>
      </w:r>
      <w:r w:rsidR="00BA359D">
        <w:rPr>
          <w:rFonts w:ascii="Angsana New" w:hAnsi="Angsana New" w:hint="cs"/>
          <w:sz w:val="30"/>
          <w:szCs w:val="30"/>
          <w:cs/>
        </w:rPr>
        <w:t xml:space="preserve">เงินปันผล </w:t>
      </w:r>
      <w:r w:rsidRPr="00AE33D1">
        <w:rPr>
          <w:rFonts w:ascii="Angsana New" w:hAnsi="Angsana New" w:hint="cs"/>
          <w:sz w:val="30"/>
          <w:szCs w:val="30"/>
          <w:cs/>
        </w:rPr>
        <w:t>รายไ</w:t>
      </w:r>
      <w:r w:rsidRPr="00AE33D1">
        <w:rPr>
          <w:rFonts w:ascii="Angsana New" w:hAnsi="Angsana New"/>
          <w:sz w:val="30"/>
          <w:szCs w:val="30"/>
          <w:cs/>
        </w:rPr>
        <w:t>ด</w:t>
      </w:r>
      <w:r w:rsidRPr="00AE33D1">
        <w:rPr>
          <w:rFonts w:ascii="Angsana New" w:hAnsi="Angsana New" w:hint="cs"/>
          <w:sz w:val="30"/>
          <w:szCs w:val="30"/>
          <w:cs/>
        </w:rPr>
        <w:t>้ด</w:t>
      </w:r>
      <w:r w:rsidRPr="00AE33D1">
        <w:rPr>
          <w:rFonts w:ascii="Angsana New" w:hAnsi="Angsana New"/>
          <w:sz w:val="30"/>
          <w:szCs w:val="30"/>
          <w:cs/>
        </w:rPr>
        <w:t>อกเบี้ย ต้นทุนค่าบริหารงาน และต้นทุนทางการเงินเป็นหลัก</w:t>
      </w:r>
    </w:p>
    <w:p w14:paraId="1FE69AD2" w14:textId="77777777" w:rsidR="00344681" w:rsidRPr="00AE33D1" w:rsidRDefault="00344681" w:rsidP="00F065FB">
      <w:pPr>
        <w:tabs>
          <w:tab w:val="clear" w:pos="227"/>
          <w:tab w:val="clear" w:pos="454"/>
          <w:tab w:val="clear" w:pos="680"/>
          <w:tab w:val="left" w:pos="540"/>
        </w:tabs>
        <w:autoSpaceDE w:val="0"/>
        <w:autoSpaceDN w:val="0"/>
        <w:spacing w:line="240" w:lineRule="auto"/>
        <w:ind w:left="540" w:right="335"/>
        <w:jc w:val="thaiDistribute"/>
        <w:rPr>
          <w:rFonts w:ascii="Calibri" w:hAnsi="Calibri"/>
          <w:sz w:val="20"/>
          <w:szCs w:val="20"/>
        </w:rPr>
      </w:pPr>
    </w:p>
    <w:tbl>
      <w:tblPr>
        <w:tblW w:w="882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0"/>
        <w:gridCol w:w="1620"/>
        <w:gridCol w:w="270"/>
        <w:gridCol w:w="1710"/>
      </w:tblGrid>
      <w:tr w:rsidR="00344681" w:rsidRPr="00AE33D1" w14:paraId="22CE6D25" w14:textId="77777777" w:rsidTr="00DF4A52">
        <w:trPr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A171186" w14:textId="6609B974" w:rsidR="00344681" w:rsidRPr="00AE33D1" w:rsidRDefault="00344681" w:rsidP="0034468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8E5136" w14:textId="2AB86617" w:rsidR="00344681" w:rsidRPr="00AE33D1" w:rsidRDefault="00344681" w:rsidP="0034468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17ABC" w:rsidRPr="00AE33D1" w14:paraId="01BE313D" w14:textId="77777777" w:rsidTr="00DF4A52">
        <w:trPr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5BCE872" w14:textId="77777777" w:rsidR="00117ABC" w:rsidRPr="00AE33D1" w:rsidRDefault="00117ABC" w:rsidP="00117AB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B2E2EEF" w14:textId="08EAC09A" w:rsidR="00117ABC" w:rsidRPr="00AE33D1" w:rsidRDefault="00117ABC" w:rsidP="00117ABC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CB78A4" w14:textId="77777777" w:rsidR="00117ABC" w:rsidRPr="00AE33D1" w:rsidRDefault="00117ABC" w:rsidP="00117ABC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9E0021E" w14:textId="5951EDE7" w:rsidR="00117ABC" w:rsidRPr="00AE33D1" w:rsidRDefault="00117ABC" w:rsidP="00117ABC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44681" w:rsidRPr="00AE33D1" w14:paraId="741A3990" w14:textId="77777777" w:rsidTr="00DF4A52">
        <w:trPr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BA8BE65" w14:textId="77777777" w:rsidR="00344681" w:rsidRPr="00AE33D1" w:rsidRDefault="00344681" w:rsidP="0034468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39CDF8A" w14:textId="77777777" w:rsidR="00344681" w:rsidRPr="00AE33D1" w:rsidRDefault="00344681" w:rsidP="0034468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38897A" w14:textId="77777777" w:rsidR="00344681" w:rsidRPr="00AE33D1" w:rsidRDefault="00344681" w:rsidP="0034468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7FEC6B8" w14:textId="76C6F935" w:rsidR="00344681" w:rsidRPr="00AE33D1" w:rsidRDefault="00344681" w:rsidP="00344681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(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AE33D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4681" w:rsidRPr="00AE33D1" w14:paraId="221D02F9" w14:textId="77777777" w:rsidTr="00DF4A52">
        <w:trPr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B02ECC5" w14:textId="77777777" w:rsidR="00344681" w:rsidRPr="00AE33D1" w:rsidRDefault="00344681" w:rsidP="0034468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E72FAE" w14:textId="7F309474" w:rsidR="00344681" w:rsidRPr="00AE33D1" w:rsidRDefault="00344681" w:rsidP="0034468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E33D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E33D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44681" w:rsidRPr="00AE33D1" w14:paraId="0CB9A733" w14:textId="77777777" w:rsidTr="00DF4A52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B25FA3D" w14:textId="1E1C77E0" w:rsidR="00344681" w:rsidRPr="00AE33D1" w:rsidRDefault="00344681" w:rsidP="0034468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AFDE01D" w14:textId="77777777" w:rsidR="00344681" w:rsidRPr="00AE33D1" w:rsidRDefault="00344681" w:rsidP="0034468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8B65DE" w14:textId="77777777" w:rsidR="00344681" w:rsidRPr="00AE33D1" w:rsidRDefault="00344681" w:rsidP="0034468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6CFCB5E" w14:textId="77777777" w:rsidR="00344681" w:rsidRPr="00AE33D1" w:rsidRDefault="00344681" w:rsidP="0034468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0834" w:rsidRPr="00AE33D1" w14:paraId="7A988CFB" w14:textId="77777777" w:rsidTr="001E70BF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43DE6D3" w14:textId="3216F190" w:rsidR="00D10834" w:rsidRPr="00AE33D1" w:rsidRDefault="00D10834" w:rsidP="00D1083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D2A4F" w14:textId="02B1F3FF" w:rsidR="00D10834" w:rsidRPr="00AE33D1" w:rsidRDefault="00D10834" w:rsidP="00D10834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0834">
              <w:rPr>
                <w:rFonts w:asciiTheme="majorBidi" w:hAnsiTheme="majorBidi" w:cstheme="majorBidi"/>
                <w:sz w:val="30"/>
                <w:szCs w:val="30"/>
              </w:rPr>
              <w:t xml:space="preserve">125,567,681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DCE3A1" w14:textId="77777777" w:rsidR="00D10834" w:rsidRPr="00AE33D1" w:rsidRDefault="00D10834" w:rsidP="00D1083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715638B" w14:textId="1E23C680" w:rsidR="00D10834" w:rsidRPr="00AE33D1" w:rsidRDefault="00D10834" w:rsidP="00D10834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123,971,412</w:t>
            </w:r>
          </w:p>
        </w:tc>
      </w:tr>
      <w:tr w:rsidR="00D10834" w:rsidRPr="00AE33D1" w14:paraId="46058D3B" w14:textId="77777777" w:rsidTr="001E70BF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9656FF2" w14:textId="295F56B5" w:rsidR="00D10834" w:rsidRPr="00AE33D1" w:rsidRDefault="00D10834" w:rsidP="00D1083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46D01" w14:textId="70EAEB66" w:rsidR="00D10834" w:rsidRPr="00AE33D1" w:rsidRDefault="00D10834" w:rsidP="00D10834">
            <w:pPr>
              <w:tabs>
                <w:tab w:val="clear" w:pos="680"/>
                <w:tab w:val="left" w:pos="540"/>
              </w:tabs>
              <w:ind w:right="-1280" w:firstLine="340"/>
              <w:rPr>
                <w:rFonts w:asciiTheme="majorBidi" w:hAnsiTheme="majorBidi" w:cstheme="majorBidi"/>
                <w:sz w:val="30"/>
                <w:szCs w:val="30"/>
              </w:rPr>
            </w:pPr>
            <w:r w:rsidRPr="00D10834">
              <w:rPr>
                <w:rFonts w:asciiTheme="majorBidi" w:hAnsiTheme="majorBidi" w:cstheme="majorBidi"/>
                <w:sz w:val="30"/>
                <w:szCs w:val="30"/>
              </w:rPr>
              <w:t xml:space="preserve">117,913,133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56B441" w14:textId="77777777" w:rsidR="00D10834" w:rsidRPr="00AE33D1" w:rsidRDefault="00D10834" w:rsidP="00D1083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B4DE2E1" w14:textId="2EAAEA9E" w:rsidR="00D10834" w:rsidRPr="00AE33D1" w:rsidRDefault="00D10834" w:rsidP="00D10834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102,326,20</w:t>
            </w:r>
            <w:r w:rsidR="0064540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D10834" w:rsidRPr="00AE33D1" w14:paraId="19A89CA2" w14:textId="77777777" w:rsidTr="001E70BF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ECC0F4D" w14:textId="2555F5BF" w:rsidR="00D10834" w:rsidRPr="00AE33D1" w:rsidRDefault="00D10834" w:rsidP="00D1083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</w:rPr>
              <w:t>ตัดรายการรายได้ระหว่างส่วนงาน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3D085" w14:textId="06E02B23" w:rsidR="00D10834" w:rsidRPr="00AE33D1" w:rsidRDefault="00D10834" w:rsidP="00D10834">
            <w:pPr>
              <w:tabs>
                <w:tab w:val="clear" w:pos="680"/>
                <w:tab w:val="left" w:pos="540"/>
              </w:tabs>
              <w:ind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0834">
              <w:rPr>
                <w:rFonts w:asciiTheme="majorBidi" w:hAnsiTheme="majorBidi" w:cstheme="majorBidi"/>
                <w:sz w:val="30"/>
                <w:szCs w:val="30"/>
              </w:rPr>
              <w:t>(119,014,247)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134619" w14:textId="77777777" w:rsidR="00D10834" w:rsidRPr="00AE33D1" w:rsidRDefault="00D10834" w:rsidP="00D1083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975075E" w14:textId="56CCAC3B" w:rsidR="00D10834" w:rsidRPr="00AE33D1" w:rsidRDefault="00D10834" w:rsidP="00D10834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(89,804,29</w:t>
            </w:r>
            <w:r w:rsidR="0067754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AE33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C493D" w:rsidRPr="00AE33D1" w14:paraId="036F83C9" w14:textId="77777777" w:rsidTr="00BC62F7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E07F2D0" w14:textId="19B156F5" w:rsidR="009C493D" w:rsidRPr="00AE33D1" w:rsidRDefault="009C493D" w:rsidP="009C493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FB025B" w14:textId="577DB1F8" w:rsidR="009C493D" w:rsidRPr="00AE33D1" w:rsidRDefault="009C493D" w:rsidP="009C493D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71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124,466,567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96535F" w14:textId="77777777" w:rsidR="009C493D" w:rsidRPr="00AE33D1" w:rsidRDefault="009C493D" w:rsidP="009C493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093629" w14:textId="109F6940" w:rsidR="009C493D" w:rsidRPr="00AE33D1" w:rsidRDefault="009C493D" w:rsidP="009C493D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136,493,3</w:t>
            </w:r>
            <w:r w:rsidR="00D91E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</w:tr>
      <w:tr w:rsidR="00A06F72" w:rsidRPr="00AE33D1" w14:paraId="198D1736" w14:textId="77777777" w:rsidTr="00BC62F7">
        <w:trPr>
          <w:trHeight w:hRule="exact"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81F7508" w14:textId="77777777" w:rsidR="00A06F72" w:rsidRPr="00AE33D1" w:rsidRDefault="00A06F72" w:rsidP="00A06F7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D9AAE5" w14:textId="0BB63097" w:rsidR="00A06F72" w:rsidRPr="00AE33D1" w:rsidRDefault="00A06F72" w:rsidP="00A06F72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33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109,187,229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7DD7C0" w14:textId="77777777" w:rsidR="00A06F72" w:rsidRPr="00AE33D1" w:rsidRDefault="00A06F72" w:rsidP="00A06F72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CCAC24E" w14:textId="6772D137" w:rsidR="00A06F72" w:rsidRPr="00AE33D1" w:rsidRDefault="00A06F72" w:rsidP="00A06F72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33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93,064,999</w:t>
            </w:r>
          </w:p>
        </w:tc>
      </w:tr>
      <w:tr w:rsidR="00A06F72" w:rsidRPr="00AE33D1" w14:paraId="7C2D653A" w14:textId="77777777" w:rsidTr="00DF4A52">
        <w:trPr>
          <w:trHeight w:hRule="exact"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8922D32" w14:textId="77777777" w:rsidR="00A06F72" w:rsidRPr="00AE33D1" w:rsidRDefault="00A06F72" w:rsidP="00A06F7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ADCC17D" w14:textId="77777777" w:rsidR="00A06F72" w:rsidRPr="00AE33D1" w:rsidRDefault="00A06F72" w:rsidP="00A06F72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F7A896" w14:textId="77777777" w:rsidR="00A06F72" w:rsidRPr="00AE33D1" w:rsidRDefault="00A06F72" w:rsidP="00A06F72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50B439A" w14:textId="77777777" w:rsidR="00A06F72" w:rsidRPr="00AE33D1" w:rsidRDefault="00A06F72" w:rsidP="00A06F72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06F72" w:rsidRPr="00AE33D1" w14:paraId="6AD59847" w14:textId="77777777" w:rsidTr="00DF4A52">
        <w:trPr>
          <w:trHeight w:hRule="exact"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06AA70B" w14:textId="77777777" w:rsidR="00A06F72" w:rsidRPr="00AE33D1" w:rsidRDefault="00A06F72" w:rsidP="00A06F7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6973B52" w14:textId="77777777" w:rsidR="00A06F72" w:rsidRPr="00AE33D1" w:rsidRDefault="00A06F72" w:rsidP="00A06F72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CB890A" w14:textId="77777777" w:rsidR="00A06F72" w:rsidRPr="00AE33D1" w:rsidRDefault="00A06F72" w:rsidP="00A06F72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5550CB7" w14:textId="77777777" w:rsidR="00A06F72" w:rsidRPr="00AE33D1" w:rsidRDefault="00A06F72" w:rsidP="00A06F72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06F72" w:rsidRPr="00AE33D1" w14:paraId="078A0D49" w14:textId="77777777" w:rsidTr="00DF4A52">
        <w:trPr>
          <w:trHeight w:hRule="exact"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9F0776D" w14:textId="77777777" w:rsidR="00A06F72" w:rsidRPr="00AE33D1" w:rsidRDefault="00A06F72" w:rsidP="00A06F7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92251DC" w14:textId="77777777" w:rsidR="00A06F72" w:rsidRPr="00AE33D1" w:rsidRDefault="00A06F72" w:rsidP="00A06F72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AB46C7" w14:textId="77777777" w:rsidR="00A06F72" w:rsidRPr="00AE33D1" w:rsidRDefault="00A06F72" w:rsidP="00A06F72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9C722AD" w14:textId="77777777" w:rsidR="00A06F72" w:rsidRPr="00AE33D1" w:rsidRDefault="00A06F72" w:rsidP="00A06F72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06F72" w:rsidRPr="00AE33D1" w14:paraId="2D0640E7" w14:textId="77777777" w:rsidTr="00DF4A52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F44B3FD" w14:textId="77777777" w:rsidR="00A06F72" w:rsidRPr="00AE33D1" w:rsidRDefault="00A06F72" w:rsidP="00A06F7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4C0232B" w14:textId="3FE2EA56" w:rsidR="00A06F72" w:rsidRPr="00AE33D1" w:rsidRDefault="00A06F72" w:rsidP="00A06F7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หนี้สิน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21D6F" w14:textId="77777777" w:rsidR="00A06F72" w:rsidRPr="00AE33D1" w:rsidRDefault="00A06F72" w:rsidP="00A06F72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00BFB" w14:textId="77777777" w:rsidR="00A06F72" w:rsidRPr="00AE33D1" w:rsidRDefault="00A06F72" w:rsidP="00A06F72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8822A" w14:textId="77777777" w:rsidR="00A06F72" w:rsidRPr="00AE33D1" w:rsidRDefault="00A06F72" w:rsidP="00A06F72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493D" w:rsidRPr="00AE33D1" w14:paraId="3D1B07DB" w14:textId="77777777" w:rsidTr="00DF4A52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3F4A7DF" w14:textId="77777777" w:rsidR="009C493D" w:rsidRPr="00AE33D1" w:rsidRDefault="009C493D" w:rsidP="009C493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BD8FA91" w14:textId="236A9D4A" w:rsidR="009C493D" w:rsidRPr="00AE33D1" w:rsidRDefault="009C493D" w:rsidP="009C493D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7158">
              <w:rPr>
                <w:rFonts w:asciiTheme="majorBidi" w:hAnsiTheme="majorBidi" w:cstheme="majorBidi"/>
                <w:sz w:val="30"/>
                <w:szCs w:val="30"/>
              </w:rPr>
              <w:t>96,795,253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115D60" w14:textId="77777777" w:rsidR="009C493D" w:rsidRPr="00AE33D1" w:rsidRDefault="009C493D" w:rsidP="009C493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B37F767" w14:textId="270335DC" w:rsidR="009C493D" w:rsidRPr="00AE33D1" w:rsidRDefault="009C493D" w:rsidP="009C493D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80,896,576</w:t>
            </w:r>
          </w:p>
        </w:tc>
      </w:tr>
      <w:tr w:rsidR="009C493D" w:rsidRPr="00AE33D1" w14:paraId="0087E99F" w14:textId="77777777" w:rsidTr="00DF4A52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1092371" w14:textId="77777777" w:rsidR="009C493D" w:rsidRPr="00AE33D1" w:rsidRDefault="009C493D" w:rsidP="009C493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6A17972" w14:textId="2233E3C7" w:rsidR="009C493D" w:rsidRPr="00AE33D1" w:rsidRDefault="009C493D" w:rsidP="009C493D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7158">
              <w:rPr>
                <w:rFonts w:asciiTheme="majorBidi" w:hAnsiTheme="majorBidi" w:cstheme="majorBidi"/>
                <w:sz w:val="30"/>
                <w:szCs w:val="30"/>
              </w:rPr>
              <w:t>45,704,401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BCEA9F" w14:textId="77777777" w:rsidR="009C493D" w:rsidRPr="00AE33D1" w:rsidRDefault="009C493D" w:rsidP="009C493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981B84A" w14:textId="0DD6644F" w:rsidR="009C493D" w:rsidRPr="00AE33D1" w:rsidRDefault="009C493D" w:rsidP="009C493D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29,773,</w:t>
            </w:r>
            <w:r w:rsidR="004A6F30"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</w:tr>
      <w:tr w:rsidR="009C493D" w:rsidRPr="00AE33D1" w14:paraId="0433A1FA" w14:textId="77777777" w:rsidTr="007A3B4D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91A1A40" w14:textId="77777777" w:rsidR="009C493D" w:rsidRPr="00AE33D1" w:rsidRDefault="009C493D" w:rsidP="009C493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6E10DE" w14:textId="51E529C3" w:rsidR="009C493D" w:rsidRPr="00AE33D1" w:rsidRDefault="009C493D" w:rsidP="009C493D">
            <w:pPr>
              <w:tabs>
                <w:tab w:val="clear" w:pos="680"/>
                <w:tab w:val="left" w:pos="540"/>
              </w:tabs>
              <w:ind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7158">
              <w:rPr>
                <w:rFonts w:asciiTheme="majorBidi" w:hAnsiTheme="majorBidi" w:cstheme="majorBidi"/>
                <w:sz w:val="30"/>
                <w:szCs w:val="30"/>
              </w:rPr>
              <w:t>(89,219,182)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8A178D" w14:textId="77777777" w:rsidR="009C493D" w:rsidRPr="00AE33D1" w:rsidRDefault="009C493D" w:rsidP="009C493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B63C49" w14:textId="014E116A" w:rsidR="009C493D" w:rsidRPr="00AE33D1" w:rsidRDefault="009C493D" w:rsidP="009C493D">
            <w:pPr>
              <w:tabs>
                <w:tab w:val="clear" w:pos="680"/>
                <w:tab w:val="left" w:pos="540"/>
              </w:tabs>
              <w:ind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(64,982,8</w:t>
            </w:r>
            <w:r w:rsidR="004A6F30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AE33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C493D" w:rsidRPr="00AE33D1" w14:paraId="07FF1AA0" w14:textId="77777777" w:rsidTr="00BC62F7">
        <w:trPr>
          <w:trHeight w:val="46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BD9A50C" w14:textId="77777777" w:rsidR="009C493D" w:rsidRPr="00AE33D1" w:rsidRDefault="009C493D" w:rsidP="009C493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9DA428" w14:textId="4A4DCB64" w:rsidR="009C493D" w:rsidRPr="00AE33D1" w:rsidRDefault="009C493D" w:rsidP="009C493D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71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53,280,472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AF9AD3" w14:textId="77777777" w:rsidR="009C493D" w:rsidRPr="00AE33D1" w:rsidRDefault="009C493D" w:rsidP="009C493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D37A13" w14:textId="097CDB61" w:rsidR="009C493D" w:rsidRPr="00AE33D1" w:rsidRDefault="009C493D" w:rsidP="009C493D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45,686,92</w:t>
            </w:r>
            <w:r w:rsidR="004A6F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3E552BF7" w14:textId="77777777" w:rsidR="00344681" w:rsidRPr="00AE33D1" w:rsidRDefault="00344681" w:rsidP="00C27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 w:right="335"/>
        <w:jc w:val="thaiDistribute"/>
        <w:rPr>
          <w:rFonts w:ascii="Angsana New" w:hAnsi="Angsana New"/>
          <w:sz w:val="30"/>
          <w:szCs w:val="30"/>
        </w:rPr>
      </w:pPr>
    </w:p>
    <w:p w14:paraId="2593D73E" w14:textId="77777777" w:rsidR="00DF4A52" w:rsidRPr="00AE33D1" w:rsidRDefault="00DF4A52" w:rsidP="00DF4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  <w:cs/>
        </w:rPr>
      </w:pPr>
      <w:r w:rsidRPr="00AE33D1">
        <w:rPr>
          <w:rFonts w:ascii="Angsana New" w:hAnsi="Angsana New" w:hint="cs"/>
          <w:sz w:val="30"/>
          <w:szCs w:val="30"/>
          <w:cs/>
        </w:rPr>
        <w:t>สินทรัพย์และหนี้สินที่ไม่ได้ปันส่วนเป็นของบริษัทที่ดำเนินธุรกิจการลงทุนโดยประกอบด้วยเงินลงทุนในบริษัทย่อย เงินให้กู้ยืม และเงินกู้ยืม</w:t>
      </w:r>
      <w:r w:rsidRPr="00AE33D1">
        <w:rPr>
          <w:rFonts w:ascii="Angsana New" w:hAnsi="Angsana New"/>
          <w:sz w:val="30"/>
          <w:szCs w:val="30"/>
        </w:rPr>
        <w:t xml:space="preserve"> </w:t>
      </w:r>
      <w:r w:rsidRPr="00AE33D1">
        <w:rPr>
          <w:rFonts w:ascii="Angsana New" w:hAnsi="Angsana New" w:hint="cs"/>
          <w:sz w:val="30"/>
          <w:szCs w:val="30"/>
          <w:cs/>
        </w:rPr>
        <w:t>เป็นหลัก</w:t>
      </w:r>
    </w:p>
    <w:p w14:paraId="7C658998" w14:textId="77777777" w:rsidR="00344681" w:rsidRPr="00AE33D1" w:rsidRDefault="00344681" w:rsidP="004A5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60AD1901" w14:textId="24902FC9" w:rsidR="004A58D3" w:rsidRPr="00AE33D1" w:rsidRDefault="004A58D3" w:rsidP="004A5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E33D1">
        <w:rPr>
          <w:rFonts w:ascii="Angsana New" w:hAnsi="Angsana New"/>
          <w:b/>
          <w:bCs/>
          <w:sz w:val="30"/>
          <w:szCs w:val="30"/>
        </w:rPr>
        <w:tab/>
      </w:r>
      <w:r w:rsidRPr="00AE33D1">
        <w:rPr>
          <w:rFonts w:ascii="Angsana New" w:hAnsi="Angsana New"/>
          <w:b/>
          <w:bCs/>
          <w:sz w:val="30"/>
          <w:szCs w:val="30"/>
          <w:cs/>
        </w:rPr>
        <w:t>ส่วนงานภูมิศาสตร์</w:t>
      </w:r>
      <w:r w:rsidR="006A17C0" w:rsidRPr="00AE33D1">
        <w:rPr>
          <w:rFonts w:ascii="Angsana New" w:hAnsi="Angsana New" w:hint="cs"/>
          <w:b/>
          <w:bCs/>
          <w:sz w:val="30"/>
          <w:szCs w:val="30"/>
          <w:cs/>
        </w:rPr>
        <w:t>และลูกค้ารายใหญ่</w:t>
      </w:r>
    </w:p>
    <w:p w14:paraId="6BA533FF" w14:textId="77777777" w:rsidR="004A58D3" w:rsidRPr="00AE33D1" w:rsidRDefault="004A58D3" w:rsidP="004A5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sz w:val="30"/>
          <w:szCs w:val="30"/>
        </w:rPr>
      </w:pPr>
    </w:p>
    <w:p w14:paraId="3BC8A869" w14:textId="5BE31AE3" w:rsidR="004A58D3" w:rsidRPr="00AE33D1" w:rsidRDefault="004A58D3" w:rsidP="006F5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 w:hanging="200"/>
        <w:jc w:val="thaiDistribute"/>
        <w:rPr>
          <w:rFonts w:ascii="Angsana New" w:hAnsi="Angsana New"/>
          <w:spacing w:val="-6"/>
          <w:sz w:val="30"/>
          <w:szCs w:val="30"/>
        </w:rPr>
      </w:pPr>
      <w:r w:rsidRPr="00AE33D1">
        <w:rPr>
          <w:rFonts w:ascii="Angsana New" w:hAnsi="Angsana New"/>
          <w:sz w:val="30"/>
          <w:szCs w:val="30"/>
        </w:rPr>
        <w:tab/>
      </w:r>
      <w:r w:rsidR="00DF4A52" w:rsidRPr="00AE33D1">
        <w:rPr>
          <w:rFonts w:ascii="Angsana New" w:hAnsi="Angsana New"/>
          <w:spacing w:val="-6"/>
          <w:sz w:val="30"/>
          <w:szCs w:val="30"/>
          <w:cs/>
        </w:rPr>
        <w:t>กลุ่มบริษัทดำเนินธุรกิจเฉพาะในประเทศเท่านั้น</w:t>
      </w:r>
      <w:r w:rsidR="00DF4A52" w:rsidRPr="00AE33D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DF4A52" w:rsidRPr="00AE33D1">
        <w:rPr>
          <w:rFonts w:ascii="Angsana New" w:hAnsi="Angsana New"/>
          <w:spacing w:val="-6"/>
          <w:sz w:val="30"/>
          <w:szCs w:val="30"/>
          <w:cs/>
        </w:rPr>
        <w:t>ไม่มีรายได้จากต่างประเทศหรือสินทรัพย์ในต่างประเทศที่มี</w:t>
      </w:r>
      <w:r w:rsidR="00DF4A52" w:rsidRPr="00AE33D1">
        <w:rPr>
          <w:rFonts w:ascii="Angsana New" w:hAnsi="Angsana New" w:hint="cs"/>
          <w:spacing w:val="-6"/>
          <w:sz w:val="30"/>
          <w:szCs w:val="30"/>
          <w:cs/>
        </w:rPr>
        <w:t>ส</w:t>
      </w:r>
      <w:r w:rsidR="00DF4A52" w:rsidRPr="00AE33D1">
        <w:rPr>
          <w:rFonts w:ascii="Angsana New" w:hAnsi="Angsana New"/>
          <w:spacing w:val="-6"/>
          <w:sz w:val="30"/>
          <w:szCs w:val="30"/>
          <w:cs/>
        </w:rPr>
        <w:t>าระสำคัญ</w:t>
      </w:r>
      <w:r w:rsidR="00DF4A52" w:rsidRPr="00AE33D1">
        <w:rPr>
          <w:rFonts w:ascii="Angsana New" w:hAnsi="Angsana New" w:hint="cs"/>
          <w:spacing w:val="-6"/>
          <w:sz w:val="30"/>
          <w:szCs w:val="30"/>
          <w:cs/>
        </w:rPr>
        <w:t xml:space="preserve">  กลุ่มบริษัทไม่มีรายได้จากลูกค้ารายใหญ่ในสัดส่วนร้อยละ </w:t>
      </w:r>
      <w:r w:rsidR="00DF4A52" w:rsidRPr="00AE33D1">
        <w:rPr>
          <w:rFonts w:ascii="Angsana New" w:hAnsi="Angsana New"/>
          <w:spacing w:val="-6"/>
          <w:sz w:val="30"/>
          <w:szCs w:val="30"/>
        </w:rPr>
        <w:t xml:space="preserve">10 </w:t>
      </w:r>
      <w:r w:rsidR="00DF4A52" w:rsidRPr="00AE33D1">
        <w:rPr>
          <w:rFonts w:ascii="Angsana New" w:hAnsi="Angsana New" w:hint="cs"/>
          <w:spacing w:val="-6"/>
          <w:sz w:val="30"/>
          <w:szCs w:val="30"/>
          <w:cs/>
        </w:rPr>
        <w:t>หรือมากกว่าจากรายได้รวมของกลุ่มบริษัท</w:t>
      </w:r>
    </w:p>
    <w:p w14:paraId="1BF197D8" w14:textId="77777777" w:rsidR="00A02077" w:rsidRPr="00AE33D1" w:rsidRDefault="00A02077" w:rsidP="004A5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 w:hanging="200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1E5AE8D3" w14:textId="6A804A89" w:rsidR="00287B73" w:rsidRPr="00AE33D1" w:rsidRDefault="00287B73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AE33D1">
        <w:rPr>
          <w:rFonts w:ascii="Angsana New" w:hAnsi="Angsana New"/>
          <w:b/>
          <w:bCs/>
          <w:sz w:val="30"/>
          <w:szCs w:val="30"/>
          <w:cs/>
        </w:rPr>
        <w:t>ค่าใช้จ่ายผลประโยชน์ของพนักงาน</w:t>
      </w:r>
    </w:p>
    <w:p w14:paraId="20A2B8B3" w14:textId="77777777" w:rsidR="00072241" w:rsidRPr="00AE33D1" w:rsidRDefault="00072241" w:rsidP="00072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70"/>
        <w:gridCol w:w="1260"/>
        <w:gridCol w:w="270"/>
        <w:gridCol w:w="1260"/>
        <w:gridCol w:w="270"/>
        <w:gridCol w:w="1170"/>
      </w:tblGrid>
      <w:tr w:rsidR="00072241" w:rsidRPr="00AE33D1" w14:paraId="037D8363" w14:textId="77777777" w:rsidTr="00382A58">
        <w:tc>
          <w:tcPr>
            <w:tcW w:w="3690" w:type="dxa"/>
          </w:tcPr>
          <w:p w14:paraId="1D9480E6" w14:textId="77777777" w:rsidR="00072241" w:rsidRPr="00AE33D1" w:rsidRDefault="00072241" w:rsidP="00072241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6521B12C" w14:textId="77777777" w:rsidR="00072241" w:rsidRPr="00AE33D1" w:rsidRDefault="00072241" w:rsidP="0007224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896D8F9" w14:textId="77777777" w:rsidR="00072241" w:rsidRPr="00AE33D1" w:rsidRDefault="00072241" w:rsidP="00072241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2E0EA931" w14:textId="77777777" w:rsidR="00072241" w:rsidRPr="00AE33D1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bCs/>
                <w:sz w:val="30"/>
                <w:szCs w:val="30"/>
                <w:cs/>
                <w:lang w:val="en-GB"/>
              </w:rPr>
            </w:pPr>
            <w:r w:rsidRPr="00AE33D1">
              <w:rPr>
                <w:rFonts w:ascii="Angsana New" w:eastAsia="MS Mincho" w:hAnsi="Angsana New"/>
                <w:bCs/>
                <w:sz w:val="30"/>
                <w:szCs w:val="30"/>
                <w:cs/>
                <w:lang w:val="en-GB"/>
              </w:rPr>
              <w:t>งบการเงินเฉพาะ</w:t>
            </w:r>
            <w:r w:rsidRPr="00AE33D1">
              <w:rPr>
                <w:rFonts w:ascii="Angsana New" w:eastAsia="MS Mincho" w:hAnsi="Angsana New" w:hint="cs"/>
                <w:bCs/>
                <w:sz w:val="30"/>
                <w:szCs w:val="30"/>
                <w:cs/>
                <w:lang w:val="en-GB"/>
              </w:rPr>
              <w:t>กิจการ</w:t>
            </w:r>
          </w:p>
        </w:tc>
      </w:tr>
      <w:tr w:rsidR="0083081D" w:rsidRPr="00AE33D1" w14:paraId="173D42D1" w14:textId="77777777" w:rsidTr="00382A58">
        <w:tc>
          <w:tcPr>
            <w:tcW w:w="3690" w:type="dxa"/>
          </w:tcPr>
          <w:p w14:paraId="0126247E" w14:textId="77777777" w:rsidR="0083081D" w:rsidRPr="00AE33D1" w:rsidRDefault="0083081D" w:rsidP="0083081D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5299BE" w14:textId="377859B8" w:rsidR="0083081D" w:rsidRPr="00AE33D1" w:rsidRDefault="0083081D" w:rsidP="00830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25</w:t>
            </w:r>
            <w:r w:rsidRPr="00AE33D1">
              <w:rPr>
                <w:rFonts w:ascii="Angsana New" w:eastAsia="MS Mincho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14:paraId="0EE0C8B2" w14:textId="77777777" w:rsidR="0083081D" w:rsidRPr="00AE33D1" w:rsidRDefault="0083081D" w:rsidP="00830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0801C42" w14:textId="4387B0FC" w:rsidR="0083081D" w:rsidRPr="00AE33D1" w:rsidRDefault="0083081D" w:rsidP="00830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25</w:t>
            </w:r>
            <w:r w:rsidRPr="00AE33D1">
              <w:rPr>
                <w:rFonts w:ascii="Angsana New" w:eastAsia="MS Mincho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2DC8EC07" w14:textId="77777777" w:rsidR="0083081D" w:rsidRPr="00AE33D1" w:rsidRDefault="0083081D" w:rsidP="0083081D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01394D3" w14:textId="2621C114" w:rsidR="0083081D" w:rsidRPr="00AE33D1" w:rsidRDefault="0083081D" w:rsidP="00830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25</w:t>
            </w:r>
            <w:r w:rsidRPr="00AE33D1">
              <w:rPr>
                <w:rFonts w:ascii="Angsana New" w:eastAsia="MS Mincho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14:paraId="5A4112AE" w14:textId="77777777" w:rsidR="0083081D" w:rsidRPr="00AE33D1" w:rsidRDefault="0083081D" w:rsidP="00830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D76879D" w14:textId="20AAEDA9" w:rsidR="0083081D" w:rsidRPr="00AE33D1" w:rsidRDefault="0083081D" w:rsidP="00830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25</w:t>
            </w:r>
            <w:r w:rsidRPr="00AE33D1">
              <w:rPr>
                <w:rFonts w:ascii="Angsana New" w:eastAsia="MS Mincho" w:hAnsi="Angsana New"/>
                <w:sz w:val="30"/>
                <w:szCs w:val="30"/>
              </w:rPr>
              <w:t>62</w:t>
            </w:r>
          </w:p>
        </w:tc>
      </w:tr>
      <w:tr w:rsidR="00E32296" w:rsidRPr="00AE33D1" w14:paraId="27474C87" w14:textId="77777777" w:rsidTr="00382A58">
        <w:tc>
          <w:tcPr>
            <w:tcW w:w="3690" w:type="dxa"/>
          </w:tcPr>
          <w:p w14:paraId="243908EB" w14:textId="77777777" w:rsidR="00E32296" w:rsidRPr="00AE33D1" w:rsidRDefault="00E32296" w:rsidP="00E32296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17F3AB" w14:textId="77777777" w:rsidR="00E32296" w:rsidRPr="00AE33D1" w:rsidRDefault="00E32296" w:rsidP="00E3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0EBA7DD" w14:textId="77777777" w:rsidR="00E32296" w:rsidRPr="00AE33D1" w:rsidRDefault="00E32296" w:rsidP="00E3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B937A5E" w14:textId="77777777" w:rsidR="00E32296" w:rsidRPr="00AE33D1" w:rsidRDefault="00E32296" w:rsidP="00E3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33CA1AA7" w14:textId="77777777" w:rsidR="00E32296" w:rsidRPr="00AE33D1" w:rsidRDefault="00E32296" w:rsidP="00E32296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B6D3C7A" w14:textId="77777777" w:rsidR="00E32296" w:rsidRPr="00AE33D1" w:rsidRDefault="00E32296" w:rsidP="00E3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B5FCEB" w14:textId="77777777" w:rsidR="00E32296" w:rsidRPr="00AE33D1" w:rsidRDefault="00E32296" w:rsidP="00E3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8B4B317" w14:textId="77777777" w:rsidR="00E32296" w:rsidRPr="00AE33D1" w:rsidRDefault="00E32296" w:rsidP="00E3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072241" w:rsidRPr="00AE33D1" w14:paraId="183F0989" w14:textId="77777777" w:rsidTr="00382A58">
        <w:tc>
          <w:tcPr>
            <w:tcW w:w="3690" w:type="dxa"/>
          </w:tcPr>
          <w:p w14:paraId="754FA258" w14:textId="77777777" w:rsidR="00072241" w:rsidRPr="00AE33D1" w:rsidRDefault="00072241" w:rsidP="00072241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7"/>
          </w:tcPr>
          <w:p w14:paraId="0B13F8DE" w14:textId="77777777" w:rsidR="00072241" w:rsidRPr="00AE33D1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  <w:r w:rsidRPr="00AE33D1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AE33D1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AE33D1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AE33D1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5B7000" w:rsidRPr="00AE33D1" w14:paraId="47E453CC" w14:textId="77777777" w:rsidTr="00382A58">
        <w:tc>
          <w:tcPr>
            <w:tcW w:w="3690" w:type="dxa"/>
          </w:tcPr>
          <w:p w14:paraId="2DEB6F9F" w14:textId="615D5FDA" w:rsidR="005B7000" w:rsidRPr="00AE33D1" w:rsidRDefault="005B7000" w:rsidP="005B7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>เงินเดือน</w:t>
            </w:r>
            <w:r w:rsidRPr="00AE33D1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ค่าแรง</w:t>
            </w:r>
            <w:r w:rsidRPr="00AE33D1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และโบนัส</w:t>
            </w:r>
          </w:p>
        </w:tc>
        <w:tc>
          <w:tcPr>
            <w:tcW w:w="1260" w:type="dxa"/>
          </w:tcPr>
          <w:p w14:paraId="3C25FA62" w14:textId="03A67ACF" w:rsidR="005B7000" w:rsidRPr="00AE33D1" w:rsidRDefault="005B7000" w:rsidP="005B7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2,3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4</w:t>
            </w: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8,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700</w:t>
            </w:r>
          </w:p>
        </w:tc>
        <w:tc>
          <w:tcPr>
            <w:tcW w:w="270" w:type="dxa"/>
          </w:tcPr>
          <w:p w14:paraId="1803505B" w14:textId="77777777" w:rsidR="005B7000" w:rsidRPr="00AE33D1" w:rsidRDefault="005B7000" w:rsidP="005B7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22E62DD" w14:textId="39C4081F" w:rsidR="005B7000" w:rsidRPr="00AE33D1" w:rsidRDefault="005B7000" w:rsidP="005B7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3,149,669</w:t>
            </w:r>
          </w:p>
        </w:tc>
        <w:tc>
          <w:tcPr>
            <w:tcW w:w="270" w:type="dxa"/>
          </w:tcPr>
          <w:p w14:paraId="58938DC7" w14:textId="77777777" w:rsidR="005B7000" w:rsidRPr="00AE33D1" w:rsidRDefault="005B7000" w:rsidP="005B7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FB2EECD" w14:textId="05C1BA1C" w:rsidR="005B7000" w:rsidRPr="00AE33D1" w:rsidRDefault="005B7000" w:rsidP="005B7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B700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762,845</w:t>
            </w:r>
          </w:p>
        </w:tc>
        <w:tc>
          <w:tcPr>
            <w:tcW w:w="270" w:type="dxa"/>
          </w:tcPr>
          <w:p w14:paraId="7E7FEA56" w14:textId="77777777" w:rsidR="005B7000" w:rsidRPr="00AE33D1" w:rsidRDefault="005B7000" w:rsidP="005B7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428AF93" w14:textId="34480A92" w:rsidR="005B7000" w:rsidRPr="00AE33D1" w:rsidRDefault="005B7000" w:rsidP="005B7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690,223</w:t>
            </w:r>
          </w:p>
        </w:tc>
      </w:tr>
      <w:tr w:rsidR="005016FE" w:rsidRPr="00AE33D1" w14:paraId="43055F66" w14:textId="77777777" w:rsidTr="00382A58">
        <w:tc>
          <w:tcPr>
            <w:tcW w:w="3690" w:type="dxa"/>
          </w:tcPr>
          <w:p w14:paraId="2A8AC7F8" w14:textId="2A59E07F" w:rsidR="005016FE" w:rsidRPr="00AE33D1" w:rsidRDefault="005016FE" w:rsidP="00501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โครงการเงินสมทบที่กำหนดไว้</w:t>
            </w:r>
          </w:p>
        </w:tc>
        <w:tc>
          <w:tcPr>
            <w:tcW w:w="1260" w:type="dxa"/>
          </w:tcPr>
          <w:p w14:paraId="2926517B" w14:textId="55063862" w:rsidR="005016FE" w:rsidRPr="00AE33D1" w:rsidRDefault="005016FE" w:rsidP="00501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69,054</w:t>
            </w:r>
          </w:p>
        </w:tc>
        <w:tc>
          <w:tcPr>
            <w:tcW w:w="270" w:type="dxa"/>
          </w:tcPr>
          <w:p w14:paraId="3E10B419" w14:textId="77777777" w:rsidR="005016FE" w:rsidRPr="00AE33D1" w:rsidRDefault="005016FE" w:rsidP="00501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1DA09D0" w14:textId="6AADF60B" w:rsidR="005016FE" w:rsidRPr="00AE33D1" w:rsidRDefault="005016FE" w:rsidP="00501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83,722</w:t>
            </w:r>
          </w:p>
        </w:tc>
        <w:tc>
          <w:tcPr>
            <w:tcW w:w="270" w:type="dxa"/>
          </w:tcPr>
          <w:p w14:paraId="44B7252A" w14:textId="77777777" w:rsidR="005016FE" w:rsidRPr="00AE33D1" w:rsidRDefault="005016FE" w:rsidP="00501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119835D" w14:textId="2EC4FA29" w:rsidR="005016FE" w:rsidRPr="005B7000" w:rsidRDefault="005016FE" w:rsidP="00501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B700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25,781</w:t>
            </w:r>
          </w:p>
        </w:tc>
        <w:tc>
          <w:tcPr>
            <w:tcW w:w="270" w:type="dxa"/>
          </w:tcPr>
          <w:p w14:paraId="0AD16F17" w14:textId="77777777" w:rsidR="005016FE" w:rsidRPr="00AE33D1" w:rsidRDefault="005016FE" w:rsidP="00501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F9F72D7" w14:textId="55BDBB87" w:rsidR="005016FE" w:rsidRPr="00AE33D1" w:rsidRDefault="005016FE" w:rsidP="00501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21,880</w:t>
            </w:r>
          </w:p>
        </w:tc>
      </w:tr>
      <w:tr w:rsidR="005016FE" w:rsidRPr="00AE33D1" w14:paraId="33AAA710" w14:textId="77777777" w:rsidTr="00382A58">
        <w:tc>
          <w:tcPr>
            <w:tcW w:w="3690" w:type="dxa"/>
          </w:tcPr>
          <w:p w14:paraId="1D6F9832" w14:textId="77777777" w:rsidR="005016FE" w:rsidRPr="00AE33D1" w:rsidRDefault="005016FE" w:rsidP="00501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260" w:type="dxa"/>
          </w:tcPr>
          <w:p w14:paraId="5D2E7CE5" w14:textId="20ABB175" w:rsidR="005016FE" w:rsidRPr="00AE33D1" w:rsidRDefault="005016FE" w:rsidP="00501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3</w:t>
            </w: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748</w:t>
            </w:r>
          </w:p>
        </w:tc>
        <w:tc>
          <w:tcPr>
            <w:tcW w:w="270" w:type="dxa"/>
          </w:tcPr>
          <w:p w14:paraId="5B7A4903" w14:textId="77777777" w:rsidR="005016FE" w:rsidRPr="00AE33D1" w:rsidRDefault="005016FE" w:rsidP="00501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260" w:type="dxa"/>
          </w:tcPr>
          <w:p w14:paraId="7D4FE089" w14:textId="08CFFE9A" w:rsidR="005016FE" w:rsidRPr="00AE33D1" w:rsidRDefault="005016FE" w:rsidP="00501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124,691</w:t>
            </w:r>
          </w:p>
        </w:tc>
        <w:tc>
          <w:tcPr>
            <w:tcW w:w="270" w:type="dxa"/>
          </w:tcPr>
          <w:p w14:paraId="7C65EFE9" w14:textId="77777777" w:rsidR="005016FE" w:rsidRPr="00AE33D1" w:rsidRDefault="005016FE" w:rsidP="00501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DB1BF7E" w14:textId="1B076531" w:rsidR="005016FE" w:rsidRPr="00AE33D1" w:rsidRDefault="005016FE" w:rsidP="00501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B700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23,076</w:t>
            </w:r>
          </w:p>
        </w:tc>
        <w:tc>
          <w:tcPr>
            <w:tcW w:w="270" w:type="dxa"/>
          </w:tcPr>
          <w:p w14:paraId="570C3CBC" w14:textId="77777777" w:rsidR="005016FE" w:rsidRPr="00AE33D1" w:rsidRDefault="005016FE" w:rsidP="00501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B82CACC" w14:textId="3C253533" w:rsidR="005016FE" w:rsidRPr="00AE33D1" w:rsidRDefault="005016FE" w:rsidP="00501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44,802</w:t>
            </w:r>
          </w:p>
        </w:tc>
      </w:tr>
      <w:tr w:rsidR="005016FE" w:rsidRPr="00AE33D1" w14:paraId="68DEB379" w14:textId="77777777" w:rsidTr="00382A58">
        <w:tc>
          <w:tcPr>
            <w:tcW w:w="3690" w:type="dxa"/>
          </w:tcPr>
          <w:p w14:paraId="4ACE74EE" w14:textId="12CC09C8" w:rsidR="005016FE" w:rsidRPr="00AE33D1" w:rsidRDefault="005016FE" w:rsidP="00501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ผลประโยชน์เมื่อเลิกจ้าง</w:t>
            </w:r>
          </w:p>
        </w:tc>
        <w:tc>
          <w:tcPr>
            <w:tcW w:w="1260" w:type="dxa"/>
          </w:tcPr>
          <w:p w14:paraId="6D68AB5F" w14:textId="51B47532" w:rsidR="005016FE" w:rsidRPr="00AE33D1" w:rsidRDefault="005016FE" w:rsidP="00501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46,200</w:t>
            </w:r>
          </w:p>
        </w:tc>
        <w:tc>
          <w:tcPr>
            <w:tcW w:w="270" w:type="dxa"/>
          </w:tcPr>
          <w:p w14:paraId="63833E57" w14:textId="77777777" w:rsidR="005016FE" w:rsidRPr="00AE33D1" w:rsidRDefault="005016FE" w:rsidP="00501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260" w:type="dxa"/>
          </w:tcPr>
          <w:p w14:paraId="3CFB7FEC" w14:textId="3BAC48CD" w:rsidR="005016FE" w:rsidRPr="00AE33D1" w:rsidRDefault="005016FE" w:rsidP="00501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67654A" w14:textId="77777777" w:rsidR="005016FE" w:rsidRPr="00AE33D1" w:rsidRDefault="005016FE" w:rsidP="00501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4A59894" w14:textId="3D919E02" w:rsidR="005016FE" w:rsidRPr="005B7000" w:rsidRDefault="005016FE" w:rsidP="00501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B700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19,33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FDB57A9" w14:textId="77777777" w:rsidR="005016FE" w:rsidRPr="00AE33D1" w:rsidRDefault="005016FE" w:rsidP="00501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CBEA577" w14:textId="1FCB9D55" w:rsidR="005016FE" w:rsidRPr="00AE33D1" w:rsidRDefault="005016FE" w:rsidP="00501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16FE" w:rsidRPr="00AE33D1" w14:paraId="0AE2A198" w14:textId="77777777" w:rsidTr="00382A58">
        <w:tc>
          <w:tcPr>
            <w:tcW w:w="3690" w:type="dxa"/>
          </w:tcPr>
          <w:p w14:paraId="34D7D812" w14:textId="77777777" w:rsidR="005016FE" w:rsidRPr="00AE33D1" w:rsidRDefault="005016FE" w:rsidP="00501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788FA69" w14:textId="64FC1CBE" w:rsidR="005016FE" w:rsidRPr="00AE33D1" w:rsidRDefault="005016FE" w:rsidP="00501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12,940</w:t>
            </w:r>
          </w:p>
        </w:tc>
        <w:tc>
          <w:tcPr>
            <w:tcW w:w="270" w:type="dxa"/>
          </w:tcPr>
          <w:p w14:paraId="3CFB801C" w14:textId="77777777" w:rsidR="005016FE" w:rsidRPr="00AE33D1" w:rsidRDefault="005016FE" w:rsidP="00501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6E9694" w14:textId="680C0C63" w:rsidR="005016FE" w:rsidRPr="00AE33D1" w:rsidRDefault="005016FE" w:rsidP="00501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22,364</w:t>
            </w:r>
          </w:p>
        </w:tc>
        <w:tc>
          <w:tcPr>
            <w:tcW w:w="270" w:type="dxa"/>
          </w:tcPr>
          <w:p w14:paraId="08936E88" w14:textId="77777777" w:rsidR="005016FE" w:rsidRPr="00AE33D1" w:rsidRDefault="005016FE" w:rsidP="00501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0404D1" w14:textId="7297BA23" w:rsidR="005016FE" w:rsidRPr="00AE33D1" w:rsidRDefault="005016FE" w:rsidP="00501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B700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998 </w:t>
            </w:r>
          </w:p>
        </w:tc>
        <w:tc>
          <w:tcPr>
            <w:tcW w:w="270" w:type="dxa"/>
          </w:tcPr>
          <w:p w14:paraId="04397C41" w14:textId="77777777" w:rsidR="005016FE" w:rsidRPr="00AE33D1" w:rsidRDefault="005016FE" w:rsidP="00501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60712D" w14:textId="6C82F08F" w:rsidR="005016FE" w:rsidRPr="00AE33D1" w:rsidRDefault="005016FE" w:rsidP="00501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6,273</w:t>
            </w:r>
          </w:p>
        </w:tc>
      </w:tr>
      <w:tr w:rsidR="005016FE" w:rsidRPr="00AE33D1" w14:paraId="04B7264C" w14:textId="77777777" w:rsidTr="00382A58">
        <w:tc>
          <w:tcPr>
            <w:tcW w:w="3690" w:type="dxa"/>
          </w:tcPr>
          <w:p w14:paraId="335DFA51" w14:textId="77777777" w:rsidR="005016FE" w:rsidRPr="00AE33D1" w:rsidRDefault="005016FE" w:rsidP="005016FE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758D4CF" w14:textId="27B2D1EF" w:rsidR="005016FE" w:rsidRPr="00AE33D1" w:rsidRDefault="005016FE" w:rsidP="00501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2,5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</w:t>
            </w:r>
            <w:r w:rsidRPr="00AE33D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0,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642</w:t>
            </w:r>
          </w:p>
        </w:tc>
        <w:tc>
          <w:tcPr>
            <w:tcW w:w="270" w:type="dxa"/>
          </w:tcPr>
          <w:p w14:paraId="65E8EBCE" w14:textId="77777777" w:rsidR="005016FE" w:rsidRPr="00AE33D1" w:rsidRDefault="005016FE" w:rsidP="00501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3AB192D" w14:textId="6FEA38F4" w:rsidR="005016FE" w:rsidRPr="00AE33D1" w:rsidRDefault="005016FE" w:rsidP="00501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3,380,446</w:t>
            </w:r>
          </w:p>
        </w:tc>
        <w:tc>
          <w:tcPr>
            <w:tcW w:w="270" w:type="dxa"/>
          </w:tcPr>
          <w:p w14:paraId="45F196EF" w14:textId="77777777" w:rsidR="005016FE" w:rsidRPr="00AE33D1" w:rsidRDefault="005016FE" w:rsidP="00501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0382284" w14:textId="4B93EE54" w:rsidR="005016FE" w:rsidRPr="005B7000" w:rsidRDefault="005016FE" w:rsidP="00501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5B700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 w:rsidRPr="005B700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832,03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4911E08" w14:textId="77777777" w:rsidR="005016FE" w:rsidRPr="00AE33D1" w:rsidRDefault="005016FE" w:rsidP="00501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E3A1151" w14:textId="7FADBE15" w:rsidR="005016FE" w:rsidRPr="00AE33D1" w:rsidRDefault="005016FE" w:rsidP="00501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763,178</w:t>
            </w:r>
          </w:p>
        </w:tc>
      </w:tr>
    </w:tbl>
    <w:p w14:paraId="0144EB3C" w14:textId="77777777" w:rsidR="00B35F48" w:rsidRPr="00AE33D1" w:rsidRDefault="00B35F48" w:rsidP="00072241">
      <w:pPr>
        <w:tabs>
          <w:tab w:val="left" w:pos="540"/>
        </w:tabs>
        <w:ind w:left="540" w:right="95"/>
        <w:jc w:val="both"/>
        <w:rPr>
          <w:rFonts w:ascii="Angsana New" w:eastAsia="MS Mincho" w:hAnsi="Angsana New"/>
          <w:i/>
          <w:iCs/>
          <w:sz w:val="30"/>
          <w:szCs w:val="30"/>
        </w:rPr>
      </w:pPr>
    </w:p>
    <w:p w14:paraId="1F5E7EBD" w14:textId="77777777" w:rsidR="00344681" w:rsidRPr="00AE33D1" w:rsidRDefault="00344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i/>
          <w:iCs/>
          <w:sz w:val="30"/>
          <w:szCs w:val="30"/>
          <w:cs/>
        </w:rPr>
      </w:pPr>
      <w:r w:rsidRPr="00AE33D1">
        <w:rPr>
          <w:rFonts w:ascii="Angsana New" w:eastAsia="MS Mincho" w:hAnsi="Angsana New"/>
          <w:i/>
          <w:iCs/>
          <w:sz w:val="30"/>
          <w:szCs w:val="30"/>
          <w:cs/>
        </w:rPr>
        <w:br w:type="page"/>
      </w:r>
    </w:p>
    <w:p w14:paraId="4C01040F" w14:textId="5E5C8B72" w:rsidR="00072241" w:rsidRPr="00AE33D1" w:rsidRDefault="00072241" w:rsidP="00072241">
      <w:pPr>
        <w:tabs>
          <w:tab w:val="left" w:pos="540"/>
        </w:tabs>
        <w:ind w:left="540" w:right="95"/>
        <w:jc w:val="both"/>
        <w:rPr>
          <w:rFonts w:ascii="Angsana New" w:eastAsia="MS Mincho" w:hAnsi="Angsana New"/>
          <w:i/>
          <w:iCs/>
          <w:sz w:val="30"/>
          <w:szCs w:val="30"/>
          <w:cs/>
        </w:rPr>
      </w:pPr>
      <w:r w:rsidRPr="00AE33D1">
        <w:rPr>
          <w:rFonts w:ascii="Angsana New" w:eastAsia="MS Mincho" w:hAnsi="Angsana New" w:hint="cs"/>
          <w:i/>
          <w:iCs/>
          <w:sz w:val="30"/>
          <w:szCs w:val="30"/>
          <w:cs/>
        </w:rPr>
        <w:lastRenderedPageBreak/>
        <w:t>โครงการสมทบเงินที่กำหนดไว้</w:t>
      </w:r>
    </w:p>
    <w:p w14:paraId="5E05942E" w14:textId="77777777" w:rsidR="00072241" w:rsidRPr="00AE33D1" w:rsidRDefault="00072241" w:rsidP="00072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MS Mincho" w:hAnsi="Angsana New"/>
          <w:cs/>
        </w:rPr>
      </w:pPr>
    </w:p>
    <w:p w14:paraId="1712A120" w14:textId="1CA5004D" w:rsidR="00581398" w:rsidRPr="00AE33D1" w:rsidRDefault="00072241" w:rsidP="00A02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eastAsia="MS Mincho" w:hAnsi="Angsana New"/>
          <w:sz w:val="30"/>
          <w:szCs w:val="30"/>
        </w:rPr>
      </w:pPr>
      <w:r w:rsidRPr="00AE33D1">
        <w:rPr>
          <w:rFonts w:ascii="Angsana New" w:eastAsia="MS Mincho" w:hAnsi="Angsana New"/>
          <w:sz w:val="30"/>
          <w:szCs w:val="30"/>
          <w:cs/>
        </w:rPr>
        <w:t>กลุ่มบริษัท</w:t>
      </w:r>
      <w:r w:rsidRPr="00AE33D1">
        <w:rPr>
          <w:rFonts w:ascii="Angsana New" w:eastAsia="MS Mincho" w:hAnsi="Angsana New" w:hint="cs"/>
          <w:sz w:val="30"/>
          <w:szCs w:val="30"/>
          <w:cs/>
        </w:rPr>
        <w:t>ไ</w:t>
      </w:r>
      <w:r w:rsidRPr="00AE33D1">
        <w:rPr>
          <w:rFonts w:ascii="Angsana New" w:eastAsia="MS Mincho" w:hAnsi="Angsana New"/>
          <w:sz w:val="30"/>
          <w:szCs w:val="30"/>
          <w:cs/>
        </w:rPr>
        <w:t>ด้จัดตั้งกองทุนสำรองเลี้ยงชีพสำหรับพนักงานของกลุ่มบริษัทบนพื้นฐานความสมัครใจของพนักงาน</w:t>
      </w:r>
      <w:r w:rsidR="00C82062" w:rsidRPr="00AE33D1">
        <w:rPr>
          <w:rFonts w:ascii="Angsana New" w:eastAsia="MS Mincho" w:hAnsi="Angsana New"/>
          <w:sz w:val="30"/>
          <w:szCs w:val="30"/>
        </w:rPr>
        <w:t xml:space="preserve"> </w:t>
      </w:r>
      <w:r w:rsidRPr="00AE33D1">
        <w:rPr>
          <w:rFonts w:ascii="Angsana New" w:eastAsia="MS Mincho" w:hAnsi="Angsana New"/>
          <w:sz w:val="30"/>
          <w:szCs w:val="30"/>
          <w:cs/>
        </w:rPr>
        <w:t xml:space="preserve">ในการเป็นสมาชิกของกองทุน โดยพนักงานจ่ายเงินสะสมในอัตราร้อยละ </w:t>
      </w:r>
      <w:r w:rsidR="007A3B4D" w:rsidRPr="00AE33D1">
        <w:rPr>
          <w:rFonts w:ascii="Angsana New" w:eastAsia="MS Mincho" w:hAnsi="Angsana New"/>
          <w:sz w:val="30"/>
          <w:szCs w:val="30"/>
        </w:rPr>
        <w:t>3</w:t>
      </w:r>
      <w:r w:rsidRPr="00AE33D1">
        <w:rPr>
          <w:rFonts w:ascii="Angsana New" w:eastAsia="MS Mincho" w:hAnsi="Angsana New"/>
          <w:sz w:val="30"/>
          <w:szCs w:val="30"/>
          <w:cs/>
        </w:rPr>
        <w:t xml:space="preserve"> ถึง อัตราร้อยละ </w:t>
      </w:r>
      <w:r w:rsidR="007A3B4D" w:rsidRPr="00AE33D1">
        <w:rPr>
          <w:rFonts w:ascii="Angsana New" w:eastAsia="MS Mincho" w:hAnsi="Angsana New"/>
          <w:sz w:val="30"/>
          <w:szCs w:val="30"/>
        </w:rPr>
        <w:t>5</w:t>
      </w:r>
      <w:r w:rsidRPr="00AE33D1">
        <w:rPr>
          <w:rFonts w:ascii="Angsana New" w:eastAsia="MS Mincho" w:hAnsi="Angsana New"/>
          <w:sz w:val="30"/>
          <w:szCs w:val="30"/>
          <w:cs/>
        </w:rPr>
        <w:t xml:space="preserve"> ของเงินเดือน</w:t>
      </w:r>
      <w:r w:rsidR="00917DB9" w:rsidRPr="00AE33D1">
        <w:rPr>
          <w:rFonts w:ascii="Angsana New" w:eastAsia="MS Mincho" w:hAnsi="Angsana New"/>
          <w:sz w:val="30"/>
          <w:szCs w:val="30"/>
        </w:rPr>
        <w:br/>
      </w:r>
      <w:r w:rsidRPr="00AE33D1">
        <w:rPr>
          <w:rFonts w:ascii="Angsana New" w:eastAsia="MS Mincho" w:hAnsi="Angsana New"/>
          <w:sz w:val="30"/>
          <w:szCs w:val="30"/>
          <w:cs/>
        </w:rPr>
        <w:t xml:space="preserve">ทุกเดือน และกลุ่มบริษัทจ่ายสมทบในอัตราร้อยละ </w:t>
      </w:r>
      <w:r w:rsidR="007A3B4D" w:rsidRPr="00AE33D1">
        <w:rPr>
          <w:rFonts w:ascii="Angsana New" w:eastAsia="MS Mincho" w:hAnsi="Angsana New"/>
          <w:sz w:val="30"/>
          <w:szCs w:val="30"/>
        </w:rPr>
        <w:t>3</w:t>
      </w:r>
      <w:r w:rsidRPr="00AE33D1">
        <w:rPr>
          <w:rFonts w:ascii="Angsana New" w:eastAsia="MS Mincho" w:hAnsi="Angsana New"/>
          <w:sz w:val="30"/>
          <w:szCs w:val="30"/>
          <w:cs/>
        </w:rPr>
        <w:t xml:space="preserve"> ถึง อัตราร้อยละ </w:t>
      </w:r>
      <w:r w:rsidR="007A3B4D" w:rsidRPr="00AE33D1">
        <w:rPr>
          <w:rFonts w:ascii="Angsana New" w:eastAsia="MS Mincho" w:hAnsi="Angsana New"/>
          <w:sz w:val="30"/>
          <w:szCs w:val="30"/>
        </w:rPr>
        <w:t>5</w:t>
      </w:r>
      <w:r w:rsidRPr="00AE33D1">
        <w:rPr>
          <w:rFonts w:ascii="Angsana New" w:eastAsia="MS Mincho" w:hAnsi="Angsana New"/>
          <w:sz w:val="30"/>
          <w:szCs w:val="30"/>
        </w:rPr>
        <w:t xml:space="preserve"> </w:t>
      </w:r>
      <w:r w:rsidRPr="00AE33D1">
        <w:rPr>
          <w:rFonts w:ascii="Angsana New" w:eastAsia="MS Mincho" w:hAnsi="Angsana New"/>
          <w:sz w:val="30"/>
          <w:szCs w:val="30"/>
          <w:cs/>
        </w:rPr>
        <w:t>ของเงินเดือนของพนักงานทุกเดือน</w:t>
      </w:r>
      <w:r w:rsidRPr="00AE33D1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AE33D1">
        <w:rPr>
          <w:rFonts w:ascii="Angsana New" w:eastAsia="MS Mincho" w:hAnsi="Angsana New"/>
          <w:sz w:val="30"/>
          <w:szCs w:val="30"/>
          <w:cs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40BBF821" w14:textId="77777777" w:rsidR="0056186D" w:rsidRPr="00AE33D1" w:rsidRDefault="0056186D" w:rsidP="00581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72"/>
        <w:jc w:val="thaiDistribute"/>
        <w:rPr>
          <w:rFonts w:ascii="Angsana New" w:eastAsia="MS Mincho" w:hAnsi="Angsana New"/>
        </w:rPr>
      </w:pPr>
    </w:p>
    <w:p w14:paraId="58E9149D" w14:textId="22BBE528" w:rsidR="00287B73" w:rsidRPr="00AE33D1" w:rsidRDefault="00287B73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AE33D1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</w:p>
    <w:p w14:paraId="00C8AD92" w14:textId="77777777" w:rsidR="00072241" w:rsidRPr="00AE33D1" w:rsidRDefault="00072241" w:rsidP="00072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cs/>
        </w:rPr>
      </w:pPr>
    </w:p>
    <w:tbl>
      <w:tblPr>
        <w:tblW w:w="98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52"/>
        <w:gridCol w:w="810"/>
        <w:gridCol w:w="1170"/>
        <w:gridCol w:w="270"/>
        <w:gridCol w:w="1170"/>
        <w:gridCol w:w="270"/>
        <w:gridCol w:w="1080"/>
        <w:gridCol w:w="270"/>
        <w:gridCol w:w="990"/>
      </w:tblGrid>
      <w:tr w:rsidR="00072241" w:rsidRPr="00AE33D1" w14:paraId="233D6FE0" w14:textId="77777777" w:rsidTr="006B57ED">
        <w:trPr>
          <w:tblHeader/>
        </w:trPr>
        <w:tc>
          <w:tcPr>
            <w:tcW w:w="3852" w:type="dxa"/>
          </w:tcPr>
          <w:p w14:paraId="7E1BD6FE" w14:textId="77777777" w:rsidR="00072241" w:rsidRPr="00AE33D1" w:rsidRDefault="00072241" w:rsidP="00C236C9">
            <w:pPr>
              <w:tabs>
                <w:tab w:val="left" w:pos="540"/>
              </w:tabs>
              <w:spacing w:line="168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D13DC91" w14:textId="77777777" w:rsidR="00072241" w:rsidRPr="00AE33D1" w:rsidRDefault="00072241" w:rsidP="00C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left="-108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E0157C1" w14:textId="77777777" w:rsidR="00072241" w:rsidRPr="00AE33D1" w:rsidRDefault="00072241" w:rsidP="00C236C9">
            <w:pPr>
              <w:tabs>
                <w:tab w:val="left" w:pos="540"/>
              </w:tabs>
              <w:spacing w:line="168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4905FFB" w14:textId="77777777" w:rsidR="00072241" w:rsidRPr="00AE33D1" w:rsidRDefault="00072241" w:rsidP="00C236C9">
            <w:pPr>
              <w:spacing w:line="168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51BEE3FE" w14:textId="77777777" w:rsidR="00072241" w:rsidRPr="00AE33D1" w:rsidRDefault="00072241" w:rsidP="00C236C9">
            <w:pPr>
              <w:tabs>
                <w:tab w:val="left" w:pos="540"/>
              </w:tabs>
              <w:spacing w:line="168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081D" w:rsidRPr="00AE33D1" w14:paraId="22BA24F1" w14:textId="77777777" w:rsidTr="006B57ED">
        <w:trPr>
          <w:tblHeader/>
        </w:trPr>
        <w:tc>
          <w:tcPr>
            <w:tcW w:w="3852" w:type="dxa"/>
          </w:tcPr>
          <w:p w14:paraId="06F9ADBC" w14:textId="77777777" w:rsidR="0083081D" w:rsidRPr="00AE33D1" w:rsidRDefault="0083081D" w:rsidP="0083081D">
            <w:pPr>
              <w:tabs>
                <w:tab w:val="left" w:pos="540"/>
              </w:tabs>
              <w:spacing w:line="168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38AB21B" w14:textId="77777777" w:rsidR="0083081D" w:rsidRPr="00AE33D1" w:rsidRDefault="0083081D" w:rsidP="00830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6ADF811C" w14:textId="4AEC5332" w:rsidR="0083081D" w:rsidRPr="00AE33D1" w:rsidRDefault="0083081D" w:rsidP="00830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25</w:t>
            </w:r>
            <w:r w:rsidRPr="00AE33D1">
              <w:rPr>
                <w:rFonts w:ascii="Angsana New" w:eastAsia="MS Mincho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14:paraId="1B68FE11" w14:textId="77777777" w:rsidR="0083081D" w:rsidRPr="00AE33D1" w:rsidRDefault="0083081D" w:rsidP="00830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5E7A56C" w14:textId="3088D8B5" w:rsidR="0083081D" w:rsidRPr="00AE33D1" w:rsidRDefault="0083081D" w:rsidP="00830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25</w:t>
            </w:r>
            <w:r w:rsidRPr="00AE33D1">
              <w:rPr>
                <w:rFonts w:ascii="Angsana New" w:eastAsia="MS Mincho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42C1F281" w14:textId="77777777" w:rsidR="0083081D" w:rsidRPr="00AE33D1" w:rsidRDefault="0083081D" w:rsidP="0083081D">
            <w:pPr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8129A3" w14:textId="2C872943" w:rsidR="0083081D" w:rsidRPr="00AE33D1" w:rsidRDefault="0083081D" w:rsidP="00830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25</w:t>
            </w:r>
            <w:r w:rsidRPr="00AE33D1">
              <w:rPr>
                <w:rFonts w:ascii="Angsana New" w:eastAsia="MS Mincho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14:paraId="672725D5" w14:textId="77777777" w:rsidR="0083081D" w:rsidRPr="00AE33D1" w:rsidRDefault="0083081D" w:rsidP="00830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63E3517D" w14:textId="2A2E6E99" w:rsidR="0083081D" w:rsidRPr="00AE33D1" w:rsidRDefault="0083081D" w:rsidP="00830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25</w:t>
            </w:r>
            <w:r w:rsidRPr="00AE33D1">
              <w:rPr>
                <w:rFonts w:ascii="Angsana New" w:eastAsia="MS Mincho" w:hAnsi="Angsana New"/>
                <w:sz w:val="30"/>
                <w:szCs w:val="30"/>
              </w:rPr>
              <w:t>62</w:t>
            </w:r>
          </w:p>
        </w:tc>
      </w:tr>
      <w:tr w:rsidR="00AA37CF" w:rsidRPr="00AE33D1" w14:paraId="4F2FCB25" w14:textId="77777777" w:rsidTr="006B57ED">
        <w:trPr>
          <w:tblHeader/>
        </w:trPr>
        <w:tc>
          <w:tcPr>
            <w:tcW w:w="3852" w:type="dxa"/>
          </w:tcPr>
          <w:p w14:paraId="5A28070B" w14:textId="77777777" w:rsidR="00AA37CF" w:rsidRPr="00AE33D1" w:rsidRDefault="00AA37CF" w:rsidP="00AA37CF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CA31480" w14:textId="77777777" w:rsidR="00AA37CF" w:rsidRPr="00AE33D1" w:rsidRDefault="00AA37CF" w:rsidP="00AA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5654BC" w14:textId="77777777" w:rsidR="00AA37CF" w:rsidRPr="00AE33D1" w:rsidRDefault="00AA37CF" w:rsidP="00AA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3"/>
          </w:tcPr>
          <w:p w14:paraId="35FD68CB" w14:textId="77777777" w:rsidR="00AA37CF" w:rsidRPr="00AE33D1" w:rsidRDefault="00AA37CF" w:rsidP="00AA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080" w:type="dxa"/>
          </w:tcPr>
          <w:p w14:paraId="55AA0BF0" w14:textId="77777777" w:rsidR="00AA37CF" w:rsidRPr="00AE33D1" w:rsidRDefault="00AA37CF" w:rsidP="00AA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98C802" w14:textId="77777777" w:rsidR="00AA37CF" w:rsidRPr="00AE33D1" w:rsidRDefault="00AA37CF" w:rsidP="00AA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3DDC0E" w14:textId="77777777" w:rsidR="00AA37CF" w:rsidRPr="00AE33D1" w:rsidRDefault="00AA37CF" w:rsidP="00AA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AA37CF" w:rsidRPr="00AE33D1" w14:paraId="3F5F6FA4" w14:textId="77777777" w:rsidTr="006B57ED">
        <w:trPr>
          <w:tblHeader/>
        </w:trPr>
        <w:tc>
          <w:tcPr>
            <w:tcW w:w="3852" w:type="dxa"/>
          </w:tcPr>
          <w:p w14:paraId="77911DE9" w14:textId="77777777" w:rsidR="00AA37CF" w:rsidRPr="00AE33D1" w:rsidRDefault="00AA37CF" w:rsidP="00C236C9">
            <w:pPr>
              <w:tabs>
                <w:tab w:val="left" w:pos="540"/>
              </w:tabs>
              <w:spacing w:line="168" w:lineRule="auto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5355AD3" w14:textId="77777777" w:rsidR="00AA37CF" w:rsidRPr="00AE33D1" w:rsidRDefault="00AA37CF" w:rsidP="00C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left="-108" w:right="-90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3AEA08C6" w14:textId="77777777" w:rsidR="00AA37CF" w:rsidRPr="00AE33D1" w:rsidRDefault="00AA37CF" w:rsidP="00C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  <w:r w:rsidRPr="00AE33D1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AE33D1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AE33D1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AE33D1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1D1F6F" w:rsidRPr="00AE33D1" w14:paraId="2722ABF1" w14:textId="77777777" w:rsidTr="00C8746F">
        <w:trPr>
          <w:trHeight w:val="70"/>
        </w:trPr>
        <w:tc>
          <w:tcPr>
            <w:tcW w:w="3852" w:type="dxa"/>
          </w:tcPr>
          <w:p w14:paraId="4B4ACD01" w14:textId="0479A92A" w:rsidR="001D1F6F" w:rsidRPr="00AE33D1" w:rsidRDefault="001D1F6F" w:rsidP="001D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10" w:type="dxa"/>
          </w:tcPr>
          <w:p w14:paraId="0FA784D2" w14:textId="0F3368DD" w:rsidR="001D1F6F" w:rsidRPr="00AE33D1" w:rsidRDefault="001D1F6F" w:rsidP="001D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2</w:t>
            </w:r>
            <w:r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289F1D85" w14:textId="43B30BA9" w:rsidR="001D1F6F" w:rsidRPr="00AE33D1" w:rsidRDefault="00181D46" w:rsidP="001D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81D46">
              <w:rPr>
                <w:rFonts w:asciiTheme="majorBidi" w:hAnsiTheme="majorBidi" w:cstheme="majorBidi"/>
                <w:sz w:val="30"/>
                <w:szCs w:val="30"/>
              </w:rPr>
              <w:t>2,540,642</w:t>
            </w:r>
          </w:p>
        </w:tc>
        <w:tc>
          <w:tcPr>
            <w:tcW w:w="270" w:type="dxa"/>
            <w:shd w:val="clear" w:color="auto" w:fill="auto"/>
          </w:tcPr>
          <w:p w14:paraId="7B3C37C0" w14:textId="77777777" w:rsidR="001D1F6F" w:rsidRPr="00AE33D1" w:rsidRDefault="001D1F6F" w:rsidP="001D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5033C90B" w14:textId="2CB1760D" w:rsidR="001D1F6F" w:rsidRPr="00AE33D1" w:rsidRDefault="001D1F6F" w:rsidP="001D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3,380,446</w:t>
            </w:r>
          </w:p>
        </w:tc>
        <w:tc>
          <w:tcPr>
            <w:tcW w:w="270" w:type="dxa"/>
            <w:shd w:val="clear" w:color="auto" w:fill="auto"/>
          </w:tcPr>
          <w:p w14:paraId="6DB4946B" w14:textId="77777777" w:rsidR="001D1F6F" w:rsidRPr="00AE33D1" w:rsidRDefault="001D1F6F" w:rsidP="001D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43AEBC84" w14:textId="4846C69F" w:rsidR="001D1F6F" w:rsidRPr="00B900B1" w:rsidRDefault="001D1F6F" w:rsidP="001D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B7000">
              <w:rPr>
                <w:rFonts w:asciiTheme="majorBidi" w:hAnsiTheme="majorBidi" w:cstheme="majorBidi"/>
                <w:sz w:val="30"/>
                <w:szCs w:val="30"/>
              </w:rPr>
              <w:t>832,03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182E04F" w14:textId="77777777" w:rsidR="001D1F6F" w:rsidRPr="00AE33D1" w:rsidRDefault="001D1F6F" w:rsidP="001D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990" w:type="dxa"/>
            <w:shd w:val="clear" w:color="auto" w:fill="auto"/>
          </w:tcPr>
          <w:p w14:paraId="34E3EDB3" w14:textId="03B57219" w:rsidR="001D1F6F" w:rsidRPr="00AE33D1" w:rsidRDefault="001D1F6F" w:rsidP="001D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 xml:space="preserve"> 763,178 </w:t>
            </w:r>
          </w:p>
        </w:tc>
      </w:tr>
      <w:tr w:rsidR="00181D46" w:rsidRPr="00AE33D1" w14:paraId="69318DB0" w14:textId="77777777" w:rsidTr="0093453B">
        <w:tc>
          <w:tcPr>
            <w:tcW w:w="3852" w:type="dxa"/>
          </w:tcPr>
          <w:p w14:paraId="782B1410" w14:textId="0F9EEE57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27ADB003" w14:textId="77777777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4622DA" w14:textId="3534975D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81D46">
              <w:rPr>
                <w:rFonts w:asciiTheme="majorBidi" w:hAnsiTheme="majorBidi" w:cstheme="majorBidi"/>
                <w:sz w:val="30"/>
                <w:szCs w:val="30"/>
              </w:rPr>
              <w:t xml:space="preserve"> 2,322,776</w:t>
            </w:r>
          </w:p>
        </w:tc>
        <w:tc>
          <w:tcPr>
            <w:tcW w:w="270" w:type="dxa"/>
            <w:shd w:val="clear" w:color="auto" w:fill="auto"/>
          </w:tcPr>
          <w:p w14:paraId="16B3F524" w14:textId="77777777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0D027CB" w14:textId="737861AE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2,189,7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1C9355B0" w14:textId="77777777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B4B0A97" w14:textId="33977F6C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48,420</w:t>
            </w:r>
          </w:p>
        </w:tc>
        <w:tc>
          <w:tcPr>
            <w:tcW w:w="270" w:type="dxa"/>
            <w:shd w:val="clear" w:color="auto" w:fill="auto"/>
          </w:tcPr>
          <w:p w14:paraId="68E231E6" w14:textId="77777777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8A125BD" w14:textId="69BB10B6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2,71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81D46" w:rsidRPr="00AE33D1" w14:paraId="55CBDF69" w14:textId="77777777" w:rsidTr="0093453B">
        <w:tc>
          <w:tcPr>
            <w:tcW w:w="3852" w:type="dxa"/>
          </w:tcPr>
          <w:p w14:paraId="2D158476" w14:textId="77777777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ค่าบำรุงรักษาและสาธารณูปโภค</w:t>
            </w:r>
          </w:p>
        </w:tc>
        <w:tc>
          <w:tcPr>
            <w:tcW w:w="810" w:type="dxa"/>
          </w:tcPr>
          <w:p w14:paraId="2D876F72" w14:textId="77777777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CB3451" w14:textId="646E515D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81D46">
              <w:rPr>
                <w:rFonts w:asciiTheme="majorBidi" w:hAnsiTheme="majorBidi" w:cstheme="majorBidi"/>
                <w:sz w:val="30"/>
                <w:szCs w:val="30"/>
              </w:rPr>
              <w:t xml:space="preserve"> 925,245</w:t>
            </w:r>
          </w:p>
        </w:tc>
        <w:tc>
          <w:tcPr>
            <w:tcW w:w="270" w:type="dxa"/>
            <w:shd w:val="clear" w:color="auto" w:fill="auto"/>
          </w:tcPr>
          <w:p w14:paraId="71A2E156" w14:textId="77777777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0AB9F40" w14:textId="021F7B41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1,276,086</w:t>
            </w:r>
          </w:p>
        </w:tc>
        <w:tc>
          <w:tcPr>
            <w:tcW w:w="270" w:type="dxa"/>
            <w:shd w:val="clear" w:color="auto" w:fill="auto"/>
          </w:tcPr>
          <w:p w14:paraId="2309093B" w14:textId="77777777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CB3F201" w14:textId="2E68E9AB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18,181</w:t>
            </w:r>
          </w:p>
        </w:tc>
        <w:tc>
          <w:tcPr>
            <w:tcW w:w="270" w:type="dxa"/>
            <w:shd w:val="clear" w:color="auto" w:fill="auto"/>
          </w:tcPr>
          <w:p w14:paraId="0E57D47A" w14:textId="77777777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A7F0411" w14:textId="35523BE8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17,044</w:t>
            </w:r>
          </w:p>
        </w:tc>
      </w:tr>
      <w:tr w:rsidR="00181D46" w:rsidRPr="00AE33D1" w14:paraId="62028AEB" w14:textId="77777777" w:rsidTr="0093453B">
        <w:tc>
          <w:tcPr>
            <w:tcW w:w="3852" w:type="dxa"/>
          </w:tcPr>
          <w:p w14:paraId="094693D1" w14:textId="77777777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ต้นทุนอาหารและเครื่องดื่ม</w:t>
            </w:r>
          </w:p>
        </w:tc>
        <w:tc>
          <w:tcPr>
            <w:tcW w:w="810" w:type="dxa"/>
          </w:tcPr>
          <w:p w14:paraId="73A17624" w14:textId="77777777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43E2C48" w14:textId="684F2C56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1D46">
              <w:rPr>
                <w:rFonts w:asciiTheme="majorBidi" w:hAnsiTheme="majorBidi" w:cstheme="majorBidi"/>
                <w:sz w:val="30"/>
                <w:szCs w:val="30"/>
              </w:rPr>
              <w:t>492,835</w:t>
            </w:r>
          </w:p>
        </w:tc>
        <w:tc>
          <w:tcPr>
            <w:tcW w:w="270" w:type="dxa"/>
            <w:shd w:val="clear" w:color="auto" w:fill="auto"/>
          </w:tcPr>
          <w:p w14:paraId="30357A88" w14:textId="77777777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AA8BFA" w14:textId="7597D79D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985,001</w:t>
            </w:r>
          </w:p>
        </w:tc>
        <w:tc>
          <w:tcPr>
            <w:tcW w:w="270" w:type="dxa"/>
            <w:shd w:val="clear" w:color="auto" w:fill="auto"/>
          </w:tcPr>
          <w:p w14:paraId="3FC89DC2" w14:textId="77777777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E58EE33" w14:textId="0E0933F5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B6E263" w14:textId="77777777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717AADB" w14:textId="2278CC63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4"/>
                <w:tab w:val="decimal" w:pos="704"/>
              </w:tabs>
              <w:spacing w:line="228" w:lineRule="auto"/>
              <w:ind w:left="-108" w:right="-556" w:firstLine="622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</w:tr>
      <w:tr w:rsidR="00181D46" w:rsidRPr="00AE33D1" w14:paraId="598AEB37" w14:textId="77777777" w:rsidTr="0093453B">
        <w:tc>
          <w:tcPr>
            <w:tcW w:w="3852" w:type="dxa"/>
          </w:tcPr>
          <w:p w14:paraId="3501C4A3" w14:textId="36822FED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ค่าส่งเสริมการขายและการตลาด</w:t>
            </w:r>
          </w:p>
        </w:tc>
        <w:tc>
          <w:tcPr>
            <w:tcW w:w="810" w:type="dxa"/>
          </w:tcPr>
          <w:p w14:paraId="1FE16002" w14:textId="77777777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42CE872" w14:textId="232A4E03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81D46">
              <w:rPr>
                <w:rFonts w:asciiTheme="majorBidi" w:hAnsiTheme="majorBidi" w:cstheme="majorBidi"/>
                <w:sz w:val="30"/>
                <w:szCs w:val="30"/>
              </w:rPr>
              <w:t>175,770</w:t>
            </w:r>
          </w:p>
        </w:tc>
        <w:tc>
          <w:tcPr>
            <w:tcW w:w="270" w:type="dxa"/>
            <w:shd w:val="clear" w:color="auto" w:fill="auto"/>
          </w:tcPr>
          <w:p w14:paraId="69DE2E56" w14:textId="77777777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BA479AE" w14:textId="2315DD63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347,117</w:t>
            </w:r>
          </w:p>
        </w:tc>
        <w:tc>
          <w:tcPr>
            <w:tcW w:w="270" w:type="dxa"/>
            <w:shd w:val="clear" w:color="auto" w:fill="auto"/>
          </w:tcPr>
          <w:p w14:paraId="3FDCB2EC" w14:textId="77777777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0C8CFBE" w14:textId="18DAEF24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8,322</w:t>
            </w:r>
          </w:p>
        </w:tc>
        <w:tc>
          <w:tcPr>
            <w:tcW w:w="270" w:type="dxa"/>
            <w:shd w:val="clear" w:color="auto" w:fill="auto"/>
          </w:tcPr>
          <w:p w14:paraId="02D674DC" w14:textId="77777777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84DBE50" w14:textId="2214F931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2,199</w:t>
            </w:r>
          </w:p>
        </w:tc>
      </w:tr>
      <w:tr w:rsidR="00181D46" w:rsidRPr="00AE33D1" w14:paraId="18852B52" w14:textId="77777777" w:rsidTr="0093453B">
        <w:tc>
          <w:tcPr>
            <w:tcW w:w="3852" w:type="dxa"/>
          </w:tcPr>
          <w:p w14:paraId="0FA7FE61" w14:textId="5FDE618E" w:rsidR="00181D46" w:rsidRPr="00664BF6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64BF6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ค่าบริการรักษาความปลอดภัย</w:t>
            </w:r>
          </w:p>
        </w:tc>
        <w:tc>
          <w:tcPr>
            <w:tcW w:w="810" w:type="dxa"/>
          </w:tcPr>
          <w:p w14:paraId="3AD68975" w14:textId="77777777" w:rsidR="00181D46" w:rsidRPr="00664BF6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3642C83" w14:textId="6B6071C3" w:rsidR="00181D46" w:rsidRPr="00664BF6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664BF6">
              <w:rPr>
                <w:rFonts w:asciiTheme="majorBidi" w:hAnsiTheme="majorBidi" w:cstheme="majorBidi"/>
                <w:sz w:val="30"/>
                <w:szCs w:val="30"/>
              </w:rPr>
              <w:t>112,400</w:t>
            </w:r>
          </w:p>
        </w:tc>
        <w:tc>
          <w:tcPr>
            <w:tcW w:w="270" w:type="dxa"/>
            <w:shd w:val="clear" w:color="auto" w:fill="auto"/>
          </w:tcPr>
          <w:p w14:paraId="450C83B8" w14:textId="77777777" w:rsidR="00181D46" w:rsidRPr="00664BF6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25F36D" w14:textId="59E54A2A" w:rsidR="00181D46" w:rsidRPr="00664BF6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664BF6">
              <w:rPr>
                <w:rFonts w:asciiTheme="majorBidi" w:hAnsiTheme="majorBidi" w:cstheme="majorBidi"/>
                <w:sz w:val="30"/>
                <w:szCs w:val="30"/>
              </w:rPr>
              <w:t>154,560</w:t>
            </w:r>
          </w:p>
        </w:tc>
        <w:tc>
          <w:tcPr>
            <w:tcW w:w="270" w:type="dxa"/>
            <w:shd w:val="clear" w:color="auto" w:fill="auto"/>
          </w:tcPr>
          <w:p w14:paraId="26F85E50" w14:textId="77777777" w:rsidR="00181D46" w:rsidRPr="00664BF6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146E201" w14:textId="4C5B16FB" w:rsidR="00181D46" w:rsidRPr="00664BF6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664B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590A05" w14:textId="77777777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DE22A7F" w14:textId="5D8D8056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4"/>
                <w:tab w:val="decimal" w:pos="704"/>
              </w:tabs>
              <w:spacing w:line="228" w:lineRule="auto"/>
              <w:ind w:left="-108" w:right="-556" w:firstLine="622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</w:tr>
      <w:tr w:rsidR="00181D46" w:rsidRPr="00AE33D1" w14:paraId="19BC3FA0" w14:textId="77777777" w:rsidTr="0093453B">
        <w:tc>
          <w:tcPr>
            <w:tcW w:w="3852" w:type="dxa"/>
          </w:tcPr>
          <w:p w14:paraId="0DAA72A4" w14:textId="584813CE" w:rsidR="00181D46" w:rsidRPr="00664BF6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64BF6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ค่าธรรมเนียมธนาคารและค่าธรรมเนียมอื่น</w:t>
            </w:r>
          </w:p>
        </w:tc>
        <w:tc>
          <w:tcPr>
            <w:tcW w:w="810" w:type="dxa"/>
          </w:tcPr>
          <w:p w14:paraId="5EFCC715" w14:textId="77777777" w:rsidR="00181D46" w:rsidRPr="00664BF6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6E51BD" w14:textId="6D961C54" w:rsidR="00181D46" w:rsidRPr="00664BF6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664BF6">
              <w:rPr>
                <w:rFonts w:asciiTheme="majorBidi" w:hAnsiTheme="majorBidi" w:cstheme="majorBidi"/>
                <w:sz w:val="30"/>
                <w:szCs w:val="30"/>
              </w:rPr>
              <w:t>85,644</w:t>
            </w:r>
          </w:p>
        </w:tc>
        <w:tc>
          <w:tcPr>
            <w:tcW w:w="270" w:type="dxa"/>
            <w:shd w:val="clear" w:color="auto" w:fill="auto"/>
          </w:tcPr>
          <w:p w14:paraId="7D4282B8" w14:textId="77777777" w:rsidR="00181D46" w:rsidRPr="00664BF6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9DBC7C" w14:textId="2AEAD408" w:rsidR="00181D46" w:rsidRPr="00664BF6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664BF6">
              <w:rPr>
                <w:rFonts w:asciiTheme="majorBidi" w:hAnsiTheme="majorBidi" w:cstheme="majorBidi"/>
                <w:sz w:val="30"/>
                <w:szCs w:val="30"/>
              </w:rPr>
              <w:t>197,977</w:t>
            </w:r>
          </w:p>
        </w:tc>
        <w:tc>
          <w:tcPr>
            <w:tcW w:w="270" w:type="dxa"/>
            <w:shd w:val="clear" w:color="auto" w:fill="auto"/>
          </w:tcPr>
          <w:p w14:paraId="6D54D3C2" w14:textId="77777777" w:rsidR="00181D46" w:rsidRPr="00664BF6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A4CBD46" w14:textId="6677E066" w:rsidR="00181D46" w:rsidRPr="00664BF6" w:rsidRDefault="00664BF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664BF6">
              <w:rPr>
                <w:rFonts w:asciiTheme="majorBidi" w:hAnsiTheme="majorBidi" w:cstheme="majorBidi"/>
                <w:sz w:val="30"/>
                <w:szCs w:val="30"/>
              </w:rPr>
              <w:t>9,367</w:t>
            </w:r>
          </w:p>
        </w:tc>
        <w:tc>
          <w:tcPr>
            <w:tcW w:w="270" w:type="dxa"/>
            <w:shd w:val="clear" w:color="auto" w:fill="auto"/>
          </w:tcPr>
          <w:p w14:paraId="1D0613C1" w14:textId="77777777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D30871E" w14:textId="414F484D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 xml:space="preserve">1,870    </w:t>
            </w:r>
          </w:p>
        </w:tc>
      </w:tr>
      <w:tr w:rsidR="00181D46" w:rsidRPr="00AE33D1" w14:paraId="3E04C81F" w14:textId="77777777" w:rsidTr="0093453B">
        <w:tc>
          <w:tcPr>
            <w:tcW w:w="3852" w:type="dxa"/>
          </w:tcPr>
          <w:p w14:paraId="38EAB375" w14:textId="19958BF7" w:rsidR="00181D46" w:rsidRPr="00664BF6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64BF6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810" w:type="dxa"/>
          </w:tcPr>
          <w:p w14:paraId="1EF367B2" w14:textId="77777777" w:rsidR="00181D46" w:rsidRPr="00664BF6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DDE97C" w14:textId="5775B08B" w:rsidR="00181D46" w:rsidRPr="00664BF6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664BF6">
              <w:rPr>
                <w:rFonts w:asciiTheme="majorBidi" w:hAnsiTheme="majorBidi" w:cstheme="majorBidi"/>
                <w:sz w:val="30"/>
                <w:szCs w:val="30"/>
              </w:rPr>
              <w:t>45,609</w:t>
            </w:r>
          </w:p>
        </w:tc>
        <w:tc>
          <w:tcPr>
            <w:tcW w:w="270" w:type="dxa"/>
            <w:shd w:val="clear" w:color="auto" w:fill="auto"/>
          </w:tcPr>
          <w:p w14:paraId="2E532160" w14:textId="77777777" w:rsidR="00181D46" w:rsidRPr="00664BF6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63425EF" w14:textId="1134B6F9" w:rsidR="00181D46" w:rsidRPr="00664BF6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664BF6">
              <w:rPr>
                <w:rFonts w:asciiTheme="majorBidi" w:hAnsiTheme="majorBidi" w:cstheme="majorBidi"/>
                <w:sz w:val="30"/>
                <w:szCs w:val="30"/>
              </w:rPr>
              <w:t>49,630</w:t>
            </w:r>
          </w:p>
        </w:tc>
        <w:tc>
          <w:tcPr>
            <w:tcW w:w="270" w:type="dxa"/>
            <w:shd w:val="clear" w:color="auto" w:fill="auto"/>
          </w:tcPr>
          <w:p w14:paraId="59A0154B" w14:textId="77777777" w:rsidR="00181D46" w:rsidRPr="00664BF6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D5DC56B" w14:textId="44E9D4E7" w:rsidR="00181D46" w:rsidRPr="00664BF6" w:rsidRDefault="00664BF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664BF6">
              <w:rPr>
                <w:rFonts w:asciiTheme="majorBidi" w:hAnsiTheme="majorBidi" w:cstheme="majorBidi"/>
                <w:sz w:val="30"/>
                <w:szCs w:val="30"/>
              </w:rPr>
              <w:t>36,760</w:t>
            </w:r>
          </w:p>
        </w:tc>
        <w:tc>
          <w:tcPr>
            <w:tcW w:w="270" w:type="dxa"/>
            <w:shd w:val="clear" w:color="auto" w:fill="auto"/>
          </w:tcPr>
          <w:p w14:paraId="416B9EA5" w14:textId="77777777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8B1F4AF" w14:textId="47A7AA61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39,277</w:t>
            </w:r>
          </w:p>
        </w:tc>
      </w:tr>
      <w:tr w:rsidR="00181D46" w:rsidRPr="00AE33D1" w14:paraId="2895606B" w14:textId="77777777" w:rsidTr="0093453B">
        <w:tc>
          <w:tcPr>
            <w:tcW w:w="3852" w:type="dxa"/>
          </w:tcPr>
          <w:p w14:paraId="1470B00D" w14:textId="77777777" w:rsidR="00181D46" w:rsidRPr="00664BF6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664BF6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ค่าธรรมเนียมบริหารและ</w:t>
            </w:r>
          </w:p>
          <w:p w14:paraId="754CCFD4" w14:textId="421E9EE4" w:rsidR="00181D46" w:rsidRPr="00664BF6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64BF6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664BF6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ค่าส่วนแบ่งการตลาด</w:t>
            </w:r>
          </w:p>
        </w:tc>
        <w:tc>
          <w:tcPr>
            <w:tcW w:w="810" w:type="dxa"/>
          </w:tcPr>
          <w:p w14:paraId="1ECE0016" w14:textId="77777777" w:rsidR="00181D46" w:rsidRPr="00664BF6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B6776E" w14:textId="77777777" w:rsidR="00181D46" w:rsidRPr="00664BF6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E6206F" w14:textId="0F6CA275" w:rsidR="00181D46" w:rsidRPr="00664BF6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664BF6">
              <w:rPr>
                <w:rFonts w:asciiTheme="majorBidi" w:hAnsiTheme="majorBidi" w:cstheme="majorBidi"/>
                <w:sz w:val="30"/>
                <w:szCs w:val="30"/>
              </w:rPr>
              <w:t>39,853</w:t>
            </w:r>
          </w:p>
        </w:tc>
        <w:tc>
          <w:tcPr>
            <w:tcW w:w="270" w:type="dxa"/>
            <w:shd w:val="clear" w:color="auto" w:fill="auto"/>
          </w:tcPr>
          <w:p w14:paraId="34BB5A1E" w14:textId="77777777" w:rsidR="00181D46" w:rsidRPr="00664BF6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  <w:p w14:paraId="1A77375D" w14:textId="77777777" w:rsidR="00181D46" w:rsidRPr="00664BF6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27D0A24" w14:textId="77777777" w:rsidR="00181D46" w:rsidRPr="00664BF6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93B9FB" w14:textId="61FAC75D" w:rsidR="00181D46" w:rsidRPr="00664BF6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664BF6">
              <w:rPr>
                <w:rFonts w:asciiTheme="majorBidi" w:hAnsiTheme="majorBidi" w:cstheme="majorBidi"/>
                <w:sz w:val="30"/>
                <w:szCs w:val="30"/>
              </w:rPr>
              <w:t>292,320</w:t>
            </w:r>
          </w:p>
        </w:tc>
        <w:tc>
          <w:tcPr>
            <w:tcW w:w="270" w:type="dxa"/>
            <w:shd w:val="clear" w:color="auto" w:fill="auto"/>
          </w:tcPr>
          <w:p w14:paraId="4052D229" w14:textId="77777777" w:rsidR="00181D46" w:rsidRPr="00664BF6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CBF3524" w14:textId="77777777" w:rsidR="00181D46" w:rsidRPr="00664BF6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555206" w14:textId="7E6697AA" w:rsidR="00181D46" w:rsidRPr="00664BF6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664B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3895EF" w14:textId="77777777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0D5630C" w14:textId="77777777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1"/>
                <w:tab w:val="left" w:pos="593"/>
              </w:tabs>
              <w:spacing w:line="228" w:lineRule="auto"/>
              <w:ind w:right="-699" w:firstLine="52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DCBEED" w14:textId="55459ACD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4"/>
                <w:tab w:val="decimal" w:pos="704"/>
              </w:tabs>
              <w:spacing w:line="228" w:lineRule="auto"/>
              <w:ind w:left="-108" w:right="-556" w:firstLine="622"/>
              <w:rPr>
                <w:rStyle w:val="CommentReference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</w:tr>
      <w:tr w:rsidR="00181D46" w:rsidRPr="00AE33D1" w14:paraId="512DA83E" w14:textId="77777777" w:rsidTr="0093453B">
        <w:tc>
          <w:tcPr>
            <w:tcW w:w="3852" w:type="dxa"/>
          </w:tcPr>
          <w:p w14:paraId="7AD8FB9D" w14:textId="7968FCE9" w:rsidR="00181D46" w:rsidRPr="00664BF6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64BF6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810" w:type="dxa"/>
          </w:tcPr>
          <w:p w14:paraId="71399E08" w14:textId="77777777" w:rsidR="00181D46" w:rsidRPr="00664BF6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A709D9B" w14:textId="20BD76E4" w:rsidR="00181D46" w:rsidRPr="00664BF6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664BF6">
              <w:rPr>
                <w:rFonts w:asciiTheme="majorBidi" w:hAnsiTheme="majorBidi" w:cstheme="majorBidi"/>
                <w:sz w:val="30"/>
                <w:szCs w:val="30"/>
              </w:rPr>
              <w:t>39,299</w:t>
            </w:r>
          </w:p>
        </w:tc>
        <w:tc>
          <w:tcPr>
            <w:tcW w:w="270" w:type="dxa"/>
            <w:shd w:val="clear" w:color="auto" w:fill="auto"/>
          </w:tcPr>
          <w:p w14:paraId="5D5B1128" w14:textId="77777777" w:rsidR="00181D46" w:rsidRPr="00664BF6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9AE212C" w14:textId="72B6E9F9" w:rsidR="00181D46" w:rsidRPr="00664BF6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664BF6">
              <w:rPr>
                <w:rFonts w:asciiTheme="majorBidi" w:hAnsiTheme="majorBidi" w:cstheme="majorBidi"/>
                <w:sz w:val="30"/>
                <w:szCs w:val="30"/>
              </w:rPr>
              <w:t>124,575</w:t>
            </w:r>
          </w:p>
        </w:tc>
        <w:tc>
          <w:tcPr>
            <w:tcW w:w="270" w:type="dxa"/>
            <w:shd w:val="clear" w:color="auto" w:fill="auto"/>
          </w:tcPr>
          <w:p w14:paraId="783B4F33" w14:textId="77777777" w:rsidR="00181D46" w:rsidRPr="00664BF6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65A5CE7" w14:textId="6E3ADD28" w:rsidR="00181D46" w:rsidRPr="00664BF6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664B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AAC9AF" w14:textId="77777777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A080827" w14:textId="6343305B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1"/>
                <w:tab w:val="left" w:pos="593"/>
              </w:tabs>
              <w:spacing w:line="228" w:lineRule="auto"/>
              <w:ind w:right="-699" w:firstLine="524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</w:tr>
      <w:tr w:rsidR="00181D46" w:rsidRPr="00AE33D1" w14:paraId="7BDE104F" w14:textId="77777777" w:rsidTr="0093453B">
        <w:tc>
          <w:tcPr>
            <w:tcW w:w="3852" w:type="dxa"/>
          </w:tcPr>
          <w:p w14:paraId="318AFF13" w14:textId="3A847A09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</w:rPr>
              <w:t xml:space="preserve">ค่าใช้จ่ายเกี่ยวกับสัญญาเช่า </w:t>
            </w:r>
            <w:r w:rsidRPr="00AE33D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E33D1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2562: </w:t>
            </w:r>
            <w:r w:rsidRPr="00AE33D1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ค่าเช่าจ่าย</w:t>
            </w:r>
            <w:r w:rsidRPr="00AE33D1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810" w:type="dxa"/>
          </w:tcPr>
          <w:p w14:paraId="3C683CB7" w14:textId="3AF8295A" w:rsidR="00181D46" w:rsidRPr="00AE33D1" w:rsidRDefault="00067FB5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1170" w:type="dxa"/>
            <w:shd w:val="clear" w:color="auto" w:fill="auto"/>
          </w:tcPr>
          <w:p w14:paraId="05EE16E5" w14:textId="59B31B84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81D46">
              <w:rPr>
                <w:rFonts w:asciiTheme="majorBidi" w:hAnsiTheme="majorBidi" w:cstheme="majorBidi"/>
                <w:sz w:val="30"/>
                <w:szCs w:val="30"/>
              </w:rPr>
              <w:t>21,</w:t>
            </w:r>
            <w:r w:rsidR="006A1698">
              <w:rPr>
                <w:rFonts w:asciiTheme="majorBidi" w:hAnsiTheme="majorBidi" w:cstheme="majorBidi"/>
                <w:sz w:val="30"/>
                <w:szCs w:val="30"/>
              </w:rPr>
              <w:t>055</w:t>
            </w:r>
          </w:p>
        </w:tc>
        <w:tc>
          <w:tcPr>
            <w:tcW w:w="270" w:type="dxa"/>
            <w:shd w:val="clear" w:color="auto" w:fill="auto"/>
          </w:tcPr>
          <w:p w14:paraId="19F0FD93" w14:textId="77777777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3CB496" w14:textId="4DB9992F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195,392</w:t>
            </w:r>
          </w:p>
        </w:tc>
        <w:tc>
          <w:tcPr>
            <w:tcW w:w="270" w:type="dxa"/>
            <w:shd w:val="clear" w:color="auto" w:fill="auto"/>
          </w:tcPr>
          <w:p w14:paraId="2CE8C392" w14:textId="77777777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8A39326" w14:textId="74DE5FB3" w:rsidR="00181D46" w:rsidRPr="00AE33D1" w:rsidRDefault="00664BF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664BF6">
              <w:rPr>
                <w:rFonts w:asciiTheme="majorBidi" w:hAnsiTheme="majorBidi" w:cstheme="majorBidi"/>
                <w:sz w:val="30"/>
                <w:szCs w:val="30"/>
              </w:rPr>
              <w:t>8,671</w:t>
            </w:r>
          </w:p>
        </w:tc>
        <w:tc>
          <w:tcPr>
            <w:tcW w:w="270" w:type="dxa"/>
            <w:shd w:val="clear" w:color="auto" w:fill="auto"/>
          </w:tcPr>
          <w:p w14:paraId="36511436" w14:textId="77777777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F813BC0" w14:textId="19EFAC2C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57,378</w:t>
            </w:r>
          </w:p>
        </w:tc>
      </w:tr>
      <w:tr w:rsidR="00181D46" w:rsidRPr="00AE33D1" w14:paraId="5D7D7DFB" w14:textId="77777777" w:rsidTr="0093453B">
        <w:tc>
          <w:tcPr>
            <w:tcW w:w="3852" w:type="dxa"/>
          </w:tcPr>
          <w:p w14:paraId="1A5C23EE" w14:textId="77777777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14:paraId="5BDB2BCA" w14:textId="77777777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2BC56B" w14:textId="661F6326" w:rsidR="00181D46" w:rsidRPr="00AE33D1" w:rsidRDefault="00C74ABD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492,</w:t>
            </w:r>
            <w:r w:rsidR="006A1698">
              <w:rPr>
                <w:rFonts w:asciiTheme="majorBidi" w:hAnsiTheme="majorBidi" w:cstheme="majorBidi"/>
                <w:sz w:val="30"/>
                <w:szCs w:val="30"/>
              </w:rPr>
              <w:t>990</w:t>
            </w:r>
          </w:p>
        </w:tc>
        <w:tc>
          <w:tcPr>
            <w:tcW w:w="270" w:type="dxa"/>
            <w:shd w:val="clear" w:color="auto" w:fill="auto"/>
          </w:tcPr>
          <w:p w14:paraId="644155F6" w14:textId="77777777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98BB222" w14:textId="32CB4882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979,0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3F3DA52F" w14:textId="77777777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AF6C5F4" w14:textId="1EEB8B40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1F6F">
              <w:rPr>
                <w:rFonts w:asciiTheme="majorBidi" w:hAnsiTheme="majorBidi" w:cstheme="majorBidi"/>
                <w:sz w:val="30"/>
                <w:szCs w:val="30"/>
              </w:rPr>
              <w:t>113,5</w:t>
            </w:r>
            <w:r w:rsidR="00C74ABD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2814FF3A" w14:textId="77777777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89028E4" w14:textId="5EE41CBF" w:rsidR="00181D46" w:rsidRPr="00AE33D1" w:rsidRDefault="00181D46" w:rsidP="00181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99,14</w:t>
            </w:r>
            <w:r w:rsidR="005A336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E33D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</w:tr>
      <w:tr w:rsidR="00C654C8" w:rsidRPr="00AE33D1" w14:paraId="20E028C6" w14:textId="77777777" w:rsidTr="0093453B">
        <w:tc>
          <w:tcPr>
            <w:tcW w:w="3852" w:type="dxa"/>
          </w:tcPr>
          <w:p w14:paraId="3256E724" w14:textId="77777777" w:rsidR="00C654C8" w:rsidRPr="00AE33D1" w:rsidRDefault="00C654C8" w:rsidP="00C65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347" w:hanging="347"/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รวมต้นทุนจากการประกอบกิจการโรงแรมและบริการที่เกี่ยวข้องต้นทุนการให้เช่าและการให้บริการอาคารพาณิชยกรรม </w:t>
            </w: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ต้นทุนค่าบริหารงาน</w:t>
            </w:r>
            <w:r w:rsidRPr="00AE33D1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ต้นทุนในการจัดจำหน่าย และค่าใช้จ่ายในการบริหาร </w:t>
            </w:r>
          </w:p>
        </w:tc>
        <w:tc>
          <w:tcPr>
            <w:tcW w:w="810" w:type="dxa"/>
          </w:tcPr>
          <w:p w14:paraId="4AEE2B91" w14:textId="77777777" w:rsidR="00C654C8" w:rsidRPr="00AE33D1" w:rsidRDefault="00C654C8" w:rsidP="00C65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C3C2C93" w14:textId="77777777" w:rsidR="00C654C8" w:rsidRPr="00AE33D1" w:rsidRDefault="00C654C8" w:rsidP="00C65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462755D0" w14:textId="77777777" w:rsidR="00C654C8" w:rsidRPr="00AE33D1" w:rsidRDefault="00C654C8" w:rsidP="00C65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0A2D899B" w14:textId="77777777" w:rsidR="00C654C8" w:rsidRPr="00AE33D1" w:rsidRDefault="00C654C8" w:rsidP="00C65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1F5CD9EB" w14:textId="77777777" w:rsidR="00C654C8" w:rsidRPr="00AE33D1" w:rsidRDefault="00C654C8" w:rsidP="00C65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2E0A2B33" w14:textId="41E9FA4D" w:rsidR="00C654C8" w:rsidRPr="00AE33D1" w:rsidRDefault="00C654C8" w:rsidP="00C65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AE33D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7,294,118</w:t>
            </w:r>
          </w:p>
        </w:tc>
        <w:tc>
          <w:tcPr>
            <w:tcW w:w="270" w:type="dxa"/>
            <w:shd w:val="clear" w:color="auto" w:fill="auto"/>
          </w:tcPr>
          <w:p w14:paraId="57280EFB" w14:textId="77777777" w:rsidR="00C654C8" w:rsidRPr="00AE33D1" w:rsidRDefault="00C654C8" w:rsidP="00C65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E21918E" w14:textId="77777777" w:rsidR="00C654C8" w:rsidRPr="00AE33D1" w:rsidRDefault="00C654C8" w:rsidP="00C65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0C4BD52A" w14:textId="2C85227F" w:rsidR="00C654C8" w:rsidRPr="00AE33D1" w:rsidRDefault="00C654C8" w:rsidP="00C65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53744B1D" w14:textId="77777777" w:rsidR="00C654C8" w:rsidRPr="00AE33D1" w:rsidRDefault="00C654C8" w:rsidP="00C65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537FEC8A" w14:textId="77777777" w:rsidR="00C654C8" w:rsidRPr="00AE33D1" w:rsidRDefault="00C654C8" w:rsidP="00C65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36D389A7" w14:textId="3C97C342" w:rsidR="00C654C8" w:rsidRPr="00AE33D1" w:rsidRDefault="00C654C8" w:rsidP="00C65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AE33D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10,171,884</w:t>
            </w:r>
          </w:p>
        </w:tc>
        <w:tc>
          <w:tcPr>
            <w:tcW w:w="270" w:type="dxa"/>
            <w:shd w:val="clear" w:color="auto" w:fill="auto"/>
          </w:tcPr>
          <w:p w14:paraId="6C5496AB" w14:textId="77777777" w:rsidR="00C654C8" w:rsidRPr="00AE33D1" w:rsidRDefault="00C654C8" w:rsidP="00C65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8AA0A59" w14:textId="77777777" w:rsidR="00C654C8" w:rsidRPr="00AE33D1" w:rsidRDefault="00C654C8" w:rsidP="00C65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16B6EFD6" w14:textId="77777777" w:rsidR="00C654C8" w:rsidRPr="00AE33D1" w:rsidRDefault="00C654C8" w:rsidP="00C65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134453D4" w14:textId="77777777" w:rsidR="00C654C8" w:rsidRPr="00AE33D1" w:rsidRDefault="00C654C8" w:rsidP="00C65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6613424A" w14:textId="77777777" w:rsidR="00C654C8" w:rsidRPr="00AE33D1" w:rsidRDefault="00C654C8" w:rsidP="00C65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04251782" w14:textId="2FC47503" w:rsidR="00C654C8" w:rsidRPr="00AE33D1" w:rsidRDefault="00C654C8" w:rsidP="00C65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AE33D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1,075,277</w:t>
            </w:r>
          </w:p>
        </w:tc>
        <w:tc>
          <w:tcPr>
            <w:tcW w:w="270" w:type="dxa"/>
            <w:shd w:val="clear" w:color="auto" w:fill="auto"/>
          </w:tcPr>
          <w:p w14:paraId="1E039398" w14:textId="77777777" w:rsidR="00C654C8" w:rsidRPr="00AE33D1" w:rsidRDefault="00C654C8" w:rsidP="00C65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8E9C441" w14:textId="77777777" w:rsidR="00C654C8" w:rsidRPr="00AE33D1" w:rsidRDefault="00C654C8" w:rsidP="00C65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33D1">
              <w:rPr>
                <w:rFonts w:asciiTheme="majorBidi" w:hAnsiTheme="majorBidi" w:cstheme="majorBidi"/>
                <w:sz w:val="30"/>
                <w:szCs w:val="30"/>
              </w:rPr>
              <w:br/>
            </w:r>
          </w:p>
          <w:p w14:paraId="76ADC32B" w14:textId="034B402E" w:rsidR="00C654C8" w:rsidRPr="00AE33D1" w:rsidRDefault="00C654C8" w:rsidP="00C65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28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br/>
            </w:r>
          </w:p>
          <w:p w14:paraId="0A41FEFF" w14:textId="3A17FDFD" w:rsidR="00C654C8" w:rsidRPr="00AE33D1" w:rsidRDefault="00C654C8" w:rsidP="00C65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28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982,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800</w:t>
            </w:r>
            <w:r w:rsidRPr="00AE33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1BC6B3D1" w14:textId="30ED2893" w:rsidR="00D91E1F" w:rsidRDefault="00D91E1F" w:rsidP="00D91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153A6C77" w14:textId="7D5FDBA1" w:rsidR="00D91E1F" w:rsidRDefault="00D91E1F" w:rsidP="00D91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6179BDDA" w14:textId="77777777" w:rsidR="00D91E1F" w:rsidRDefault="00D91E1F" w:rsidP="00D91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18976946" w14:textId="1058050E" w:rsidR="00CF0C42" w:rsidRPr="00AE33D1" w:rsidRDefault="00CF0C42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AE33D1">
        <w:rPr>
          <w:rFonts w:ascii="Angsana New" w:hAnsi="Angsana New" w:hint="cs"/>
          <w:b/>
          <w:bCs/>
          <w:sz w:val="30"/>
          <w:szCs w:val="30"/>
          <w:cs/>
        </w:rPr>
        <w:lastRenderedPageBreak/>
        <w:t>ต้นทุนทางการเงิน</w:t>
      </w:r>
    </w:p>
    <w:p w14:paraId="4B51EA47" w14:textId="20958D92" w:rsidR="00CF0C42" w:rsidRPr="00AE33D1" w:rsidRDefault="00CF0C42" w:rsidP="00CF0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7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72"/>
        <w:gridCol w:w="810"/>
        <w:gridCol w:w="1170"/>
        <w:gridCol w:w="270"/>
        <w:gridCol w:w="1170"/>
        <w:gridCol w:w="270"/>
        <w:gridCol w:w="1080"/>
        <w:gridCol w:w="270"/>
        <w:gridCol w:w="990"/>
      </w:tblGrid>
      <w:tr w:rsidR="00CF0C42" w:rsidRPr="00AE33D1" w14:paraId="440657C3" w14:textId="77777777" w:rsidTr="002236BB">
        <w:trPr>
          <w:tblHeader/>
        </w:trPr>
        <w:tc>
          <w:tcPr>
            <w:tcW w:w="3672" w:type="dxa"/>
          </w:tcPr>
          <w:p w14:paraId="5D6F2421" w14:textId="77777777" w:rsidR="00CF0C42" w:rsidRPr="00AE33D1" w:rsidRDefault="00CF0C42" w:rsidP="002236BB">
            <w:pPr>
              <w:tabs>
                <w:tab w:val="left" w:pos="540"/>
              </w:tabs>
              <w:spacing w:line="168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BC9F2B6" w14:textId="77777777" w:rsidR="00CF0C42" w:rsidRPr="00AE33D1" w:rsidRDefault="00CF0C42" w:rsidP="0022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left="-108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D70F919" w14:textId="77777777" w:rsidR="00CF0C42" w:rsidRPr="00AE33D1" w:rsidRDefault="00CF0C42" w:rsidP="002236BB">
            <w:pPr>
              <w:tabs>
                <w:tab w:val="left" w:pos="540"/>
              </w:tabs>
              <w:spacing w:line="168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2110AC6" w14:textId="77777777" w:rsidR="00CF0C42" w:rsidRPr="00AE33D1" w:rsidRDefault="00CF0C42" w:rsidP="002236BB">
            <w:pPr>
              <w:spacing w:line="168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72D72DD6" w14:textId="77777777" w:rsidR="00CF0C42" w:rsidRPr="00AE33D1" w:rsidRDefault="00CF0C42" w:rsidP="002236BB">
            <w:pPr>
              <w:tabs>
                <w:tab w:val="left" w:pos="540"/>
              </w:tabs>
              <w:spacing w:line="168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0C42" w:rsidRPr="00AE33D1" w14:paraId="48FBA8FF" w14:textId="77777777" w:rsidTr="002236BB">
        <w:trPr>
          <w:tblHeader/>
        </w:trPr>
        <w:tc>
          <w:tcPr>
            <w:tcW w:w="3672" w:type="dxa"/>
          </w:tcPr>
          <w:p w14:paraId="4261B8C5" w14:textId="77777777" w:rsidR="00CF0C42" w:rsidRPr="00AE33D1" w:rsidRDefault="00CF0C42" w:rsidP="002236BB">
            <w:pPr>
              <w:tabs>
                <w:tab w:val="left" w:pos="540"/>
              </w:tabs>
              <w:spacing w:line="168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9FA2ABE" w14:textId="370762C0" w:rsidR="00CF0C42" w:rsidRPr="00AE33D1" w:rsidRDefault="00CF0C42" w:rsidP="0022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D46984F" w14:textId="77777777" w:rsidR="00CF0C42" w:rsidRPr="00AE33D1" w:rsidRDefault="00CF0C42" w:rsidP="0022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25</w:t>
            </w:r>
            <w:r w:rsidRPr="00AE33D1">
              <w:rPr>
                <w:rFonts w:ascii="Angsana New" w:eastAsia="MS Mincho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14:paraId="284DEE03" w14:textId="77777777" w:rsidR="00CF0C42" w:rsidRPr="00AE33D1" w:rsidRDefault="00CF0C42" w:rsidP="0022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0B09E5D" w14:textId="77777777" w:rsidR="00CF0C42" w:rsidRPr="00AE33D1" w:rsidRDefault="00CF0C42" w:rsidP="0022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25</w:t>
            </w:r>
            <w:r w:rsidRPr="00AE33D1">
              <w:rPr>
                <w:rFonts w:ascii="Angsana New" w:eastAsia="MS Mincho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22B8353F" w14:textId="77777777" w:rsidR="00CF0C42" w:rsidRPr="00AE33D1" w:rsidRDefault="00CF0C42" w:rsidP="002236BB">
            <w:pPr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FDF751A" w14:textId="77777777" w:rsidR="00CF0C42" w:rsidRPr="00AE33D1" w:rsidRDefault="00CF0C42" w:rsidP="0022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25</w:t>
            </w:r>
            <w:r w:rsidRPr="00AE33D1">
              <w:rPr>
                <w:rFonts w:ascii="Angsana New" w:eastAsia="MS Mincho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14:paraId="0A9C174D" w14:textId="77777777" w:rsidR="00CF0C42" w:rsidRPr="00AE33D1" w:rsidRDefault="00CF0C42" w:rsidP="0022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2136A8EF" w14:textId="77777777" w:rsidR="00CF0C42" w:rsidRPr="00AE33D1" w:rsidRDefault="00CF0C42" w:rsidP="0022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25</w:t>
            </w:r>
            <w:r w:rsidRPr="00AE33D1">
              <w:rPr>
                <w:rFonts w:ascii="Angsana New" w:eastAsia="MS Mincho" w:hAnsi="Angsana New"/>
                <w:sz w:val="30"/>
                <w:szCs w:val="30"/>
              </w:rPr>
              <w:t>62</w:t>
            </w:r>
          </w:p>
        </w:tc>
      </w:tr>
      <w:tr w:rsidR="00CF0C42" w:rsidRPr="00AE33D1" w14:paraId="25F865D3" w14:textId="77777777" w:rsidTr="002236BB">
        <w:trPr>
          <w:tblHeader/>
        </w:trPr>
        <w:tc>
          <w:tcPr>
            <w:tcW w:w="3672" w:type="dxa"/>
          </w:tcPr>
          <w:p w14:paraId="798F261C" w14:textId="77777777" w:rsidR="00CF0C42" w:rsidRPr="00AE33D1" w:rsidRDefault="00CF0C42" w:rsidP="002236BB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3B5FA75" w14:textId="77777777" w:rsidR="00CF0C42" w:rsidRPr="00AE33D1" w:rsidRDefault="00CF0C42" w:rsidP="0022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561EC3" w14:textId="77777777" w:rsidR="00CF0C42" w:rsidRPr="00AE33D1" w:rsidRDefault="00CF0C42" w:rsidP="0022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3"/>
          </w:tcPr>
          <w:p w14:paraId="3DE70AE3" w14:textId="77777777" w:rsidR="00CF0C42" w:rsidRPr="00AE33D1" w:rsidRDefault="00CF0C42" w:rsidP="0022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080" w:type="dxa"/>
          </w:tcPr>
          <w:p w14:paraId="63997D9B" w14:textId="77777777" w:rsidR="00CF0C42" w:rsidRPr="00AE33D1" w:rsidRDefault="00CF0C42" w:rsidP="0022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7486AB" w14:textId="77777777" w:rsidR="00CF0C42" w:rsidRPr="00AE33D1" w:rsidRDefault="00CF0C42" w:rsidP="0022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5EFC0E" w14:textId="77777777" w:rsidR="00CF0C42" w:rsidRPr="00AE33D1" w:rsidRDefault="00CF0C42" w:rsidP="0022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CF0C42" w:rsidRPr="00AE33D1" w14:paraId="7AEB7492" w14:textId="77777777" w:rsidTr="002236BB">
        <w:trPr>
          <w:tblHeader/>
        </w:trPr>
        <w:tc>
          <w:tcPr>
            <w:tcW w:w="3672" w:type="dxa"/>
          </w:tcPr>
          <w:p w14:paraId="45672718" w14:textId="77777777" w:rsidR="00CF0C42" w:rsidRPr="00AE33D1" w:rsidRDefault="00CF0C42" w:rsidP="002236BB">
            <w:pPr>
              <w:tabs>
                <w:tab w:val="left" w:pos="540"/>
              </w:tabs>
              <w:spacing w:line="168" w:lineRule="auto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1539C96" w14:textId="77777777" w:rsidR="00CF0C42" w:rsidRPr="00AE33D1" w:rsidRDefault="00CF0C42" w:rsidP="0022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left="-108" w:right="-90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1FAAEA4E" w14:textId="77777777" w:rsidR="00CF0C42" w:rsidRPr="00AE33D1" w:rsidRDefault="00CF0C42" w:rsidP="0022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  <w:r w:rsidRPr="00AE33D1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AE33D1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AE33D1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AE33D1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1F17E0" w:rsidRPr="00AE33D1" w14:paraId="1F34E129" w14:textId="77777777" w:rsidTr="002236BB">
        <w:tc>
          <w:tcPr>
            <w:tcW w:w="3672" w:type="dxa"/>
          </w:tcPr>
          <w:p w14:paraId="35E3F4C2" w14:textId="346572C4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810" w:type="dxa"/>
          </w:tcPr>
          <w:p w14:paraId="053189BA" w14:textId="5BB57521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7D507A" w14:textId="60B7E199" w:rsidR="001F17E0" w:rsidRPr="00AE33D1" w:rsidRDefault="007D435F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BF02A3" w:rsidRPr="00AE33D1">
              <w:rPr>
                <w:rFonts w:asciiTheme="majorBidi" w:hAnsiTheme="majorBidi" w:cstheme="majorBidi"/>
                <w:sz w:val="30"/>
                <w:szCs w:val="30"/>
              </w:rPr>
              <w:t>4,572</w:t>
            </w:r>
          </w:p>
        </w:tc>
        <w:tc>
          <w:tcPr>
            <w:tcW w:w="270" w:type="dxa"/>
          </w:tcPr>
          <w:p w14:paraId="5A854318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70" w:type="dxa"/>
          </w:tcPr>
          <w:p w14:paraId="456BC357" w14:textId="45520788" w:rsidR="001F17E0" w:rsidRPr="00F64E4D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F64E4D">
              <w:rPr>
                <w:rFonts w:asciiTheme="majorBidi" w:hAnsiTheme="majorBidi" w:cstheme="majorBidi"/>
                <w:sz w:val="30"/>
                <w:szCs w:val="30"/>
              </w:rPr>
              <w:t>2,00</w:t>
            </w:r>
            <w:r w:rsidR="006F2270" w:rsidRPr="00F64E4D">
              <w:rPr>
                <w:rFonts w:asciiTheme="majorBidi" w:hAnsiTheme="majorBidi" w:cstheme="majorBidi"/>
                <w:sz w:val="30"/>
                <w:szCs w:val="30"/>
              </w:rPr>
              <w:t>3,892</w:t>
            </w:r>
          </w:p>
        </w:tc>
        <w:tc>
          <w:tcPr>
            <w:tcW w:w="270" w:type="dxa"/>
          </w:tcPr>
          <w:p w14:paraId="5231AF5B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57210C3A" w14:textId="56F1DF34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 w:rsidR="00517A62" w:rsidRPr="00AE33D1">
              <w:rPr>
                <w:rFonts w:asciiTheme="majorBidi" w:hAnsiTheme="majorBidi" w:cstheme="majorBidi"/>
                <w:sz w:val="30"/>
                <w:szCs w:val="30"/>
              </w:rPr>
              <w:t>01,851</w:t>
            </w:r>
          </w:p>
        </w:tc>
        <w:tc>
          <w:tcPr>
            <w:tcW w:w="270" w:type="dxa"/>
          </w:tcPr>
          <w:p w14:paraId="29DEE291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990" w:type="dxa"/>
          </w:tcPr>
          <w:p w14:paraId="66A691D1" w14:textId="63A4D0A0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4"/>
                <w:tab w:val="decimal" w:pos="704"/>
              </w:tabs>
              <w:spacing w:line="228" w:lineRule="auto"/>
              <w:ind w:left="-108" w:right="-55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1,212,994</w:t>
            </w:r>
          </w:p>
        </w:tc>
      </w:tr>
      <w:tr w:rsidR="001F17E0" w:rsidRPr="00AE33D1" w14:paraId="49E92FEA" w14:textId="77777777" w:rsidTr="002236BB">
        <w:tc>
          <w:tcPr>
            <w:tcW w:w="3672" w:type="dxa"/>
          </w:tcPr>
          <w:p w14:paraId="4AAE9A64" w14:textId="7BD7D6BB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bookmarkStart w:id="37" w:name="_Hlk57035316"/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ดอกเบี้ยจ่ายตามหนี้สินสัญญาเช่า</w:t>
            </w:r>
            <w:bookmarkEnd w:id="37"/>
          </w:p>
        </w:tc>
        <w:tc>
          <w:tcPr>
            <w:tcW w:w="810" w:type="dxa"/>
          </w:tcPr>
          <w:p w14:paraId="2765C685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7DAE24" w14:textId="7D2B6056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77,</w:t>
            </w:r>
            <w:r w:rsidR="00BF02A3" w:rsidRPr="00AE33D1">
              <w:rPr>
                <w:rFonts w:asciiTheme="majorBidi" w:hAnsiTheme="majorBidi" w:cstheme="majorBidi"/>
                <w:sz w:val="30"/>
                <w:szCs w:val="30"/>
              </w:rPr>
              <w:t>393</w:t>
            </w:r>
          </w:p>
        </w:tc>
        <w:tc>
          <w:tcPr>
            <w:tcW w:w="270" w:type="dxa"/>
          </w:tcPr>
          <w:p w14:paraId="1E8E5C0B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66DD7FA" w14:textId="57087186" w:rsidR="001F17E0" w:rsidRPr="00F64E4D" w:rsidRDefault="001F17E0" w:rsidP="00E9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F64E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0384AF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50618DF" w14:textId="65C9B015" w:rsidR="001F17E0" w:rsidRPr="00AE33D1" w:rsidRDefault="00BA2112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3,999</w:t>
            </w:r>
          </w:p>
        </w:tc>
        <w:tc>
          <w:tcPr>
            <w:tcW w:w="270" w:type="dxa"/>
          </w:tcPr>
          <w:p w14:paraId="65F5010B" w14:textId="77777777" w:rsidR="001F17E0" w:rsidRPr="00AE33D1" w:rsidRDefault="001F17E0" w:rsidP="001F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033601A1" w14:textId="774F03C4" w:rsidR="001F17E0" w:rsidRPr="00AE33D1" w:rsidRDefault="001F17E0" w:rsidP="00E9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4"/>
                <w:tab w:val="decimal" w:pos="704"/>
              </w:tabs>
              <w:spacing w:line="228" w:lineRule="auto"/>
              <w:ind w:left="-108" w:right="-556" w:firstLine="620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74ABD" w:rsidRPr="00AE33D1" w14:paraId="200F1428" w14:textId="77777777" w:rsidTr="002236BB">
        <w:tc>
          <w:tcPr>
            <w:tcW w:w="3672" w:type="dxa"/>
          </w:tcPr>
          <w:p w14:paraId="597670BB" w14:textId="5BDCCF6F" w:rsidR="00C74ABD" w:rsidRPr="00AE33D1" w:rsidRDefault="00C74ABD" w:rsidP="00C7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F64E4D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ค่าตัดจำหน่ายต้นทุนทางการเงินรอตัดบัญชี</w:t>
            </w:r>
          </w:p>
        </w:tc>
        <w:tc>
          <w:tcPr>
            <w:tcW w:w="810" w:type="dxa"/>
          </w:tcPr>
          <w:p w14:paraId="2FCF9B9D" w14:textId="77777777" w:rsidR="00C74ABD" w:rsidRPr="00AE33D1" w:rsidRDefault="00C74ABD" w:rsidP="00C7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919C2B" w14:textId="410EA9C5" w:rsidR="00C74ABD" w:rsidRPr="00AE33D1" w:rsidRDefault="00C74ABD" w:rsidP="00C7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F64E4D">
              <w:rPr>
                <w:rFonts w:asciiTheme="majorBidi" w:hAnsiTheme="majorBidi" w:cstheme="majorBidi"/>
                <w:sz w:val="30"/>
                <w:szCs w:val="30"/>
              </w:rPr>
              <w:t>61,919</w:t>
            </w:r>
          </w:p>
        </w:tc>
        <w:tc>
          <w:tcPr>
            <w:tcW w:w="270" w:type="dxa"/>
          </w:tcPr>
          <w:p w14:paraId="4F20F80F" w14:textId="77777777" w:rsidR="00C74ABD" w:rsidRPr="00AE33D1" w:rsidRDefault="00C74ABD" w:rsidP="00C7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ED93A81" w14:textId="6A93B93D" w:rsidR="00C74ABD" w:rsidRPr="00F64E4D" w:rsidRDefault="00C74ABD" w:rsidP="0046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77,195</w:t>
            </w:r>
          </w:p>
        </w:tc>
        <w:tc>
          <w:tcPr>
            <w:tcW w:w="270" w:type="dxa"/>
          </w:tcPr>
          <w:p w14:paraId="2EA645A6" w14:textId="77777777" w:rsidR="00C74ABD" w:rsidRPr="00AE33D1" w:rsidRDefault="00C74ABD" w:rsidP="00C7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BCAC287" w14:textId="40364EB9" w:rsidR="00C74ABD" w:rsidRPr="00AE33D1" w:rsidRDefault="00C74ABD" w:rsidP="00C7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F64E4D">
              <w:rPr>
                <w:rFonts w:asciiTheme="majorBidi" w:hAnsiTheme="majorBidi" w:cstheme="majorBidi"/>
                <w:sz w:val="30"/>
                <w:szCs w:val="30"/>
              </w:rPr>
              <w:t>61,919</w:t>
            </w:r>
          </w:p>
        </w:tc>
        <w:tc>
          <w:tcPr>
            <w:tcW w:w="270" w:type="dxa"/>
          </w:tcPr>
          <w:p w14:paraId="6C958AFC" w14:textId="77777777" w:rsidR="00C74ABD" w:rsidRPr="00AE33D1" w:rsidRDefault="00C74ABD" w:rsidP="00C7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4001CC80" w14:textId="7E76E8D1" w:rsidR="00C74ABD" w:rsidRPr="00AE33D1" w:rsidRDefault="00C74ABD" w:rsidP="00C7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4"/>
                <w:tab w:val="decimal" w:pos="704"/>
              </w:tabs>
              <w:spacing w:line="228" w:lineRule="auto"/>
              <w:ind w:left="-108" w:right="-556" w:firstLine="620"/>
              <w:rPr>
                <w:rFonts w:asciiTheme="majorBidi" w:hAnsiTheme="majorBidi" w:cstheme="majorBidi"/>
                <w:sz w:val="30"/>
                <w:szCs w:val="30"/>
              </w:rPr>
            </w:pPr>
            <w:r w:rsidRPr="00F64E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74ABD" w:rsidRPr="00AE33D1" w14:paraId="43A4625D" w14:textId="77777777" w:rsidTr="002236BB">
        <w:tc>
          <w:tcPr>
            <w:tcW w:w="3672" w:type="dxa"/>
          </w:tcPr>
          <w:p w14:paraId="11E00738" w14:textId="42A0443C" w:rsidR="00C74ABD" w:rsidRPr="00AE33D1" w:rsidRDefault="00C74ABD" w:rsidP="00C7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ind w:left="230" w:hanging="23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การป้องกันความเสี่ยงส่วนที่ไม่มีประสิทธิผลรับรู้ในกำไรหรือขาดทุน</w:t>
            </w:r>
          </w:p>
        </w:tc>
        <w:tc>
          <w:tcPr>
            <w:tcW w:w="810" w:type="dxa"/>
          </w:tcPr>
          <w:p w14:paraId="5A81A657" w14:textId="77777777" w:rsidR="00C74ABD" w:rsidRPr="00AE33D1" w:rsidRDefault="00C74ABD" w:rsidP="00C7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50700A" w14:textId="77777777" w:rsidR="00C74ABD" w:rsidRPr="00AE33D1" w:rsidRDefault="00C74ABD" w:rsidP="00C7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D73DE2" w14:textId="01E6F09A" w:rsidR="00C74ABD" w:rsidRPr="00AE33D1" w:rsidRDefault="00C74ABD" w:rsidP="00C7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35,532</w:t>
            </w:r>
          </w:p>
        </w:tc>
        <w:tc>
          <w:tcPr>
            <w:tcW w:w="270" w:type="dxa"/>
          </w:tcPr>
          <w:p w14:paraId="6E6DDE9E" w14:textId="77777777" w:rsidR="00C74ABD" w:rsidRPr="00AE33D1" w:rsidRDefault="00C74ABD" w:rsidP="00C7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2EFE2E" w14:textId="77777777" w:rsidR="00C74ABD" w:rsidRPr="00F64E4D" w:rsidRDefault="00C74ABD" w:rsidP="00C7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02333C" w14:textId="12DA06A7" w:rsidR="00C74ABD" w:rsidRPr="00F64E4D" w:rsidRDefault="00C74ABD" w:rsidP="00C7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F64E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74448F" w14:textId="77777777" w:rsidR="00C74ABD" w:rsidRPr="00AE33D1" w:rsidRDefault="00C74ABD" w:rsidP="00C7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13DE346" w14:textId="77777777" w:rsidR="00C74ABD" w:rsidRPr="00AE33D1" w:rsidRDefault="00C74ABD" w:rsidP="00C7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7711E5" w14:textId="4E44CD85" w:rsidR="00C74ABD" w:rsidRPr="00AE33D1" w:rsidRDefault="00C74ABD" w:rsidP="00C7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35,532</w:t>
            </w:r>
          </w:p>
        </w:tc>
        <w:tc>
          <w:tcPr>
            <w:tcW w:w="270" w:type="dxa"/>
          </w:tcPr>
          <w:p w14:paraId="4CF63FE7" w14:textId="77777777" w:rsidR="00C74ABD" w:rsidRPr="00AE33D1" w:rsidRDefault="00C74ABD" w:rsidP="00C7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DE4F26" w14:textId="77777777" w:rsidR="00C74ABD" w:rsidRPr="00AE33D1" w:rsidRDefault="00C74ABD" w:rsidP="00C7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4"/>
                <w:tab w:val="decimal" w:pos="704"/>
              </w:tabs>
              <w:spacing w:line="228" w:lineRule="auto"/>
              <w:ind w:left="-108" w:right="-556" w:firstLine="53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FE6639" w14:textId="3C8F08EC" w:rsidR="00C74ABD" w:rsidRPr="00AE33D1" w:rsidRDefault="00C74ABD" w:rsidP="00C7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4"/>
                <w:tab w:val="decimal" w:pos="704"/>
              </w:tabs>
              <w:spacing w:line="228" w:lineRule="auto"/>
              <w:ind w:left="-108" w:right="-556" w:firstLine="620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74ABD" w:rsidRPr="00F64E4D" w14:paraId="7CBC0D9D" w14:textId="77777777" w:rsidTr="000A7F72">
        <w:tc>
          <w:tcPr>
            <w:tcW w:w="3672" w:type="dxa"/>
          </w:tcPr>
          <w:p w14:paraId="145E5278" w14:textId="6DA9490A" w:rsidR="00C74ABD" w:rsidRPr="00F64E4D" w:rsidRDefault="00C74ABD" w:rsidP="00C7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F64E4D">
              <w:rPr>
                <w:rFonts w:ascii="Angsana New" w:eastAsia="MS Mincho" w:hAnsi="Angsana New" w:hint="cs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810" w:type="dxa"/>
          </w:tcPr>
          <w:p w14:paraId="018E806B" w14:textId="77777777" w:rsidR="00C74ABD" w:rsidRPr="00F64E4D" w:rsidRDefault="00C74ABD" w:rsidP="00C7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E12C89" w14:textId="00B54D79" w:rsidR="00C74ABD" w:rsidRPr="00F64E4D" w:rsidRDefault="00C74ABD" w:rsidP="00C7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4E4D">
              <w:rPr>
                <w:rFonts w:asciiTheme="majorBidi" w:hAnsiTheme="majorBidi" w:cstheme="majorBidi"/>
                <w:sz w:val="30"/>
                <w:szCs w:val="30"/>
              </w:rPr>
              <w:t>13,675</w:t>
            </w:r>
          </w:p>
        </w:tc>
        <w:tc>
          <w:tcPr>
            <w:tcW w:w="270" w:type="dxa"/>
          </w:tcPr>
          <w:p w14:paraId="23766F4B" w14:textId="77777777" w:rsidR="00C74ABD" w:rsidRPr="00F64E4D" w:rsidRDefault="00C74ABD" w:rsidP="00C7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198684A" w14:textId="49326A3C" w:rsidR="00C74ABD" w:rsidRPr="00F64E4D" w:rsidRDefault="00C74ABD" w:rsidP="00C7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4E4D">
              <w:rPr>
                <w:rFonts w:asciiTheme="majorBidi" w:hAnsiTheme="majorBidi" w:cstheme="majorBidi"/>
                <w:sz w:val="30"/>
                <w:szCs w:val="30"/>
              </w:rPr>
              <w:t>72,700</w:t>
            </w:r>
          </w:p>
        </w:tc>
        <w:tc>
          <w:tcPr>
            <w:tcW w:w="270" w:type="dxa"/>
          </w:tcPr>
          <w:p w14:paraId="1EE5A2C5" w14:textId="77777777" w:rsidR="00C74ABD" w:rsidRPr="00F64E4D" w:rsidRDefault="00C74ABD" w:rsidP="00C7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A228C5" w14:textId="56E66DA2" w:rsidR="00C74ABD" w:rsidRPr="00F64E4D" w:rsidRDefault="00C74ABD" w:rsidP="00C7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F64E4D">
              <w:rPr>
                <w:rFonts w:asciiTheme="majorBidi" w:hAnsiTheme="majorBidi" w:cstheme="majorBidi"/>
                <w:sz w:val="30"/>
                <w:szCs w:val="30"/>
              </w:rPr>
              <w:t>13,675</w:t>
            </w:r>
          </w:p>
        </w:tc>
        <w:tc>
          <w:tcPr>
            <w:tcW w:w="270" w:type="dxa"/>
          </w:tcPr>
          <w:p w14:paraId="6A02F929" w14:textId="77777777" w:rsidR="00C74ABD" w:rsidRPr="00F64E4D" w:rsidRDefault="00C74ABD" w:rsidP="00C7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F1D93CE" w14:textId="52B6BBD7" w:rsidR="00C74ABD" w:rsidRPr="00F64E4D" w:rsidRDefault="00C74ABD" w:rsidP="00C7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4"/>
                <w:tab w:val="decimal" w:pos="704"/>
              </w:tabs>
              <w:spacing w:line="228" w:lineRule="auto"/>
              <w:ind w:left="-108" w:right="-602" w:firstLine="359"/>
              <w:rPr>
                <w:rFonts w:asciiTheme="majorBidi" w:hAnsiTheme="majorBidi" w:cstheme="majorBidi"/>
                <w:sz w:val="30"/>
                <w:szCs w:val="30"/>
              </w:rPr>
            </w:pPr>
            <w:r w:rsidRPr="00F64E4D">
              <w:rPr>
                <w:rFonts w:asciiTheme="majorBidi" w:hAnsiTheme="majorBidi" w:cstheme="majorBidi"/>
                <w:sz w:val="30"/>
                <w:szCs w:val="30"/>
              </w:rPr>
              <w:t>72,700</w:t>
            </w:r>
          </w:p>
        </w:tc>
      </w:tr>
      <w:tr w:rsidR="00C74ABD" w:rsidRPr="00AE33D1" w14:paraId="070D54EE" w14:textId="77777777" w:rsidTr="006B57ED">
        <w:tc>
          <w:tcPr>
            <w:tcW w:w="3672" w:type="dxa"/>
          </w:tcPr>
          <w:p w14:paraId="190C4CA1" w14:textId="6C092CC5" w:rsidR="00C74ABD" w:rsidRPr="00F64E4D" w:rsidRDefault="00C74ABD" w:rsidP="00C7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F64E4D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07E481BA" w14:textId="77777777" w:rsidR="00C74ABD" w:rsidRPr="00F64E4D" w:rsidRDefault="00C74ABD" w:rsidP="00C7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5169C0" w14:textId="0395C6C3" w:rsidR="00C74ABD" w:rsidRPr="00F64E4D" w:rsidRDefault="00C74ABD" w:rsidP="00C7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4E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1,143,091</w:t>
            </w:r>
          </w:p>
        </w:tc>
        <w:tc>
          <w:tcPr>
            <w:tcW w:w="270" w:type="dxa"/>
            <w:tcBorders>
              <w:bottom w:val="nil"/>
            </w:tcBorders>
          </w:tcPr>
          <w:p w14:paraId="2252D8E6" w14:textId="77777777" w:rsidR="00C74ABD" w:rsidRPr="00F64E4D" w:rsidRDefault="00C74ABD" w:rsidP="00C7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57A37A" w14:textId="0A9DEA14" w:rsidR="00C74ABD" w:rsidRPr="00F64E4D" w:rsidRDefault="00C74ABD" w:rsidP="00C7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4E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2,153,787</w:t>
            </w:r>
          </w:p>
        </w:tc>
        <w:tc>
          <w:tcPr>
            <w:tcW w:w="270" w:type="dxa"/>
            <w:tcBorders>
              <w:bottom w:val="nil"/>
            </w:tcBorders>
          </w:tcPr>
          <w:p w14:paraId="40277ACD" w14:textId="77777777" w:rsidR="00C74ABD" w:rsidRPr="00F64E4D" w:rsidRDefault="00C74ABD" w:rsidP="00C7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9EF180" w14:textId="46C927CF" w:rsidR="00C74ABD" w:rsidRPr="00F64E4D" w:rsidRDefault="00C74ABD" w:rsidP="00C7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F64E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1,216,976</w:t>
            </w:r>
          </w:p>
        </w:tc>
        <w:tc>
          <w:tcPr>
            <w:tcW w:w="270" w:type="dxa"/>
            <w:tcBorders>
              <w:bottom w:val="nil"/>
            </w:tcBorders>
          </w:tcPr>
          <w:p w14:paraId="7DA38BF8" w14:textId="77777777" w:rsidR="00C74ABD" w:rsidRPr="00F64E4D" w:rsidRDefault="00C74ABD" w:rsidP="00C7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63DAC72" w14:textId="0602521D" w:rsidR="00C74ABD" w:rsidRPr="00AE33D1" w:rsidRDefault="00C74ABD" w:rsidP="00C7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4"/>
                <w:tab w:val="decimal" w:pos="704"/>
              </w:tabs>
              <w:spacing w:line="228" w:lineRule="auto"/>
              <w:ind w:left="-108" w:right="-556" w:firstLine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4E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1,285,694</w:t>
            </w:r>
          </w:p>
        </w:tc>
      </w:tr>
    </w:tbl>
    <w:p w14:paraId="525074E2" w14:textId="77777777" w:rsidR="00CF0C42" w:rsidRPr="00AE33D1" w:rsidRDefault="00CF0C42" w:rsidP="00CF0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2D26867A" w14:textId="0381FD90" w:rsidR="00287B73" w:rsidRPr="006776FB" w:rsidRDefault="00287B73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6776FB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3A01C43F" w14:textId="77777777" w:rsidR="00072241" w:rsidRPr="006776FB" w:rsidRDefault="00072241" w:rsidP="007F6F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sz w:val="30"/>
          <w:szCs w:val="30"/>
        </w:rPr>
      </w:pPr>
    </w:p>
    <w:p w14:paraId="70D27B20" w14:textId="77777777" w:rsidR="00072241" w:rsidRPr="006776FB" w:rsidRDefault="00072241" w:rsidP="00072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</w:pPr>
      <w:r w:rsidRPr="006776FB">
        <w:rPr>
          <w:rFonts w:ascii="Angsana New" w:eastAsia="MS Mincho" w:hAnsi="Angsana New" w:hint="cs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55CA7D73" w14:textId="77777777" w:rsidR="00072241" w:rsidRPr="006776FB" w:rsidRDefault="00072241" w:rsidP="00072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eastAsia="MS Mincho" w:hAnsi="Angsana New"/>
          <w:sz w:val="30"/>
          <w:szCs w:val="30"/>
        </w:rPr>
      </w:pPr>
    </w:p>
    <w:tbl>
      <w:tblPr>
        <w:tblW w:w="95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540"/>
        <w:gridCol w:w="1170"/>
        <w:gridCol w:w="270"/>
        <w:gridCol w:w="1260"/>
        <w:gridCol w:w="270"/>
        <w:gridCol w:w="1080"/>
        <w:gridCol w:w="270"/>
        <w:gridCol w:w="1080"/>
      </w:tblGrid>
      <w:tr w:rsidR="00072241" w:rsidRPr="006776FB" w14:paraId="352C122B" w14:textId="77777777" w:rsidTr="009A4696">
        <w:trPr>
          <w:tblHeader/>
        </w:trPr>
        <w:tc>
          <w:tcPr>
            <w:tcW w:w="3582" w:type="dxa"/>
          </w:tcPr>
          <w:p w14:paraId="543B844F" w14:textId="77777777" w:rsidR="00072241" w:rsidRPr="006776FB" w:rsidRDefault="00072241" w:rsidP="00072241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0A4FBB3F" w14:textId="77777777" w:rsidR="00072241" w:rsidRPr="006776FB" w:rsidRDefault="00072241" w:rsidP="0007224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2FCF0C9F" w14:textId="77777777" w:rsidR="00072241" w:rsidRPr="006776FB" w:rsidRDefault="00072241" w:rsidP="0007224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6776F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523F419" w14:textId="77777777" w:rsidR="00072241" w:rsidRPr="006776FB" w:rsidRDefault="00072241" w:rsidP="00072241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F582FBC" w14:textId="77777777" w:rsidR="00072241" w:rsidRPr="006776FB" w:rsidRDefault="00072241" w:rsidP="0007224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6776F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623A" w:rsidRPr="006776FB" w14:paraId="3AC96D53" w14:textId="77777777" w:rsidTr="009A4696">
        <w:trPr>
          <w:tblHeader/>
        </w:trPr>
        <w:tc>
          <w:tcPr>
            <w:tcW w:w="3582" w:type="dxa"/>
          </w:tcPr>
          <w:p w14:paraId="76C1D169" w14:textId="77777777" w:rsidR="00FD623A" w:rsidRPr="006776FB" w:rsidRDefault="00FD623A" w:rsidP="00FD623A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048BA887" w14:textId="2BF50C47" w:rsidR="00FD623A" w:rsidRPr="006776FB" w:rsidRDefault="00FD623A" w:rsidP="00FD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CCEE6C" w14:textId="0E57EEC1" w:rsidR="00FD623A" w:rsidRPr="006776FB" w:rsidRDefault="00FD623A" w:rsidP="00FD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6776FB">
              <w:rPr>
                <w:rFonts w:ascii="Angsana New" w:eastAsia="MS Mincho" w:hAnsi="Angsana New" w:hint="cs"/>
                <w:sz w:val="29"/>
                <w:szCs w:val="29"/>
                <w:cs/>
              </w:rPr>
              <w:t>25</w:t>
            </w:r>
            <w:r w:rsidRPr="006776FB">
              <w:rPr>
                <w:rFonts w:ascii="Angsana New" w:eastAsia="MS Mincho" w:hAnsi="Angsana New"/>
                <w:sz w:val="29"/>
                <w:szCs w:val="29"/>
              </w:rPr>
              <w:t>63</w:t>
            </w:r>
          </w:p>
        </w:tc>
        <w:tc>
          <w:tcPr>
            <w:tcW w:w="270" w:type="dxa"/>
          </w:tcPr>
          <w:p w14:paraId="5CE3ABF4" w14:textId="77777777" w:rsidR="00FD623A" w:rsidRPr="006776FB" w:rsidRDefault="00FD623A" w:rsidP="00FD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</w:tcPr>
          <w:p w14:paraId="2548A043" w14:textId="697352CE" w:rsidR="00FD623A" w:rsidRPr="006776FB" w:rsidRDefault="00FD623A" w:rsidP="00FD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6776FB">
              <w:rPr>
                <w:rFonts w:ascii="Angsana New" w:eastAsia="MS Mincho" w:hAnsi="Angsana New" w:hint="cs"/>
                <w:sz w:val="29"/>
                <w:szCs w:val="29"/>
                <w:cs/>
              </w:rPr>
              <w:t>25</w:t>
            </w:r>
            <w:r w:rsidRPr="006776FB">
              <w:rPr>
                <w:rFonts w:ascii="Angsana New" w:eastAsia="MS Mincho" w:hAnsi="Angsana New"/>
                <w:sz w:val="29"/>
                <w:szCs w:val="29"/>
              </w:rPr>
              <w:t>62</w:t>
            </w:r>
          </w:p>
        </w:tc>
        <w:tc>
          <w:tcPr>
            <w:tcW w:w="270" w:type="dxa"/>
          </w:tcPr>
          <w:p w14:paraId="6E38DE0A" w14:textId="77777777" w:rsidR="00FD623A" w:rsidRPr="006776FB" w:rsidRDefault="00FD623A" w:rsidP="00FD623A">
            <w:pPr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1080" w:type="dxa"/>
          </w:tcPr>
          <w:p w14:paraId="16AB0C36" w14:textId="0C40EA29" w:rsidR="00FD623A" w:rsidRPr="006776FB" w:rsidRDefault="00FD623A" w:rsidP="00FD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6776FB">
              <w:rPr>
                <w:rFonts w:ascii="Angsana New" w:eastAsia="MS Mincho" w:hAnsi="Angsana New" w:hint="cs"/>
                <w:sz w:val="29"/>
                <w:szCs w:val="29"/>
                <w:cs/>
              </w:rPr>
              <w:t>25</w:t>
            </w:r>
            <w:r w:rsidRPr="006776FB">
              <w:rPr>
                <w:rFonts w:ascii="Angsana New" w:eastAsia="MS Mincho" w:hAnsi="Angsana New"/>
                <w:sz w:val="29"/>
                <w:szCs w:val="29"/>
              </w:rPr>
              <w:t>63</w:t>
            </w:r>
          </w:p>
        </w:tc>
        <w:tc>
          <w:tcPr>
            <w:tcW w:w="270" w:type="dxa"/>
          </w:tcPr>
          <w:p w14:paraId="3B0040B8" w14:textId="77777777" w:rsidR="00FD623A" w:rsidRPr="006776FB" w:rsidRDefault="00FD623A" w:rsidP="00FD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080" w:type="dxa"/>
          </w:tcPr>
          <w:p w14:paraId="13BFA92A" w14:textId="5D41D141" w:rsidR="00FD623A" w:rsidRPr="006776FB" w:rsidRDefault="00FD623A" w:rsidP="00FD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6776FB">
              <w:rPr>
                <w:rFonts w:ascii="Angsana New" w:eastAsia="MS Mincho" w:hAnsi="Angsana New" w:hint="cs"/>
                <w:sz w:val="29"/>
                <w:szCs w:val="29"/>
                <w:cs/>
              </w:rPr>
              <w:t>25</w:t>
            </w:r>
            <w:r w:rsidRPr="006776FB">
              <w:rPr>
                <w:rFonts w:ascii="Angsana New" w:eastAsia="MS Mincho" w:hAnsi="Angsana New"/>
                <w:sz w:val="29"/>
                <w:szCs w:val="29"/>
              </w:rPr>
              <w:t>62</w:t>
            </w:r>
          </w:p>
        </w:tc>
      </w:tr>
      <w:tr w:rsidR="000C1E6F" w:rsidRPr="006776FB" w14:paraId="273C4202" w14:textId="77777777" w:rsidTr="009A4696">
        <w:trPr>
          <w:tblHeader/>
        </w:trPr>
        <w:tc>
          <w:tcPr>
            <w:tcW w:w="3582" w:type="dxa"/>
          </w:tcPr>
          <w:p w14:paraId="5C73E46A" w14:textId="77777777" w:rsidR="000C1E6F" w:rsidRPr="006776FB" w:rsidRDefault="000C1E6F" w:rsidP="0080239C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650E997C" w14:textId="77777777" w:rsidR="000C1E6F" w:rsidRPr="006776FB" w:rsidRDefault="000C1E6F" w:rsidP="00802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C232839" w14:textId="77777777" w:rsidR="000C1E6F" w:rsidRPr="006776FB" w:rsidRDefault="000C1E6F" w:rsidP="00802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CB0E69" w14:textId="77777777" w:rsidR="000C1E6F" w:rsidRPr="006776FB" w:rsidRDefault="000C1E6F" w:rsidP="00802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7F4CE26" w14:textId="77777777" w:rsidR="000C1E6F" w:rsidRPr="006776FB" w:rsidRDefault="000C1E6F" w:rsidP="000C1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776FB">
              <w:rPr>
                <w:rFonts w:ascii="Angsana New" w:eastAsia="MS Mincho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35957952" w14:textId="77777777" w:rsidR="000C1E6F" w:rsidRPr="006776FB" w:rsidRDefault="000C1E6F" w:rsidP="0080239C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25C1FBF" w14:textId="77777777" w:rsidR="000C1E6F" w:rsidRPr="006776FB" w:rsidRDefault="000C1E6F" w:rsidP="00802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33ABDDF" w14:textId="77777777" w:rsidR="000C1E6F" w:rsidRPr="006776FB" w:rsidRDefault="000C1E6F" w:rsidP="00802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F930BE5" w14:textId="77777777" w:rsidR="000C1E6F" w:rsidRPr="006776FB" w:rsidRDefault="000C1E6F" w:rsidP="00802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072241" w:rsidRPr="006776FB" w14:paraId="2B690D4F" w14:textId="77777777" w:rsidTr="009A4696">
        <w:trPr>
          <w:tblHeader/>
        </w:trPr>
        <w:tc>
          <w:tcPr>
            <w:tcW w:w="3582" w:type="dxa"/>
          </w:tcPr>
          <w:p w14:paraId="4DBD1D31" w14:textId="77777777" w:rsidR="00072241" w:rsidRPr="006776FB" w:rsidRDefault="00072241" w:rsidP="00072241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14:paraId="6B15D22A" w14:textId="77777777" w:rsidR="00072241" w:rsidRPr="006776FB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400" w:type="dxa"/>
            <w:gridSpan w:val="7"/>
          </w:tcPr>
          <w:p w14:paraId="3F2C8EA4" w14:textId="77777777" w:rsidR="00072241" w:rsidRPr="006776FB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  <w:r w:rsidRPr="006776FB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6776FB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6776FB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6776FB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072241" w:rsidRPr="006776FB" w14:paraId="5D66E4D0" w14:textId="77777777" w:rsidTr="009A4696">
        <w:tc>
          <w:tcPr>
            <w:tcW w:w="3582" w:type="dxa"/>
          </w:tcPr>
          <w:p w14:paraId="78306078" w14:textId="77777777" w:rsidR="00072241" w:rsidRPr="006776FB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776F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6776F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6776F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540" w:type="dxa"/>
          </w:tcPr>
          <w:p w14:paraId="72F1D473" w14:textId="77777777" w:rsidR="00072241" w:rsidRPr="006776FB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2703F88" w14:textId="4E1CDB7C" w:rsidR="00072241" w:rsidRPr="006776FB" w:rsidRDefault="00072241" w:rsidP="00FD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4212B4" w14:textId="77777777" w:rsidR="00072241" w:rsidRPr="006776FB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CD47C79" w14:textId="5E390FB8" w:rsidR="00072241" w:rsidRPr="006776FB" w:rsidRDefault="00072241" w:rsidP="00FD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EB81C2E" w14:textId="77777777" w:rsidR="00072241" w:rsidRPr="006776FB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81DCBAD" w14:textId="0942AED0" w:rsidR="00072241" w:rsidRPr="006776FB" w:rsidRDefault="00072241" w:rsidP="00FD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1BAA2D" w14:textId="77777777" w:rsidR="00072241" w:rsidRPr="006776FB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25C63A0" w14:textId="2DF8CA17" w:rsidR="00072241" w:rsidRPr="006776FB" w:rsidRDefault="00072241" w:rsidP="00E9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08" w:right="-81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</w:tr>
      <w:tr w:rsidR="00C407B5" w:rsidRPr="006776FB" w14:paraId="2167924B" w14:textId="77777777" w:rsidTr="009A4696">
        <w:tc>
          <w:tcPr>
            <w:tcW w:w="3582" w:type="dxa"/>
          </w:tcPr>
          <w:p w14:paraId="4F64EAC9" w14:textId="77777777" w:rsidR="00C407B5" w:rsidRPr="006776FB" w:rsidRDefault="00C407B5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776FB">
              <w:rPr>
                <w:rFonts w:ascii="Angsana New" w:eastAsia="MS Mincho" w:hAnsi="Angsana New"/>
                <w:sz w:val="30"/>
                <w:szCs w:val="30"/>
                <w:cs/>
              </w:rPr>
              <w:t>สำหรับงวดปัจจุบัน</w:t>
            </w:r>
            <w:r w:rsidRPr="006776FB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40" w:type="dxa"/>
          </w:tcPr>
          <w:p w14:paraId="6D8FF815" w14:textId="77777777" w:rsidR="00C407B5" w:rsidRPr="006776FB" w:rsidRDefault="00C407B5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472D4061" w14:textId="49EAEA68" w:rsidR="00C407B5" w:rsidRPr="006776FB" w:rsidRDefault="00C407B5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eastAsia="MS Mincho" w:hAnsiTheme="majorBidi" w:cstheme="majorBidi"/>
                <w:sz w:val="30"/>
                <w:szCs w:val="30"/>
              </w:rPr>
              <w:t>166,245</w:t>
            </w:r>
          </w:p>
        </w:tc>
        <w:tc>
          <w:tcPr>
            <w:tcW w:w="270" w:type="dxa"/>
          </w:tcPr>
          <w:p w14:paraId="2E0BA1BB" w14:textId="77777777" w:rsidR="00C407B5" w:rsidRPr="006776FB" w:rsidRDefault="00C407B5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F484A45" w14:textId="5D5C45B7" w:rsidR="00C407B5" w:rsidRPr="006776FB" w:rsidRDefault="0086615D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6615D">
              <w:rPr>
                <w:rFonts w:asciiTheme="majorBidi" w:eastAsia="MS Mincho" w:hAnsiTheme="majorBidi"/>
                <w:sz w:val="30"/>
                <w:szCs w:val="30"/>
                <w:cs/>
              </w:rPr>
              <w:t>264</w:t>
            </w:r>
            <w:r w:rsidRPr="0086615D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86615D">
              <w:rPr>
                <w:rFonts w:asciiTheme="majorBidi" w:eastAsia="MS Mincho" w:hAnsiTheme="majorBidi"/>
                <w:sz w:val="30"/>
                <w:szCs w:val="30"/>
                <w:cs/>
              </w:rPr>
              <w:t>7</w:t>
            </w:r>
            <w:r w:rsidR="007F6F86">
              <w:rPr>
                <w:rFonts w:asciiTheme="majorBidi" w:eastAsia="MS Mincho" w:hAnsi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6355E98B" w14:textId="77777777" w:rsidR="00C407B5" w:rsidRPr="006776FB" w:rsidRDefault="00C407B5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1ED6757" w14:textId="2FD09C51" w:rsidR="00C407B5" w:rsidRPr="006776FB" w:rsidRDefault="00C407B5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eastAsia="MS Mincho" w:hAnsiTheme="majorBidi" w:cstheme="majorBidi"/>
                <w:sz w:val="30"/>
                <w:szCs w:val="30"/>
              </w:rPr>
              <w:t>35,812</w:t>
            </w:r>
          </w:p>
        </w:tc>
        <w:tc>
          <w:tcPr>
            <w:tcW w:w="270" w:type="dxa"/>
          </w:tcPr>
          <w:p w14:paraId="3BA25962" w14:textId="77777777" w:rsidR="00C407B5" w:rsidRPr="006776FB" w:rsidRDefault="00C407B5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E4BEA47" w14:textId="7FEAD4C2" w:rsidR="00C407B5" w:rsidRPr="006776FB" w:rsidRDefault="00C407B5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168,373</w:t>
            </w:r>
          </w:p>
        </w:tc>
      </w:tr>
      <w:tr w:rsidR="00C407B5" w:rsidRPr="006776FB" w14:paraId="0BFFD42F" w14:textId="77777777" w:rsidTr="009A4696">
        <w:tc>
          <w:tcPr>
            <w:tcW w:w="3582" w:type="dxa"/>
          </w:tcPr>
          <w:p w14:paraId="1D63FB53" w14:textId="77777777" w:rsidR="00C407B5" w:rsidRPr="006776FB" w:rsidRDefault="00C407B5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1FAD5BD9" w14:textId="77777777" w:rsidR="00C407B5" w:rsidRPr="006776FB" w:rsidRDefault="00C407B5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8A94C40" w14:textId="77777777" w:rsidR="00C407B5" w:rsidRPr="006776FB" w:rsidRDefault="00C407B5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DF2AD5" w14:textId="77777777" w:rsidR="00C407B5" w:rsidRPr="006776FB" w:rsidRDefault="00C407B5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97B29B0" w14:textId="77777777" w:rsidR="00C407B5" w:rsidRPr="006776FB" w:rsidRDefault="00C407B5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FB059A" w14:textId="77777777" w:rsidR="00C407B5" w:rsidRPr="006776FB" w:rsidRDefault="00C407B5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D12B56B" w14:textId="4864B118" w:rsidR="00C407B5" w:rsidRPr="006776FB" w:rsidRDefault="00C407B5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C6A6DB" w14:textId="77777777" w:rsidR="00C407B5" w:rsidRPr="006776FB" w:rsidRDefault="00C407B5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CFC095C" w14:textId="59EAC40D" w:rsidR="00C407B5" w:rsidRPr="006776FB" w:rsidRDefault="00C407B5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C407B5" w:rsidRPr="006776FB" w14:paraId="3506B0E4" w14:textId="77777777" w:rsidTr="009A4696">
        <w:tc>
          <w:tcPr>
            <w:tcW w:w="3582" w:type="dxa"/>
          </w:tcPr>
          <w:p w14:paraId="707BC6AB" w14:textId="77777777" w:rsidR="00C407B5" w:rsidRPr="006776FB" w:rsidRDefault="00C407B5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6776F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40" w:type="dxa"/>
          </w:tcPr>
          <w:p w14:paraId="578185C8" w14:textId="77777777" w:rsidR="00C407B5" w:rsidRPr="006776FB" w:rsidRDefault="00C407B5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EF626A5" w14:textId="12E161FD" w:rsidR="00C407B5" w:rsidRPr="006776FB" w:rsidRDefault="00C407B5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354B60" w14:textId="77777777" w:rsidR="00C407B5" w:rsidRPr="006776FB" w:rsidRDefault="00C407B5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B998DFF" w14:textId="75247675" w:rsidR="00C407B5" w:rsidRPr="006776FB" w:rsidRDefault="00C407B5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E94D98" w14:textId="77777777" w:rsidR="00C407B5" w:rsidRPr="006776FB" w:rsidRDefault="00C407B5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D52B808" w14:textId="2116721D" w:rsidR="00C407B5" w:rsidRPr="006776FB" w:rsidRDefault="00C407B5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6ACF78" w14:textId="77777777" w:rsidR="00C407B5" w:rsidRPr="006776FB" w:rsidRDefault="00C407B5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1A5E9C9" w14:textId="1D4F0EA0" w:rsidR="00C407B5" w:rsidRPr="006776FB" w:rsidRDefault="00C407B5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C407B5" w:rsidRPr="006776FB" w14:paraId="47C42DA1" w14:textId="77777777" w:rsidTr="009A4696">
        <w:tc>
          <w:tcPr>
            <w:tcW w:w="3582" w:type="dxa"/>
          </w:tcPr>
          <w:p w14:paraId="5CBCF1BE" w14:textId="09EE57EA" w:rsidR="00C407B5" w:rsidRPr="006776FB" w:rsidRDefault="00C407B5" w:rsidP="00C407B5">
            <w:pPr>
              <w:spacing w:line="240" w:lineRule="auto"/>
              <w:ind w:left="-18" w:right="-4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776FB">
              <w:rPr>
                <w:rFonts w:ascii="Angsana New" w:eastAsia="MS Mincho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540" w:type="dxa"/>
          </w:tcPr>
          <w:p w14:paraId="5792FAD6" w14:textId="574923F3" w:rsidR="00C407B5" w:rsidRPr="006776FB" w:rsidRDefault="00C407B5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</w:tcPr>
          <w:p w14:paraId="3CADC466" w14:textId="45C2F86C" w:rsidR="00C407B5" w:rsidRPr="006776FB" w:rsidRDefault="00C407B5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8E517F">
              <w:rPr>
                <w:rFonts w:asciiTheme="majorBidi" w:eastAsia="MS Mincho" w:hAnsiTheme="majorBidi" w:cstheme="majorBidi"/>
                <w:sz w:val="30"/>
                <w:szCs w:val="30"/>
              </w:rPr>
              <w:t>576</w:t>
            </w:r>
            <w:r w:rsidRPr="006776FB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8E517F">
              <w:rPr>
                <w:rFonts w:asciiTheme="majorBidi" w:eastAsia="MS Mincho" w:hAnsiTheme="majorBidi" w:cstheme="majorBidi"/>
                <w:sz w:val="30"/>
                <w:szCs w:val="30"/>
              </w:rPr>
              <w:t>656</w:t>
            </w:r>
            <w:r w:rsidRPr="006776FB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1546308" w14:textId="77777777" w:rsidR="00C407B5" w:rsidRPr="006776FB" w:rsidRDefault="00C407B5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D680BE9" w14:textId="2478F0D0" w:rsidR="00C407B5" w:rsidRPr="006776FB" w:rsidRDefault="008E517F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/>
                <w:sz w:val="30"/>
                <w:szCs w:val="30"/>
              </w:rPr>
              <w:t>12</w:t>
            </w:r>
            <w:r w:rsidR="0086615D" w:rsidRPr="0086615D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MS Mincho" w:hAnsiTheme="majorBidi"/>
                <w:sz w:val="30"/>
                <w:szCs w:val="30"/>
              </w:rPr>
              <w:t>2</w:t>
            </w:r>
            <w:r w:rsidR="007F6F86">
              <w:rPr>
                <w:rFonts w:asciiTheme="majorBidi" w:eastAsia="MS Mincho" w:hAnsiTheme="majorBidi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2B9DD9F7" w14:textId="77777777" w:rsidR="00C407B5" w:rsidRPr="006776FB" w:rsidRDefault="00C407B5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1BF96EB" w14:textId="63B3ECF1" w:rsidR="00C407B5" w:rsidRPr="006776FB" w:rsidRDefault="00C407B5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eastAsia="MS Mincho" w:hAnsiTheme="majorBidi" w:cstheme="majorBidi"/>
                <w:sz w:val="30"/>
                <w:szCs w:val="30"/>
              </w:rPr>
              <w:t>(10,097)</w:t>
            </w:r>
          </w:p>
        </w:tc>
        <w:tc>
          <w:tcPr>
            <w:tcW w:w="270" w:type="dxa"/>
          </w:tcPr>
          <w:p w14:paraId="0E0DAC6F" w14:textId="77777777" w:rsidR="00C407B5" w:rsidRPr="006776FB" w:rsidRDefault="00C407B5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D9CE9DA" w14:textId="15439B0E" w:rsidR="00C407B5" w:rsidRPr="006776FB" w:rsidRDefault="00C407B5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(15,081)</w:t>
            </w:r>
          </w:p>
        </w:tc>
      </w:tr>
      <w:tr w:rsidR="008E517F" w:rsidRPr="006776FB" w14:paraId="237D80D2" w14:textId="77777777" w:rsidTr="0046513E">
        <w:tc>
          <w:tcPr>
            <w:tcW w:w="3582" w:type="dxa"/>
          </w:tcPr>
          <w:p w14:paraId="4E2D8D85" w14:textId="61C2197D" w:rsidR="008E517F" w:rsidRPr="006776FB" w:rsidRDefault="0046513E" w:rsidP="0046513E">
            <w:pPr>
              <w:spacing w:line="240" w:lineRule="auto"/>
              <w:ind w:left="237" w:right="-43" w:hanging="237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776FB">
              <w:rPr>
                <w:rFonts w:ascii="Angsana New" w:eastAsia="MS Mincho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="008E517F" w:rsidRPr="008E517F">
              <w:rPr>
                <w:rFonts w:ascii="Angsana New" w:eastAsia="MS Mincho" w:hAnsi="Angsana New" w:hint="cs"/>
                <w:sz w:val="30"/>
                <w:szCs w:val="30"/>
                <w:cs/>
              </w:rPr>
              <w:t>ที่เดิมไม่ได้บันทึก</w:t>
            </w:r>
          </w:p>
        </w:tc>
        <w:tc>
          <w:tcPr>
            <w:tcW w:w="540" w:type="dxa"/>
          </w:tcPr>
          <w:p w14:paraId="449AF8EA" w14:textId="77777777" w:rsidR="008E517F" w:rsidRPr="006776FB" w:rsidRDefault="008E517F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A23F73" w14:textId="77777777" w:rsidR="0046513E" w:rsidRDefault="0046513E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084BFB6F" w14:textId="62287F23" w:rsidR="008E517F" w:rsidRPr="006776FB" w:rsidRDefault="008E517F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E517F">
              <w:rPr>
                <w:rFonts w:asciiTheme="majorBidi" w:eastAsia="MS Mincho" w:hAnsiTheme="majorBidi" w:cstheme="majorBidi"/>
                <w:sz w:val="30"/>
                <w:szCs w:val="30"/>
              </w:rPr>
              <w:t>(9,147)</w:t>
            </w:r>
          </w:p>
        </w:tc>
        <w:tc>
          <w:tcPr>
            <w:tcW w:w="270" w:type="dxa"/>
          </w:tcPr>
          <w:p w14:paraId="65F97D4E" w14:textId="77777777" w:rsidR="008E517F" w:rsidRPr="006776FB" w:rsidRDefault="008E517F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6CA7AF" w14:textId="77777777" w:rsidR="0046513E" w:rsidRDefault="0046513E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/>
                <w:sz w:val="30"/>
                <w:szCs w:val="30"/>
              </w:rPr>
            </w:pPr>
          </w:p>
          <w:p w14:paraId="2F490B14" w14:textId="59690188" w:rsidR="008E517F" w:rsidRPr="0086615D" w:rsidRDefault="008E517F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/>
                <w:sz w:val="30"/>
                <w:szCs w:val="30"/>
                <w:cs/>
              </w:rPr>
            </w:pPr>
            <w:r w:rsidRPr="008E517F">
              <w:rPr>
                <w:rFonts w:asciiTheme="majorBidi" w:eastAsia="MS Mincho" w:hAnsiTheme="majorBidi"/>
                <w:sz w:val="30"/>
                <w:szCs w:val="30"/>
              </w:rPr>
              <w:t>35,560</w:t>
            </w:r>
          </w:p>
        </w:tc>
        <w:tc>
          <w:tcPr>
            <w:tcW w:w="270" w:type="dxa"/>
          </w:tcPr>
          <w:p w14:paraId="203ACDC4" w14:textId="77777777" w:rsidR="008E517F" w:rsidRPr="006776FB" w:rsidRDefault="008E517F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AF4A755" w14:textId="63C130CE" w:rsidR="008E517F" w:rsidRPr="006776FB" w:rsidRDefault="008E517F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  <w:tab w:val="decimal" w:pos="850"/>
              </w:tabs>
              <w:spacing w:line="240" w:lineRule="auto"/>
              <w:ind w:right="-1550" w:firstLine="61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C41429" w14:textId="77777777" w:rsidR="008E517F" w:rsidRPr="006776FB" w:rsidRDefault="008E517F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465026" w14:textId="057A4C6B" w:rsidR="008E517F" w:rsidRPr="006776FB" w:rsidRDefault="008E517F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0" w:firstLine="5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513E" w:rsidRPr="006776FB" w14:paraId="019BF7A9" w14:textId="77777777" w:rsidTr="0046513E">
        <w:tc>
          <w:tcPr>
            <w:tcW w:w="3582" w:type="dxa"/>
          </w:tcPr>
          <w:p w14:paraId="5A575C55" w14:textId="4C5BB7F0" w:rsidR="0046513E" w:rsidRPr="008E517F" w:rsidRDefault="0046513E" w:rsidP="00C407B5">
            <w:pPr>
              <w:spacing w:line="240" w:lineRule="auto"/>
              <w:ind w:left="-18" w:right="-43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6776F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40" w:type="dxa"/>
          </w:tcPr>
          <w:p w14:paraId="647E2149" w14:textId="77777777" w:rsidR="0046513E" w:rsidRPr="006776FB" w:rsidRDefault="0046513E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CFE9C0" w14:textId="33234D31" w:rsidR="0046513E" w:rsidRPr="0046513E" w:rsidRDefault="0046513E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46513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(585,803)</w:t>
            </w:r>
          </w:p>
        </w:tc>
        <w:tc>
          <w:tcPr>
            <w:tcW w:w="270" w:type="dxa"/>
          </w:tcPr>
          <w:p w14:paraId="24474ABC" w14:textId="77777777" w:rsidR="0046513E" w:rsidRPr="0046513E" w:rsidRDefault="0046513E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E0ADBEC" w14:textId="4119C0BA" w:rsidR="0046513E" w:rsidRPr="0046513E" w:rsidRDefault="0046513E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/>
                <w:b/>
                <w:bCs/>
                <w:sz w:val="30"/>
                <w:szCs w:val="30"/>
              </w:rPr>
            </w:pPr>
            <w:r w:rsidRPr="0046513E">
              <w:rPr>
                <w:rFonts w:asciiTheme="majorBidi" w:eastAsia="MS Mincho" w:hAnsiTheme="majorBidi"/>
                <w:b/>
                <w:bCs/>
                <w:sz w:val="30"/>
                <w:szCs w:val="30"/>
              </w:rPr>
              <w:t>47,</w:t>
            </w:r>
            <w:r w:rsidR="007F6F86">
              <w:rPr>
                <w:rFonts w:asciiTheme="majorBidi" w:eastAsia="MS Mincho" w:hAnsiTheme="majorBidi"/>
                <w:b/>
                <w:bCs/>
                <w:sz w:val="30"/>
                <w:szCs w:val="30"/>
              </w:rPr>
              <w:t>784</w:t>
            </w:r>
          </w:p>
        </w:tc>
        <w:tc>
          <w:tcPr>
            <w:tcW w:w="270" w:type="dxa"/>
          </w:tcPr>
          <w:p w14:paraId="61A3CD77" w14:textId="77777777" w:rsidR="0046513E" w:rsidRPr="0046513E" w:rsidRDefault="0046513E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40E3B2D" w14:textId="4B688DC0" w:rsidR="0046513E" w:rsidRPr="0046513E" w:rsidRDefault="0046513E" w:rsidP="0046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  <w:tab w:val="decimal" w:pos="850"/>
              </w:tabs>
              <w:spacing w:line="240" w:lineRule="auto"/>
              <w:ind w:right="-1550" w:firstLine="24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46513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(10,097)</w:t>
            </w:r>
          </w:p>
        </w:tc>
        <w:tc>
          <w:tcPr>
            <w:tcW w:w="270" w:type="dxa"/>
          </w:tcPr>
          <w:p w14:paraId="11010B3C" w14:textId="77777777" w:rsidR="0046513E" w:rsidRPr="0046513E" w:rsidRDefault="0046513E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018C720" w14:textId="2F4C4761" w:rsidR="0046513E" w:rsidRPr="0046513E" w:rsidRDefault="0046513E" w:rsidP="0046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0" w:firstLine="2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51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(15,081)</w:t>
            </w:r>
          </w:p>
        </w:tc>
      </w:tr>
      <w:tr w:rsidR="00C407B5" w:rsidRPr="006776FB" w14:paraId="3733EAC1" w14:textId="77777777" w:rsidTr="009A4696">
        <w:tc>
          <w:tcPr>
            <w:tcW w:w="3582" w:type="dxa"/>
          </w:tcPr>
          <w:p w14:paraId="4C1766BC" w14:textId="7BDAB422" w:rsidR="00C407B5" w:rsidRPr="006776FB" w:rsidRDefault="00C407B5" w:rsidP="00C407B5">
            <w:pPr>
              <w:spacing w:line="240" w:lineRule="auto"/>
              <w:ind w:left="-18" w:right="-43"/>
              <w:rPr>
                <w:rFonts w:ascii="Angsana New" w:eastAsia="MS Mincho" w:hAnsi="Angsana New"/>
                <w:sz w:val="30"/>
                <w:szCs w:val="30"/>
              </w:rPr>
            </w:pPr>
            <w:r w:rsidRPr="006776F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  <w:r w:rsidRPr="006776F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540" w:type="dxa"/>
          </w:tcPr>
          <w:p w14:paraId="38CD0DB1" w14:textId="77777777" w:rsidR="00C407B5" w:rsidRPr="006776FB" w:rsidRDefault="00C407B5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931F83" w14:textId="72381330" w:rsidR="00C407B5" w:rsidRPr="006776FB" w:rsidRDefault="00C407B5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6776F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(419,558)</w:t>
            </w:r>
          </w:p>
        </w:tc>
        <w:tc>
          <w:tcPr>
            <w:tcW w:w="270" w:type="dxa"/>
          </w:tcPr>
          <w:p w14:paraId="002CA0C3" w14:textId="77777777" w:rsidR="00C407B5" w:rsidRPr="006776FB" w:rsidRDefault="00C407B5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2006D8" w14:textId="0D9F4F1A" w:rsidR="00C407B5" w:rsidRPr="006776FB" w:rsidRDefault="00C407B5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6776F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312,51</w:t>
            </w:r>
            <w:r w:rsidR="00D91E1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6B37A8B" w14:textId="77777777" w:rsidR="00C407B5" w:rsidRPr="006776FB" w:rsidRDefault="00C407B5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70E1D7" w14:textId="57019E76" w:rsidR="00C407B5" w:rsidRPr="0046513E" w:rsidRDefault="00242B8B" w:rsidP="00E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25,715</w:t>
            </w:r>
          </w:p>
        </w:tc>
        <w:tc>
          <w:tcPr>
            <w:tcW w:w="270" w:type="dxa"/>
            <w:vAlign w:val="bottom"/>
          </w:tcPr>
          <w:p w14:paraId="5B94C98C" w14:textId="77777777" w:rsidR="00C407B5" w:rsidRPr="0046513E" w:rsidRDefault="00C407B5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4F4E5" w14:textId="70C75708" w:rsidR="00C407B5" w:rsidRPr="006776FB" w:rsidRDefault="00C407B5" w:rsidP="00C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153,292</w:t>
            </w:r>
          </w:p>
        </w:tc>
      </w:tr>
    </w:tbl>
    <w:p w14:paraId="1CF247D9" w14:textId="77777777" w:rsidR="00B619A8" w:rsidRPr="006776FB" w:rsidRDefault="00B619A8" w:rsidP="00E5133F">
      <w:pPr>
        <w:pStyle w:val="BodyText"/>
        <w:spacing w:after="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EDC3634" w14:textId="77777777" w:rsidR="00C3744E" w:rsidRPr="006776FB" w:rsidRDefault="00C3744E" w:rsidP="00A56496">
      <w:pPr>
        <w:pStyle w:val="BodyText"/>
        <w:spacing w:after="0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E1AED92" w14:textId="657D967D" w:rsidR="009D4BC4" w:rsidRPr="006776FB" w:rsidRDefault="00072241" w:rsidP="00A56496">
      <w:pPr>
        <w:pStyle w:val="BodyText"/>
        <w:spacing w:after="0"/>
        <w:ind w:left="540"/>
        <w:rPr>
          <w:sz w:val="30"/>
          <w:szCs w:val="30"/>
        </w:rPr>
      </w:pPr>
      <w:r w:rsidRPr="006776F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ภาษีเงินได้ที่รับรู้ใน</w:t>
      </w:r>
      <w:r w:rsidRPr="006776F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กำไรขาดทุนเบ็ดเสร็จอื่น</w:t>
      </w:r>
    </w:p>
    <w:tbl>
      <w:tblPr>
        <w:tblpPr w:leftFromText="180" w:rightFromText="180" w:vertAnchor="text" w:horzAnchor="margin" w:tblpX="529" w:tblpY="362"/>
        <w:tblW w:w="99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990"/>
        <w:gridCol w:w="180"/>
        <w:gridCol w:w="1182"/>
        <w:gridCol w:w="78"/>
        <w:gridCol w:w="103"/>
        <w:gridCol w:w="77"/>
        <w:gridCol w:w="990"/>
        <w:gridCol w:w="180"/>
        <w:gridCol w:w="1001"/>
        <w:gridCol w:w="122"/>
        <w:gridCol w:w="58"/>
        <w:gridCol w:w="122"/>
        <w:gridCol w:w="947"/>
        <w:gridCol w:w="107"/>
        <w:gridCol w:w="73"/>
        <w:gridCol w:w="111"/>
        <w:gridCol w:w="958"/>
        <w:gridCol w:w="34"/>
      </w:tblGrid>
      <w:tr w:rsidR="00072241" w:rsidRPr="006776FB" w14:paraId="6E3CEA08" w14:textId="77777777" w:rsidTr="006E6DCC">
        <w:trPr>
          <w:cantSplit/>
        </w:trPr>
        <w:tc>
          <w:tcPr>
            <w:tcW w:w="2610" w:type="dxa"/>
          </w:tcPr>
          <w:p w14:paraId="1A18DBAC" w14:textId="77777777" w:rsidR="00072241" w:rsidRPr="006776FB" w:rsidRDefault="00072241" w:rsidP="00382A58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7313" w:type="dxa"/>
            <w:gridSpan w:val="18"/>
          </w:tcPr>
          <w:p w14:paraId="46B02309" w14:textId="77777777" w:rsidR="00072241" w:rsidRPr="006776FB" w:rsidRDefault="00072241" w:rsidP="00382A58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76F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6776F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072241" w:rsidRPr="006776FB" w14:paraId="1D9B4E3A" w14:textId="77777777" w:rsidTr="006E6DCC">
        <w:trPr>
          <w:cantSplit/>
        </w:trPr>
        <w:tc>
          <w:tcPr>
            <w:tcW w:w="2610" w:type="dxa"/>
          </w:tcPr>
          <w:p w14:paraId="31EB25F9" w14:textId="77777777" w:rsidR="00072241" w:rsidRPr="006776FB" w:rsidRDefault="00072241" w:rsidP="00382A5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7"/>
          </w:tcPr>
          <w:p w14:paraId="251C9F0B" w14:textId="6E9A44BE" w:rsidR="00072241" w:rsidRPr="006776FB" w:rsidRDefault="00072241" w:rsidP="00382A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6776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FD623A" w:rsidRPr="006776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560E3DD0" w14:textId="77777777" w:rsidR="00072241" w:rsidRPr="006776FB" w:rsidRDefault="00072241" w:rsidP="00382A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33" w:type="dxa"/>
            <w:gridSpan w:val="10"/>
          </w:tcPr>
          <w:p w14:paraId="7B664613" w14:textId="138A9435" w:rsidR="005828F7" w:rsidRPr="006776FB" w:rsidRDefault="00072241" w:rsidP="0080239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80239C" w:rsidRPr="006776F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D623A" w:rsidRPr="006776FB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072241" w:rsidRPr="006776FB" w14:paraId="526F2726" w14:textId="77777777" w:rsidTr="006E6DCC">
        <w:trPr>
          <w:cantSplit/>
        </w:trPr>
        <w:tc>
          <w:tcPr>
            <w:tcW w:w="2610" w:type="dxa"/>
          </w:tcPr>
          <w:p w14:paraId="6A14BC58" w14:textId="77777777" w:rsidR="00072241" w:rsidRPr="006776FB" w:rsidRDefault="00072241" w:rsidP="00382A5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88A5B6E" w14:textId="77777777" w:rsidR="00072241" w:rsidRPr="006776FB" w:rsidRDefault="00072241" w:rsidP="00382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2EE24E2C" w14:textId="77777777" w:rsidR="00072241" w:rsidRPr="006776FB" w:rsidRDefault="00072241" w:rsidP="00382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ADDC534" w14:textId="77777777" w:rsidR="00072241" w:rsidRPr="006776FB" w:rsidRDefault="00072241" w:rsidP="00382A5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68E31FD9" w14:textId="77777777" w:rsidR="00C14D04" w:rsidRPr="006776FB" w:rsidRDefault="00072241" w:rsidP="00C14D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  <w:p w14:paraId="6C49BE5E" w14:textId="77777777" w:rsidR="000C1E6F" w:rsidRPr="006776FB" w:rsidRDefault="000C1E6F" w:rsidP="00C14D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(ค่าใช้จ่าย)</w:t>
            </w:r>
          </w:p>
          <w:p w14:paraId="6419039F" w14:textId="77777777" w:rsidR="00072241" w:rsidRPr="006776FB" w:rsidRDefault="00072241" w:rsidP="00C14D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1" w:type="dxa"/>
            <w:gridSpan w:val="2"/>
            <w:vAlign w:val="bottom"/>
          </w:tcPr>
          <w:p w14:paraId="2EACE51F" w14:textId="77777777" w:rsidR="00072241" w:rsidRPr="006776FB" w:rsidRDefault="00072241" w:rsidP="00382A5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39DEA17E" w14:textId="77777777" w:rsidR="00072241" w:rsidRPr="006776FB" w:rsidRDefault="00072241" w:rsidP="00382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2CE62056" w14:textId="77777777" w:rsidR="00072241" w:rsidRPr="006776FB" w:rsidRDefault="00072241" w:rsidP="00382A5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13735A9D" w14:textId="77777777" w:rsidR="00072241" w:rsidRPr="006776FB" w:rsidRDefault="00072241" w:rsidP="00382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4B67E491" w14:textId="77777777" w:rsidR="00072241" w:rsidRPr="006776FB" w:rsidRDefault="00072241" w:rsidP="00382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6BB87CF8" w14:textId="77777777" w:rsidR="00072241" w:rsidRPr="006776FB" w:rsidRDefault="00072241" w:rsidP="00382A5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1F9F1E52" w14:textId="77777777" w:rsidR="00C14D04" w:rsidRPr="006776FB" w:rsidRDefault="00072241" w:rsidP="00C14D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  <w:p w14:paraId="365AFCBE" w14:textId="77777777" w:rsidR="000C1E6F" w:rsidRPr="006776FB" w:rsidRDefault="000C1E6F" w:rsidP="00C14D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6776F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ค่าใช้จ่าย)</w:t>
            </w:r>
          </w:p>
          <w:p w14:paraId="5B9ECD67" w14:textId="77777777" w:rsidR="00072241" w:rsidRPr="006776FB" w:rsidRDefault="00072241" w:rsidP="00C14D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4" w:type="dxa"/>
            <w:gridSpan w:val="2"/>
            <w:vAlign w:val="bottom"/>
          </w:tcPr>
          <w:p w14:paraId="763AD416" w14:textId="77777777" w:rsidR="00072241" w:rsidRPr="006776FB" w:rsidRDefault="00072241" w:rsidP="00382A5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49E750DE" w14:textId="77777777" w:rsidR="00072241" w:rsidRPr="006776FB" w:rsidRDefault="00072241" w:rsidP="00382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4A163EAC" w14:textId="77777777" w:rsidR="00072241" w:rsidRPr="006776FB" w:rsidRDefault="00072241" w:rsidP="00382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8C22C6" w:rsidRPr="006776FB" w14:paraId="05CDC6A8" w14:textId="77777777" w:rsidTr="006E6DCC">
        <w:trPr>
          <w:cantSplit/>
        </w:trPr>
        <w:tc>
          <w:tcPr>
            <w:tcW w:w="2610" w:type="dxa"/>
          </w:tcPr>
          <w:p w14:paraId="098BAA4E" w14:textId="77777777" w:rsidR="008C22C6" w:rsidRPr="006776FB" w:rsidRDefault="008C22C6" w:rsidP="00382A5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113087" w14:textId="77777777" w:rsidR="008C22C6" w:rsidRPr="006776FB" w:rsidRDefault="008C22C6" w:rsidP="00382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47F7BBF" w14:textId="77777777" w:rsidR="008C22C6" w:rsidRPr="006776FB" w:rsidRDefault="008C22C6" w:rsidP="00382A5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29BAF38E" w14:textId="77777777" w:rsidR="008C22C6" w:rsidRPr="006776FB" w:rsidRDefault="008C22C6" w:rsidP="00C14D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041E45AA" w14:textId="77777777" w:rsidR="008C22C6" w:rsidRPr="006776FB" w:rsidRDefault="008C22C6" w:rsidP="00382A5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18632B48" w14:textId="77777777" w:rsidR="008C22C6" w:rsidRPr="006776FB" w:rsidRDefault="008C22C6" w:rsidP="00382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F801631" w14:textId="77777777" w:rsidR="008C22C6" w:rsidRPr="006776FB" w:rsidRDefault="008C22C6" w:rsidP="00382A5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33" w:type="dxa"/>
            <w:gridSpan w:val="10"/>
            <w:vAlign w:val="bottom"/>
          </w:tcPr>
          <w:p w14:paraId="31BEF51A" w14:textId="78B503F1" w:rsidR="008C22C6" w:rsidRPr="006776FB" w:rsidRDefault="008C22C6" w:rsidP="00382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776F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(ปรับปรุงใหม่)</w:t>
            </w:r>
          </w:p>
        </w:tc>
      </w:tr>
      <w:tr w:rsidR="00072241" w:rsidRPr="006776FB" w14:paraId="66FA4573" w14:textId="77777777" w:rsidTr="006E6DCC">
        <w:trPr>
          <w:cantSplit/>
        </w:trPr>
        <w:tc>
          <w:tcPr>
            <w:tcW w:w="2610" w:type="dxa"/>
          </w:tcPr>
          <w:p w14:paraId="0D3DAE68" w14:textId="77777777" w:rsidR="00072241" w:rsidRPr="006776FB" w:rsidRDefault="00072241" w:rsidP="00382A5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3" w:type="dxa"/>
            <w:gridSpan w:val="18"/>
          </w:tcPr>
          <w:p w14:paraId="125877D8" w14:textId="77777777" w:rsidR="00072241" w:rsidRPr="006776FB" w:rsidRDefault="00072241" w:rsidP="0007224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76F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776F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776FB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6E6DCC" w:rsidRPr="006776FB" w14:paraId="52FF51C8" w14:textId="77777777" w:rsidTr="006E6DCC">
        <w:trPr>
          <w:cantSplit/>
        </w:trPr>
        <w:tc>
          <w:tcPr>
            <w:tcW w:w="2610" w:type="dxa"/>
          </w:tcPr>
          <w:p w14:paraId="2A473E85" w14:textId="3106C8EB" w:rsidR="006E6DCC" w:rsidRPr="006776FB" w:rsidRDefault="006E6DCC" w:rsidP="006E6DCC">
            <w:pPr>
              <w:tabs>
                <w:tab w:val="clear" w:pos="2807"/>
                <w:tab w:val="left" w:pos="2610"/>
              </w:tabs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776FB">
              <w:rPr>
                <w:rFonts w:ascii="Angsana New" w:hAnsi="Angsana New"/>
                <w:sz w:val="30"/>
                <w:szCs w:val="30"/>
                <w:cs/>
              </w:rPr>
              <w:t>การตีราคาที่ดิน</w:t>
            </w:r>
          </w:p>
        </w:tc>
        <w:tc>
          <w:tcPr>
            <w:tcW w:w="990" w:type="dxa"/>
            <w:vAlign w:val="bottom"/>
          </w:tcPr>
          <w:p w14:paraId="0A3643D2" w14:textId="66087F81" w:rsidR="006E6DCC" w:rsidRPr="006776FB" w:rsidRDefault="006E6DCC" w:rsidP="006E6D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2,532</w:t>
            </w:r>
          </w:p>
        </w:tc>
        <w:tc>
          <w:tcPr>
            <w:tcW w:w="180" w:type="dxa"/>
            <w:vAlign w:val="bottom"/>
          </w:tcPr>
          <w:p w14:paraId="5ED4780C" w14:textId="77777777" w:rsidR="006E6DCC" w:rsidRPr="006776FB" w:rsidRDefault="006E6DCC" w:rsidP="006E6DCC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2" w:type="dxa"/>
            <w:vAlign w:val="bottom"/>
          </w:tcPr>
          <w:p w14:paraId="180E5D5F" w14:textId="30A42E31" w:rsidR="006E6DCC" w:rsidRPr="006776FB" w:rsidRDefault="006E6DCC" w:rsidP="006E6DC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(506)</w:t>
            </w:r>
          </w:p>
        </w:tc>
        <w:tc>
          <w:tcPr>
            <w:tcW w:w="181" w:type="dxa"/>
            <w:gridSpan w:val="2"/>
            <w:vAlign w:val="bottom"/>
          </w:tcPr>
          <w:p w14:paraId="7A20C665" w14:textId="77777777" w:rsidR="006E6DCC" w:rsidRPr="006776FB" w:rsidRDefault="006E6DCC" w:rsidP="006E6DCC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56681C6E" w14:textId="6AD06273" w:rsidR="006E6DCC" w:rsidRPr="006776FB" w:rsidRDefault="006E6DCC" w:rsidP="006E6D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2,02</w:t>
            </w:r>
            <w:r w:rsidR="001F1C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73179F05" w14:textId="77777777" w:rsidR="006E6DCC" w:rsidRPr="006776FB" w:rsidRDefault="006E6DCC" w:rsidP="006E6DCC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6C3C74B4" w14:textId="7B33C691" w:rsidR="006E6DCC" w:rsidRPr="006776FB" w:rsidRDefault="006E6DCC" w:rsidP="001F1C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7,309,951</w:t>
            </w:r>
          </w:p>
        </w:tc>
        <w:tc>
          <w:tcPr>
            <w:tcW w:w="180" w:type="dxa"/>
            <w:gridSpan w:val="2"/>
            <w:vAlign w:val="bottom"/>
          </w:tcPr>
          <w:p w14:paraId="66562130" w14:textId="77777777" w:rsidR="006E6DCC" w:rsidRPr="006776FB" w:rsidRDefault="006E6DCC" w:rsidP="006E6DCC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11441BC3" w14:textId="457D7A98" w:rsidR="006E6DCC" w:rsidRPr="006776FB" w:rsidRDefault="006E6DCC" w:rsidP="006E6DC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(1,461,990)</w:t>
            </w:r>
          </w:p>
        </w:tc>
        <w:tc>
          <w:tcPr>
            <w:tcW w:w="184" w:type="dxa"/>
            <w:gridSpan w:val="2"/>
            <w:vAlign w:val="bottom"/>
          </w:tcPr>
          <w:p w14:paraId="7CE9BBD6" w14:textId="77777777" w:rsidR="006E6DCC" w:rsidRPr="006776FB" w:rsidRDefault="006E6DCC" w:rsidP="006E6DCC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2DD80332" w14:textId="58B6F9EF" w:rsidR="006E6DCC" w:rsidRPr="006776FB" w:rsidRDefault="006E6DCC" w:rsidP="006E6D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5,847,961</w:t>
            </w:r>
          </w:p>
        </w:tc>
      </w:tr>
      <w:tr w:rsidR="006E6DCC" w:rsidRPr="006776FB" w14:paraId="0BA012C1" w14:textId="77777777" w:rsidTr="006E6DCC">
        <w:trPr>
          <w:cantSplit/>
        </w:trPr>
        <w:tc>
          <w:tcPr>
            <w:tcW w:w="2610" w:type="dxa"/>
          </w:tcPr>
          <w:p w14:paraId="27F13D79" w14:textId="7151527F" w:rsidR="006E6DCC" w:rsidRPr="006776FB" w:rsidRDefault="006E6DCC" w:rsidP="006E6DCC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776FB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90" w:type="dxa"/>
            <w:vAlign w:val="bottom"/>
          </w:tcPr>
          <w:p w14:paraId="6CD0204C" w14:textId="64E3C0F8" w:rsidR="006E6DCC" w:rsidRPr="006776FB" w:rsidRDefault="006E6DCC" w:rsidP="006E6DC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90"/>
              <w:rPr>
                <w:rFonts w:asciiTheme="majorBidi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(11,139)</w:t>
            </w:r>
          </w:p>
        </w:tc>
        <w:tc>
          <w:tcPr>
            <w:tcW w:w="180" w:type="dxa"/>
            <w:vAlign w:val="bottom"/>
          </w:tcPr>
          <w:p w14:paraId="0773FF8B" w14:textId="77777777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081F3BC2" w14:textId="298E1107" w:rsidR="006E6DCC" w:rsidRPr="006776FB" w:rsidRDefault="006E6DCC" w:rsidP="006E6DC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2,227</w:t>
            </w:r>
          </w:p>
        </w:tc>
        <w:tc>
          <w:tcPr>
            <w:tcW w:w="181" w:type="dxa"/>
            <w:gridSpan w:val="2"/>
            <w:vAlign w:val="bottom"/>
          </w:tcPr>
          <w:p w14:paraId="31444729" w14:textId="77777777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236AC6E3" w14:textId="448DDF73" w:rsidR="006E6DCC" w:rsidRPr="006776FB" w:rsidRDefault="006E6DCC" w:rsidP="006E6D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90"/>
              <w:rPr>
                <w:rFonts w:asciiTheme="majorBidi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(8,91</w:t>
            </w:r>
            <w:r w:rsidR="001F1CB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776F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25CC7E2" w14:textId="77777777" w:rsidR="006E6DCC" w:rsidRPr="006776FB" w:rsidRDefault="006E6DCC" w:rsidP="006E6DCC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4C6D05A3" w14:textId="25602D3C" w:rsidR="006E6DCC" w:rsidRPr="001F1CBB" w:rsidRDefault="006E6DCC" w:rsidP="001F1C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1C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(4,108)</w:t>
            </w:r>
          </w:p>
        </w:tc>
        <w:tc>
          <w:tcPr>
            <w:tcW w:w="180" w:type="dxa"/>
            <w:gridSpan w:val="2"/>
            <w:vAlign w:val="bottom"/>
          </w:tcPr>
          <w:p w14:paraId="0D7E2492" w14:textId="77777777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3B4DAD29" w14:textId="2DA3B901" w:rsidR="006E6DCC" w:rsidRPr="006776FB" w:rsidRDefault="006E6DCC" w:rsidP="006E6DC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822 </w:t>
            </w:r>
          </w:p>
        </w:tc>
        <w:tc>
          <w:tcPr>
            <w:tcW w:w="184" w:type="dxa"/>
            <w:gridSpan w:val="2"/>
            <w:vAlign w:val="bottom"/>
          </w:tcPr>
          <w:p w14:paraId="2DF8D99C" w14:textId="77777777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3EC0F5BC" w14:textId="483FBF8A" w:rsidR="006E6DCC" w:rsidRPr="006776FB" w:rsidRDefault="006E6DCC" w:rsidP="006E6DC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eastAsia="MS Mincho" w:hAnsiTheme="majorBidi" w:cstheme="majorBidi"/>
                <w:sz w:val="30"/>
                <w:szCs w:val="30"/>
              </w:rPr>
              <w:t>(3,</w:t>
            </w:r>
            <w:r w:rsidRPr="006776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286</w:t>
            </w:r>
            <w:r w:rsidRPr="006776FB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</w:tr>
      <w:tr w:rsidR="006E6DCC" w:rsidRPr="006776FB" w14:paraId="3E62C4B8" w14:textId="77777777" w:rsidTr="006E6DCC">
        <w:trPr>
          <w:cantSplit/>
        </w:trPr>
        <w:tc>
          <w:tcPr>
            <w:tcW w:w="2610" w:type="dxa"/>
          </w:tcPr>
          <w:p w14:paraId="38B2AA09" w14:textId="4808CA19" w:rsidR="006E6DCC" w:rsidRPr="006776FB" w:rsidRDefault="006E6DCC" w:rsidP="006E6DCC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776FB">
              <w:rPr>
                <w:rFonts w:ascii="Angsana New" w:hAnsi="Angsana New" w:hint="cs"/>
                <w:sz w:val="30"/>
                <w:szCs w:val="30"/>
                <w:cs/>
              </w:rPr>
              <w:t>สำรองการป้องกันความเสี่ยงในกระแสเงินสด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931DABC" w14:textId="05ACEA80" w:rsidR="006E6DCC" w:rsidRPr="006776FB" w:rsidRDefault="006E6DCC" w:rsidP="006E6DC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90"/>
              <w:rPr>
                <w:rFonts w:asciiTheme="majorBidi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(203,963)</w:t>
            </w:r>
          </w:p>
        </w:tc>
        <w:tc>
          <w:tcPr>
            <w:tcW w:w="180" w:type="dxa"/>
            <w:vAlign w:val="bottom"/>
          </w:tcPr>
          <w:p w14:paraId="48A1325E" w14:textId="77777777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6B161258" w14:textId="2CB96BD6" w:rsidR="006E6DCC" w:rsidRPr="006776FB" w:rsidRDefault="006E6DCC" w:rsidP="006E6DC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40,793</w:t>
            </w:r>
          </w:p>
        </w:tc>
        <w:tc>
          <w:tcPr>
            <w:tcW w:w="181" w:type="dxa"/>
            <w:gridSpan w:val="2"/>
            <w:vAlign w:val="bottom"/>
          </w:tcPr>
          <w:p w14:paraId="48CA9DC6" w14:textId="77777777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gridSpan w:val="2"/>
            <w:tcBorders>
              <w:bottom w:val="single" w:sz="4" w:space="0" w:color="auto"/>
            </w:tcBorders>
            <w:vAlign w:val="bottom"/>
          </w:tcPr>
          <w:p w14:paraId="20138CAC" w14:textId="211E978E" w:rsidR="006E6DCC" w:rsidRPr="006776FB" w:rsidRDefault="006E6DCC" w:rsidP="006E6D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90"/>
              <w:rPr>
                <w:rFonts w:asciiTheme="majorBidi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(163,170)</w:t>
            </w:r>
          </w:p>
        </w:tc>
        <w:tc>
          <w:tcPr>
            <w:tcW w:w="180" w:type="dxa"/>
          </w:tcPr>
          <w:p w14:paraId="290870DC" w14:textId="77777777" w:rsidR="006E6DCC" w:rsidRPr="006776FB" w:rsidRDefault="006E6DCC" w:rsidP="006E6DCC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  <w:vAlign w:val="bottom"/>
          </w:tcPr>
          <w:p w14:paraId="43DE819C" w14:textId="7290655F" w:rsidR="006E6DCC" w:rsidRPr="001F1CBB" w:rsidRDefault="006E6DCC" w:rsidP="001F1CBB">
            <w:pPr>
              <w:pStyle w:val="acctfourfigures"/>
              <w:tabs>
                <w:tab w:val="clear" w:pos="765"/>
              </w:tabs>
              <w:spacing w:line="240" w:lineRule="atLeast"/>
              <w:ind w:right="-1472" w:firstLine="54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1C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A1F27C5" w14:textId="77777777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gridSpan w:val="2"/>
            <w:tcBorders>
              <w:bottom w:val="single" w:sz="4" w:space="0" w:color="auto"/>
            </w:tcBorders>
            <w:vAlign w:val="bottom"/>
          </w:tcPr>
          <w:p w14:paraId="28459233" w14:textId="50F05AA9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gridSpan w:val="2"/>
            <w:vAlign w:val="bottom"/>
          </w:tcPr>
          <w:p w14:paraId="10067C02" w14:textId="77777777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bottom"/>
          </w:tcPr>
          <w:p w14:paraId="63D00528" w14:textId="2FD2E754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6E6DCC" w:rsidRPr="006776FB" w14:paraId="3743B69F" w14:textId="77777777" w:rsidTr="005C662E">
        <w:trPr>
          <w:cantSplit/>
          <w:trHeight w:val="532"/>
        </w:trPr>
        <w:tc>
          <w:tcPr>
            <w:tcW w:w="2610" w:type="dxa"/>
            <w:vAlign w:val="bottom"/>
          </w:tcPr>
          <w:p w14:paraId="16FC2758" w14:textId="7D4158ED" w:rsidR="006E6DCC" w:rsidRPr="006776FB" w:rsidRDefault="006E6DCC" w:rsidP="006E6DCC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76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E1B68" w14:textId="5E90530F" w:rsidR="006E6DCC" w:rsidRPr="006776FB" w:rsidRDefault="006E6DCC" w:rsidP="0046513E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73" w:right="-79" w:hanging="7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776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(212</w:t>
            </w:r>
            <w:r w:rsidR="001F1C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776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570)</w:t>
            </w:r>
          </w:p>
        </w:tc>
        <w:tc>
          <w:tcPr>
            <w:tcW w:w="180" w:type="dxa"/>
            <w:vAlign w:val="bottom"/>
          </w:tcPr>
          <w:p w14:paraId="1AEE46B7" w14:textId="77777777" w:rsidR="006E6DCC" w:rsidRPr="006776FB" w:rsidRDefault="006E6DCC" w:rsidP="006E6DCC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1B9D77" w14:textId="49EA5E0B" w:rsidR="006E6DCC" w:rsidRPr="006776FB" w:rsidRDefault="006E6DCC" w:rsidP="006E6DC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776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42,514</w:t>
            </w:r>
          </w:p>
        </w:tc>
        <w:tc>
          <w:tcPr>
            <w:tcW w:w="181" w:type="dxa"/>
            <w:gridSpan w:val="2"/>
            <w:vAlign w:val="bottom"/>
          </w:tcPr>
          <w:p w14:paraId="3874C6E8" w14:textId="77777777" w:rsidR="006E6DCC" w:rsidRPr="006776FB" w:rsidRDefault="006E6DCC" w:rsidP="006E6DCC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FF829A" w14:textId="0F0B7E7B" w:rsidR="006E6DCC" w:rsidRPr="006776FB" w:rsidRDefault="006E6DCC" w:rsidP="006E6D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776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(170,056)</w:t>
            </w:r>
          </w:p>
        </w:tc>
        <w:tc>
          <w:tcPr>
            <w:tcW w:w="180" w:type="dxa"/>
          </w:tcPr>
          <w:p w14:paraId="4F42435B" w14:textId="77777777" w:rsidR="006E6DCC" w:rsidRPr="006776FB" w:rsidRDefault="006E6DCC" w:rsidP="006E6DCC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1EEC2D" w14:textId="2CD09455" w:rsidR="006E6DCC" w:rsidRPr="001F1CBB" w:rsidRDefault="006E6DCC" w:rsidP="001F1CB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1C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7,305,843</w:t>
            </w:r>
          </w:p>
        </w:tc>
        <w:tc>
          <w:tcPr>
            <w:tcW w:w="180" w:type="dxa"/>
            <w:gridSpan w:val="2"/>
            <w:vAlign w:val="bottom"/>
          </w:tcPr>
          <w:p w14:paraId="09574654" w14:textId="77777777" w:rsidR="006E6DCC" w:rsidRPr="001F1CBB" w:rsidRDefault="006E6DCC" w:rsidP="006E6DCC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31BF08" w14:textId="6A041CED" w:rsidR="006E6DCC" w:rsidRPr="001F1CBB" w:rsidRDefault="006E6DCC" w:rsidP="006E6DC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1C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(1,461,168)</w:t>
            </w:r>
          </w:p>
        </w:tc>
        <w:tc>
          <w:tcPr>
            <w:tcW w:w="184" w:type="dxa"/>
            <w:gridSpan w:val="2"/>
            <w:vAlign w:val="bottom"/>
          </w:tcPr>
          <w:p w14:paraId="337A90CA" w14:textId="77777777" w:rsidR="006E6DCC" w:rsidRPr="006776FB" w:rsidRDefault="006E6DCC" w:rsidP="006E6DCC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116B08" w14:textId="7B39B979" w:rsidR="006E6DCC" w:rsidRPr="006776FB" w:rsidRDefault="006E6DCC" w:rsidP="006E6D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776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5,844,675</w:t>
            </w:r>
          </w:p>
        </w:tc>
      </w:tr>
      <w:tr w:rsidR="00B852A1" w:rsidRPr="006776FB" w14:paraId="0B1F12C2" w14:textId="77777777" w:rsidTr="006E6DCC">
        <w:trPr>
          <w:gridAfter w:val="1"/>
          <w:wAfter w:w="34" w:type="dxa"/>
          <w:cantSplit/>
          <w:trHeight w:val="180"/>
        </w:trPr>
        <w:tc>
          <w:tcPr>
            <w:tcW w:w="2610" w:type="dxa"/>
          </w:tcPr>
          <w:p w14:paraId="6528BE56" w14:textId="77777777" w:rsidR="00B852A1" w:rsidRPr="006776FB" w:rsidRDefault="00B852A1" w:rsidP="00787891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7279" w:type="dxa"/>
            <w:gridSpan w:val="17"/>
          </w:tcPr>
          <w:p w14:paraId="7FCA0A81" w14:textId="77777777" w:rsidR="006E6DCC" w:rsidRPr="006776FB" w:rsidRDefault="006E6DCC" w:rsidP="00787891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671AD30A" w14:textId="0238C044" w:rsidR="00B852A1" w:rsidRPr="006776FB" w:rsidRDefault="00B852A1" w:rsidP="00787891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776F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</w:t>
            </w:r>
            <w:r w:rsidR="00D91E1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การเงิน</w:t>
            </w:r>
            <w:r w:rsidRPr="006776F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B852A1" w:rsidRPr="006776FB" w14:paraId="692AF7BA" w14:textId="77777777" w:rsidTr="006E6DCC">
        <w:trPr>
          <w:gridAfter w:val="1"/>
          <w:wAfter w:w="34" w:type="dxa"/>
          <w:cantSplit/>
          <w:trHeight w:val="60"/>
        </w:trPr>
        <w:tc>
          <w:tcPr>
            <w:tcW w:w="2610" w:type="dxa"/>
          </w:tcPr>
          <w:p w14:paraId="0279E39A" w14:textId="77777777" w:rsidR="00B852A1" w:rsidRPr="006776FB" w:rsidRDefault="00B852A1" w:rsidP="0078789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7"/>
          </w:tcPr>
          <w:p w14:paraId="191D36EE" w14:textId="110040CA" w:rsidR="00B852A1" w:rsidRPr="006776FB" w:rsidRDefault="00B852A1" w:rsidP="007878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6776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C9381E" w:rsidRPr="006776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10D113D8" w14:textId="77777777" w:rsidR="00B852A1" w:rsidRPr="006776FB" w:rsidRDefault="00B852A1" w:rsidP="007878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99" w:type="dxa"/>
            <w:gridSpan w:val="9"/>
          </w:tcPr>
          <w:p w14:paraId="3FF3059C" w14:textId="1385E6F8" w:rsidR="00B852A1" w:rsidRPr="006776FB" w:rsidRDefault="00252EB1" w:rsidP="007878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6776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</w:t>
            </w:r>
          </w:p>
        </w:tc>
      </w:tr>
      <w:tr w:rsidR="00B852A1" w:rsidRPr="006776FB" w14:paraId="245B7D48" w14:textId="77777777" w:rsidTr="006E6DCC">
        <w:trPr>
          <w:gridAfter w:val="1"/>
          <w:wAfter w:w="34" w:type="dxa"/>
          <w:cantSplit/>
        </w:trPr>
        <w:tc>
          <w:tcPr>
            <w:tcW w:w="2610" w:type="dxa"/>
          </w:tcPr>
          <w:p w14:paraId="306E9468" w14:textId="77777777" w:rsidR="00B852A1" w:rsidRPr="006776FB" w:rsidRDefault="00B852A1" w:rsidP="0078789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D401A99" w14:textId="77777777" w:rsidR="00B852A1" w:rsidRPr="006776FB" w:rsidRDefault="00B852A1" w:rsidP="007878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3F4917A1" w14:textId="77777777" w:rsidR="00B852A1" w:rsidRPr="006776FB" w:rsidRDefault="00B852A1" w:rsidP="007878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21C503B" w14:textId="77777777" w:rsidR="00B852A1" w:rsidRPr="006776FB" w:rsidRDefault="00B852A1" w:rsidP="0078789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33ED1FB" w14:textId="77777777" w:rsidR="00B852A1" w:rsidRPr="006776FB" w:rsidRDefault="00B852A1" w:rsidP="007878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  <w:p w14:paraId="5C0A6F69" w14:textId="77777777" w:rsidR="00B852A1" w:rsidRPr="006776FB" w:rsidRDefault="00B852A1" w:rsidP="007878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(ค่าใช้จ่าย)</w:t>
            </w:r>
          </w:p>
          <w:p w14:paraId="1760F832" w14:textId="77777777" w:rsidR="00B852A1" w:rsidRPr="006776FB" w:rsidRDefault="00B852A1" w:rsidP="007878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7E1E62F6" w14:textId="77777777" w:rsidR="00B852A1" w:rsidRPr="006776FB" w:rsidRDefault="00B852A1" w:rsidP="0078789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C77E89" w14:textId="77777777" w:rsidR="00B852A1" w:rsidRPr="006776FB" w:rsidRDefault="00B852A1" w:rsidP="007878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764E41AE" w14:textId="77777777" w:rsidR="00B852A1" w:rsidRPr="006776FB" w:rsidRDefault="00B852A1" w:rsidP="0078789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333AB06A" w14:textId="77777777" w:rsidR="00B852A1" w:rsidRPr="006776FB" w:rsidRDefault="00B852A1" w:rsidP="007878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6D8EA441" w14:textId="77777777" w:rsidR="00B852A1" w:rsidRPr="006776FB" w:rsidRDefault="00B852A1" w:rsidP="007878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144031F9" w14:textId="77777777" w:rsidR="00B852A1" w:rsidRPr="006776FB" w:rsidRDefault="00B852A1" w:rsidP="0078789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7DC9E7B5" w14:textId="77777777" w:rsidR="00B852A1" w:rsidRPr="006776FB" w:rsidRDefault="00B852A1" w:rsidP="007878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  <w:p w14:paraId="45CB0B2E" w14:textId="77777777" w:rsidR="00B852A1" w:rsidRPr="006776FB" w:rsidRDefault="00B852A1" w:rsidP="007878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6776F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ค่าใช้จ่าย)</w:t>
            </w:r>
          </w:p>
          <w:p w14:paraId="1978CA71" w14:textId="77777777" w:rsidR="00B852A1" w:rsidRPr="006776FB" w:rsidRDefault="00B852A1" w:rsidP="007878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49FB05A6" w14:textId="77777777" w:rsidR="00B852A1" w:rsidRPr="006776FB" w:rsidRDefault="00B852A1" w:rsidP="0078789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3E149EC6" w14:textId="77777777" w:rsidR="00B852A1" w:rsidRPr="006776FB" w:rsidRDefault="00B852A1" w:rsidP="007878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381BFA3B" w14:textId="77777777" w:rsidR="00B852A1" w:rsidRPr="006776FB" w:rsidRDefault="00B852A1" w:rsidP="007878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B852A1" w:rsidRPr="006776FB" w14:paraId="7D5E6BBE" w14:textId="77777777" w:rsidTr="006E6DCC">
        <w:trPr>
          <w:gridAfter w:val="1"/>
          <w:wAfter w:w="34" w:type="dxa"/>
          <w:cantSplit/>
        </w:trPr>
        <w:tc>
          <w:tcPr>
            <w:tcW w:w="2610" w:type="dxa"/>
          </w:tcPr>
          <w:p w14:paraId="64E1F072" w14:textId="77777777" w:rsidR="00B852A1" w:rsidRPr="006776FB" w:rsidRDefault="00B852A1" w:rsidP="0078789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9" w:type="dxa"/>
            <w:gridSpan w:val="17"/>
          </w:tcPr>
          <w:p w14:paraId="4AD23595" w14:textId="77777777" w:rsidR="00B852A1" w:rsidRPr="006776FB" w:rsidRDefault="00B852A1" w:rsidP="007878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76F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776F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776FB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252EB1" w:rsidRPr="006776FB" w14:paraId="1EF86AF1" w14:textId="77777777" w:rsidTr="006E6DCC">
        <w:trPr>
          <w:gridAfter w:val="1"/>
          <w:wAfter w:w="34" w:type="dxa"/>
          <w:cantSplit/>
        </w:trPr>
        <w:tc>
          <w:tcPr>
            <w:tcW w:w="2610" w:type="dxa"/>
          </w:tcPr>
          <w:p w14:paraId="2A585754" w14:textId="77777777" w:rsidR="00252EB1" w:rsidRPr="006776FB" w:rsidRDefault="00252EB1" w:rsidP="00252EB1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776FB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90" w:type="dxa"/>
            <w:vAlign w:val="bottom"/>
          </w:tcPr>
          <w:p w14:paraId="1A1AFC5F" w14:textId="21592C01" w:rsidR="00252EB1" w:rsidRPr="006776FB" w:rsidRDefault="00C14424" w:rsidP="0025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eastAsia="MS Mincho" w:hAnsiTheme="majorBidi" w:cstheme="majorBidi"/>
                <w:sz w:val="30"/>
                <w:szCs w:val="30"/>
              </w:rPr>
              <w:t>(15,188)</w:t>
            </w:r>
          </w:p>
        </w:tc>
        <w:tc>
          <w:tcPr>
            <w:tcW w:w="180" w:type="dxa"/>
            <w:vAlign w:val="bottom"/>
          </w:tcPr>
          <w:p w14:paraId="18508D99" w14:textId="77777777" w:rsidR="00252EB1" w:rsidRPr="006776FB" w:rsidRDefault="00252EB1" w:rsidP="0025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554EC30" w14:textId="495CB33F" w:rsidR="00252EB1" w:rsidRPr="006776FB" w:rsidRDefault="00C14424" w:rsidP="0025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3,03</w:t>
            </w:r>
            <w:r w:rsidR="00702F50" w:rsidRPr="006776F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gridSpan w:val="2"/>
            <w:vAlign w:val="bottom"/>
          </w:tcPr>
          <w:p w14:paraId="05F5E3D4" w14:textId="77777777" w:rsidR="00252EB1" w:rsidRPr="006776FB" w:rsidRDefault="00252EB1" w:rsidP="0025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531EF31" w14:textId="4B376F17" w:rsidR="00252EB1" w:rsidRPr="006776FB" w:rsidRDefault="00C14424" w:rsidP="0025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(12,151)</w:t>
            </w:r>
          </w:p>
        </w:tc>
        <w:tc>
          <w:tcPr>
            <w:tcW w:w="180" w:type="dxa"/>
          </w:tcPr>
          <w:p w14:paraId="27B206F7" w14:textId="77777777" w:rsidR="00252EB1" w:rsidRPr="006776FB" w:rsidRDefault="00252EB1" w:rsidP="00252EB1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1" w:type="dxa"/>
            <w:vAlign w:val="bottom"/>
          </w:tcPr>
          <w:p w14:paraId="73C1F53D" w14:textId="10495BB6" w:rsidR="00252EB1" w:rsidRPr="006776FB" w:rsidRDefault="00252EB1" w:rsidP="0025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(3,83</w:t>
            </w:r>
            <w:r w:rsidR="002716C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6776F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72EA183F" w14:textId="77777777" w:rsidR="00252EB1" w:rsidRPr="006776FB" w:rsidRDefault="00252EB1" w:rsidP="0025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  <w:tab w:val="decimal" w:pos="733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19B12917" w14:textId="2749ADFC" w:rsidR="00252EB1" w:rsidRPr="006776FB" w:rsidRDefault="00252EB1" w:rsidP="0025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  <w:tab w:val="decimal" w:pos="2428"/>
              </w:tabs>
              <w:spacing w:line="240" w:lineRule="auto"/>
              <w:ind w:left="-108" w:right="-1524" w:firstLine="646"/>
              <w:rPr>
                <w:rFonts w:asciiTheme="majorBidi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767</w:t>
            </w:r>
          </w:p>
        </w:tc>
        <w:tc>
          <w:tcPr>
            <w:tcW w:w="180" w:type="dxa"/>
            <w:gridSpan w:val="2"/>
            <w:vAlign w:val="bottom"/>
          </w:tcPr>
          <w:p w14:paraId="3C82291A" w14:textId="77777777" w:rsidR="00252EB1" w:rsidRPr="006776FB" w:rsidRDefault="00252EB1" w:rsidP="0025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33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686FAACD" w14:textId="4C234FB8" w:rsidR="00252EB1" w:rsidRPr="006776FB" w:rsidRDefault="00252EB1" w:rsidP="0025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420" w:hanging="695"/>
              <w:rPr>
                <w:rFonts w:asciiTheme="majorBidi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(3,07</w:t>
            </w:r>
            <w:r w:rsidR="003F09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776F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6321C" w:rsidRPr="006776FB" w14:paraId="5D99005B" w14:textId="77777777" w:rsidTr="006E6DCC">
        <w:trPr>
          <w:gridAfter w:val="1"/>
          <w:wAfter w:w="34" w:type="dxa"/>
          <w:cantSplit/>
        </w:trPr>
        <w:tc>
          <w:tcPr>
            <w:tcW w:w="2610" w:type="dxa"/>
          </w:tcPr>
          <w:p w14:paraId="1BC4E87C" w14:textId="563A3F80" w:rsidR="00C6321C" w:rsidRPr="006776FB" w:rsidRDefault="00C6321C" w:rsidP="00C6321C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776FB">
              <w:rPr>
                <w:rFonts w:ascii="Angsana New" w:hAnsi="Angsana New" w:hint="cs"/>
                <w:sz w:val="30"/>
                <w:szCs w:val="30"/>
                <w:cs/>
              </w:rPr>
              <w:t>สำรองการป้องกันความเสี่ยงในกระแสเงินสด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179098" w14:textId="7D1B5F62" w:rsidR="00C6321C" w:rsidRPr="006776FB" w:rsidRDefault="00C6321C" w:rsidP="00C6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(203,963)</w:t>
            </w:r>
          </w:p>
        </w:tc>
        <w:tc>
          <w:tcPr>
            <w:tcW w:w="180" w:type="dxa"/>
            <w:vAlign w:val="bottom"/>
          </w:tcPr>
          <w:p w14:paraId="5F131638" w14:textId="77777777" w:rsidR="00C6321C" w:rsidRPr="006776FB" w:rsidRDefault="00C6321C" w:rsidP="00C6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7A485E0C" w14:textId="5E39F896" w:rsidR="00C6321C" w:rsidRPr="006776FB" w:rsidRDefault="00C6321C" w:rsidP="00C6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40,793</w:t>
            </w:r>
          </w:p>
        </w:tc>
        <w:tc>
          <w:tcPr>
            <w:tcW w:w="180" w:type="dxa"/>
            <w:gridSpan w:val="2"/>
            <w:vAlign w:val="bottom"/>
          </w:tcPr>
          <w:p w14:paraId="454CEE4A" w14:textId="77777777" w:rsidR="00C6321C" w:rsidRPr="006776FB" w:rsidRDefault="00C6321C" w:rsidP="00C6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35E7782" w14:textId="0589E47A" w:rsidR="00C6321C" w:rsidRPr="006776FB" w:rsidRDefault="00C6321C" w:rsidP="00C6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(163,170)</w:t>
            </w:r>
          </w:p>
        </w:tc>
        <w:tc>
          <w:tcPr>
            <w:tcW w:w="180" w:type="dxa"/>
          </w:tcPr>
          <w:p w14:paraId="4A1B7BE9" w14:textId="77777777" w:rsidR="00C6321C" w:rsidRPr="006776FB" w:rsidRDefault="00C6321C" w:rsidP="00C6321C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1B6D70A4" w14:textId="43E7FFC8" w:rsidR="00C6321C" w:rsidRPr="006776FB" w:rsidRDefault="00C6321C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086F2A2" w14:textId="77777777" w:rsidR="00C6321C" w:rsidRPr="006776FB" w:rsidRDefault="00C6321C" w:rsidP="00C6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  <w:tab w:val="decimal" w:pos="733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bottom w:val="single" w:sz="4" w:space="0" w:color="auto"/>
            </w:tcBorders>
            <w:vAlign w:val="bottom"/>
          </w:tcPr>
          <w:p w14:paraId="64170D63" w14:textId="364C877B" w:rsidR="00C6321C" w:rsidRPr="006776FB" w:rsidRDefault="00C6321C" w:rsidP="00C6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  <w:tab w:val="decimal" w:pos="2428"/>
              </w:tabs>
              <w:spacing w:line="240" w:lineRule="auto"/>
              <w:ind w:left="-108" w:right="-1524" w:firstLine="646"/>
              <w:rPr>
                <w:rFonts w:asciiTheme="majorBidi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3697551" w14:textId="77777777" w:rsidR="00C6321C" w:rsidRPr="006776FB" w:rsidRDefault="00C6321C" w:rsidP="00C6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33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bottom w:val="single" w:sz="4" w:space="0" w:color="auto"/>
            </w:tcBorders>
            <w:vAlign w:val="bottom"/>
          </w:tcPr>
          <w:p w14:paraId="5FC682E9" w14:textId="30F63BC6" w:rsidR="00C6321C" w:rsidRPr="006776FB" w:rsidRDefault="00C6321C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420" w:hanging="695"/>
              <w:rPr>
                <w:rFonts w:asciiTheme="majorBidi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52EB1" w:rsidRPr="006776FB" w14:paraId="021586EF" w14:textId="77777777" w:rsidTr="006E6DCC">
        <w:trPr>
          <w:gridAfter w:val="1"/>
          <w:wAfter w:w="34" w:type="dxa"/>
          <w:cantSplit/>
        </w:trPr>
        <w:tc>
          <w:tcPr>
            <w:tcW w:w="2610" w:type="dxa"/>
          </w:tcPr>
          <w:p w14:paraId="3B2B6BAE" w14:textId="77777777" w:rsidR="00252EB1" w:rsidRPr="006776FB" w:rsidRDefault="00252EB1" w:rsidP="00252EB1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76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CEBAAC" w14:textId="0E9B9865" w:rsidR="00252EB1" w:rsidRPr="006776FB" w:rsidRDefault="00C14424" w:rsidP="0025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6321C" w:rsidRPr="006776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</w:t>
            </w:r>
            <w:r w:rsidRPr="006776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6321C" w:rsidRPr="006776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</w:t>
            </w:r>
            <w:r w:rsidRPr="006776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4DBFE67" w14:textId="77777777" w:rsidR="00252EB1" w:rsidRPr="006776FB" w:rsidRDefault="00252EB1" w:rsidP="0025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B6572" w14:textId="113B0FA8" w:rsidR="00252EB1" w:rsidRPr="006776FB" w:rsidRDefault="00C6321C" w:rsidP="0025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="00C14424" w:rsidRPr="006776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776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830</w:t>
            </w:r>
          </w:p>
        </w:tc>
        <w:tc>
          <w:tcPr>
            <w:tcW w:w="180" w:type="dxa"/>
            <w:gridSpan w:val="2"/>
            <w:vAlign w:val="bottom"/>
          </w:tcPr>
          <w:p w14:paraId="6E2FB0CF" w14:textId="77777777" w:rsidR="00252EB1" w:rsidRPr="006776FB" w:rsidRDefault="00252EB1" w:rsidP="00252EB1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9EF2B4" w14:textId="64E95350" w:rsidR="00252EB1" w:rsidRPr="006776FB" w:rsidRDefault="00C14424" w:rsidP="0025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6321C" w:rsidRPr="006776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</w:t>
            </w:r>
            <w:r w:rsidRPr="006776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6321C" w:rsidRPr="006776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321</w:t>
            </w:r>
            <w:r w:rsidRPr="006776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AD1C6D3" w14:textId="77777777" w:rsidR="00252EB1" w:rsidRPr="006776FB" w:rsidRDefault="00252EB1" w:rsidP="00252EB1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C5418E" w14:textId="3ECDFC3C" w:rsidR="00252EB1" w:rsidRPr="006776FB" w:rsidRDefault="00252EB1" w:rsidP="0025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(3,83</w:t>
            </w:r>
            <w:r w:rsidR="002716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6776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2670A134" w14:textId="77777777" w:rsidR="00252EB1" w:rsidRPr="006776FB" w:rsidRDefault="00252EB1" w:rsidP="00252EB1">
            <w:pPr>
              <w:pStyle w:val="acctfourfigures"/>
              <w:tabs>
                <w:tab w:val="decimal" w:pos="733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E51FB5" w14:textId="349F0F29" w:rsidR="00252EB1" w:rsidRPr="006776FB" w:rsidRDefault="00252EB1" w:rsidP="0025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  <w:tab w:val="decimal" w:pos="2428"/>
              </w:tabs>
              <w:spacing w:line="240" w:lineRule="auto"/>
              <w:ind w:left="-108" w:right="-1524" w:firstLine="6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767</w:t>
            </w:r>
          </w:p>
        </w:tc>
        <w:tc>
          <w:tcPr>
            <w:tcW w:w="180" w:type="dxa"/>
            <w:gridSpan w:val="2"/>
            <w:vAlign w:val="bottom"/>
          </w:tcPr>
          <w:p w14:paraId="75FE3818" w14:textId="77777777" w:rsidR="00252EB1" w:rsidRPr="006776FB" w:rsidRDefault="00252EB1" w:rsidP="00252EB1">
            <w:pPr>
              <w:pStyle w:val="acctfourfigures"/>
              <w:tabs>
                <w:tab w:val="decimal" w:pos="733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BAECA7" w14:textId="4382A764" w:rsidR="00252EB1" w:rsidRPr="006776FB" w:rsidRDefault="00252EB1" w:rsidP="0025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420" w:hanging="6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(3,07</w:t>
            </w:r>
            <w:r w:rsidR="003F09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776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58AB5300" w14:textId="77777777" w:rsidR="00B852A1" w:rsidRPr="006776FB" w:rsidRDefault="00B852A1" w:rsidP="00B85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08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</w:pPr>
    </w:p>
    <w:p w14:paraId="141B7942" w14:textId="77777777" w:rsidR="00B619A8" w:rsidRPr="006776FB" w:rsidRDefault="00B61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</w:pPr>
      <w:r w:rsidRPr="006776FB"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  <w:br w:type="page"/>
      </w:r>
    </w:p>
    <w:p w14:paraId="77B4B623" w14:textId="0F142D53" w:rsidR="00952AD2" w:rsidRPr="006776FB" w:rsidRDefault="00072241" w:rsidP="00072241">
      <w:pPr>
        <w:tabs>
          <w:tab w:val="left" w:pos="540"/>
        </w:tabs>
        <w:ind w:left="540" w:right="95"/>
        <w:jc w:val="both"/>
        <w:rPr>
          <w:rFonts w:ascii="Angsana New" w:eastAsia="MS Mincho" w:hAnsi="Angsana New"/>
          <w:b/>
          <w:bCs/>
          <w:i/>
          <w:iCs/>
          <w:sz w:val="30"/>
          <w:szCs w:val="30"/>
        </w:rPr>
      </w:pPr>
      <w:r w:rsidRPr="006776FB">
        <w:rPr>
          <w:rFonts w:ascii="Angsana New" w:eastAsia="MS Mincho" w:hAnsi="Angsana New" w:hint="cs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6ABC5366" w14:textId="77777777" w:rsidR="001B7292" w:rsidRPr="006776FB" w:rsidRDefault="001B7292" w:rsidP="00072241">
      <w:pPr>
        <w:tabs>
          <w:tab w:val="left" w:pos="540"/>
        </w:tabs>
        <w:ind w:left="540" w:right="95"/>
        <w:jc w:val="both"/>
        <w:rPr>
          <w:rFonts w:ascii="Angsana New" w:eastAsia="MS Mincho" w:hAnsi="Angsana New"/>
          <w:sz w:val="30"/>
          <w:szCs w:val="30"/>
          <w:cs/>
        </w:rPr>
      </w:pPr>
    </w:p>
    <w:tbl>
      <w:tblPr>
        <w:tblW w:w="9281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900"/>
        <w:gridCol w:w="270"/>
        <w:gridCol w:w="1170"/>
        <w:gridCol w:w="270"/>
        <w:gridCol w:w="990"/>
        <w:gridCol w:w="270"/>
        <w:gridCol w:w="1181"/>
      </w:tblGrid>
      <w:tr w:rsidR="00072241" w:rsidRPr="006776FB" w14:paraId="0B47DA71" w14:textId="77777777" w:rsidTr="00027D35">
        <w:trPr>
          <w:trHeight w:hRule="exact" w:val="360"/>
        </w:trPr>
        <w:tc>
          <w:tcPr>
            <w:tcW w:w="4230" w:type="dxa"/>
            <w:shd w:val="clear" w:color="auto" w:fill="auto"/>
          </w:tcPr>
          <w:p w14:paraId="55D86577" w14:textId="77777777" w:rsidR="00072241" w:rsidRPr="006776FB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8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bookmarkStart w:id="38" w:name="_Hlk32801763"/>
          </w:p>
        </w:tc>
        <w:tc>
          <w:tcPr>
            <w:tcW w:w="5051" w:type="dxa"/>
            <w:gridSpan w:val="7"/>
            <w:shd w:val="clear" w:color="auto" w:fill="auto"/>
          </w:tcPr>
          <w:p w14:paraId="69B97845" w14:textId="77777777" w:rsidR="00072241" w:rsidRPr="006776FB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6776FB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72241" w:rsidRPr="006776FB" w14:paraId="29847BE5" w14:textId="77777777" w:rsidTr="00027D35">
        <w:trPr>
          <w:trHeight w:hRule="exact" w:val="360"/>
        </w:trPr>
        <w:tc>
          <w:tcPr>
            <w:tcW w:w="4230" w:type="dxa"/>
            <w:shd w:val="clear" w:color="auto" w:fill="auto"/>
          </w:tcPr>
          <w:p w14:paraId="5E93DFB0" w14:textId="77777777" w:rsidR="00072241" w:rsidRPr="006776FB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69F95D71" w14:textId="52CD7774" w:rsidR="00072241" w:rsidRPr="006776FB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6776FB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</w:t>
            </w:r>
            <w:r w:rsidRPr="006776FB">
              <w:rPr>
                <w:rFonts w:ascii="Angsana New" w:eastAsia="MS Mincho" w:hAnsi="Angsana New"/>
                <w:bCs/>
                <w:sz w:val="30"/>
                <w:szCs w:val="30"/>
              </w:rPr>
              <w:t>6</w:t>
            </w:r>
            <w:r w:rsidR="00252EB1" w:rsidRPr="006776FB">
              <w:rPr>
                <w:rFonts w:ascii="Angsana New" w:eastAsia="MS Mincho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E82B795" w14:textId="77777777" w:rsidR="00072241" w:rsidRPr="006776FB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14:paraId="17C98874" w14:textId="6E039987" w:rsidR="00C46A26" w:rsidRPr="006776FB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  <w:r w:rsidRPr="006776FB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</w:t>
            </w:r>
            <w:r w:rsidR="0080239C" w:rsidRPr="006776FB">
              <w:rPr>
                <w:rFonts w:ascii="Angsana New" w:eastAsia="MS Mincho" w:hAnsi="Angsana New"/>
                <w:bCs/>
                <w:sz w:val="30"/>
                <w:szCs w:val="30"/>
              </w:rPr>
              <w:t>6</w:t>
            </w:r>
            <w:r w:rsidR="00252EB1" w:rsidRPr="006776FB">
              <w:rPr>
                <w:rFonts w:ascii="Angsana New" w:eastAsia="MS Mincho" w:hAnsi="Angsana New"/>
                <w:bCs/>
                <w:sz w:val="30"/>
                <w:szCs w:val="30"/>
              </w:rPr>
              <w:t>2</w:t>
            </w:r>
          </w:p>
        </w:tc>
      </w:tr>
      <w:tr w:rsidR="00BE4A5C" w:rsidRPr="006776FB" w14:paraId="1778456F" w14:textId="77777777" w:rsidTr="00027D35">
        <w:trPr>
          <w:trHeight w:hRule="exact" w:val="360"/>
        </w:trPr>
        <w:tc>
          <w:tcPr>
            <w:tcW w:w="4230" w:type="dxa"/>
            <w:shd w:val="clear" w:color="auto" w:fill="auto"/>
          </w:tcPr>
          <w:p w14:paraId="5A91CB0B" w14:textId="77777777" w:rsidR="00BE4A5C" w:rsidRPr="006776FB" w:rsidRDefault="00BE4A5C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26275072" w14:textId="77777777" w:rsidR="00BE4A5C" w:rsidRPr="006776FB" w:rsidRDefault="00BE4A5C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D45EB06" w14:textId="77777777" w:rsidR="00BE4A5C" w:rsidRPr="006776FB" w:rsidRDefault="00BE4A5C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14:paraId="0E561535" w14:textId="77777777" w:rsidR="00BE4A5C" w:rsidRPr="006776FB" w:rsidRDefault="00BE4A5C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  <w:r w:rsidRPr="006776FB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(ปรับปรุงใหม่)</w:t>
            </w:r>
          </w:p>
        </w:tc>
      </w:tr>
      <w:tr w:rsidR="00072241" w:rsidRPr="006776FB" w14:paraId="02FB75F3" w14:textId="77777777" w:rsidTr="00382A58">
        <w:tc>
          <w:tcPr>
            <w:tcW w:w="4230" w:type="dxa"/>
            <w:shd w:val="clear" w:color="auto" w:fill="auto"/>
          </w:tcPr>
          <w:p w14:paraId="7C0C691F" w14:textId="77777777" w:rsidR="00072241" w:rsidRPr="006776FB" w:rsidRDefault="00072241" w:rsidP="00F65325">
            <w:pPr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329B424" w14:textId="77777777" w:rsidR="00072241" w:rsidRPr="006776FB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6776FB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อัตราภาษี</w:t>
            </w:r>
          </w:p>
          <w:p w14:paraId="71F06F83" w14:textId="77777777" w:rsidR="00072241" w:rsidRPr="006776FB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6776FB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2FF2FBC4" w14:textId="77777777" w:rsidR="00072241" w:rsidRPr="006776FB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17B14C79" w14:textId="77777777" w:rsidR="00072241" w:rsidRPr="006776FB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07CF6F43" w14:textId="77777777" w:rsidR="00072241" w:rsidRPr="006776FB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6776FB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="00605CEF" w:rsidRPr="006776FB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6776FB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  <w:tc>
          <w:tcPr>
            <w:tcW w:w="270" w:type="dxa"/>
            <w:shd w:val="clear" w:color="auto" w:fill="auto"/>
          </w:tcPr>
          <w:p w14:paraId="3BEC24BF" w14:textId="77777777" w:rsidR="00072241" w:rsidRPr="006776FB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D4A9132" w14:textId="77777777" w:rsidR="00072241" w:rsidRPr="006776FB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6776FB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อัตราภาษี</w:t>
            </w:r>
          </w:p>
          <w:p w14:paraId="60B114E3" w14:textId="77777777" w:rsidR="00072241" w:rsidRPr="006776FB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  <w:r w:rsidRPr="006776FB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047B2DB2" w14:textId="77777777" w:rsidR="00072241" w:rsidRPr="006776FB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</w:tcPr>
          <w:p w14:paraId="0494C85B" w14:textId="77777777" w:rsidR="00072241" w:rsidRPr="006776FB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5AD6F17F" w14:textId="77777777" w:rsidR="00072241" w:rsidRPr="006776FB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6776FB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="00605CEF" w:rsidRPr="006776FB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6776FB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6E6DCC" w:rsidRPr="006776FB" w14:paraId="4C7F7F7B" w14:textId="77777777" w:rsidTr="00382A58">
        <w:tc>
          <w:tcPr>
            <w:tcW w:w="4230" w:type="dxa"/>
            <w:shd w:val="clear" w:color="auto" w:fill="auto"/>
          </w:tcPr>
          <w:p w14:paraId="03E89278" w14:textId="3A3D8F7C" w:rsidR="006E6DCC" w:rsidRPr="006776FB" w:rsidRDefault="006E6DCC" w:rsidP="006E6DCC">
            <w:pPr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bookmarkStart w:id="39" w:name="_Hlk4753257"/>
            <w:r w:rsidRPr="006776FB">
              <w:rPr>
                <w:rFonts w:ascii="Angsana New" w:eastAsia="MS Mincho" w:hAnsi="Angsana New" w:hint="cs"/>
                <w:sz w:val="30"/>
                <w:szCs w:val="30"/>
                <w:cs/>
              </w:rPr>
              <w:t>กำไร</w:t>
            </w:r>
            <w:r w:rsidR="001F1CBB">
              <w:rPr>
                <w:rFonts w:ascii="Angsana New" w:eastAsia="MS Mincho" w:hAnsi="Angsana New"/>
                <w:sz w:val="30"/>
                <w:szCs w:val="30"/>
              </w:rPr>
              <w:t xml:space="preserve"> (</w:t>
            </w:r>
            <w:r w:rsidR="001F1CBB">
              <w:rPr>
                <w:rFonts w:ascii="Angsana New" w:eastAsia="MS Mincho" w:hAnsi="Angsana New" w:hint="cs"/>
                <w:sz w:val="30"/>
                <w:szCs w:val="30"/>
                <w:cs/>
              </w:rPr>
              <w:t>ขาดทุน</w:t>
            </w:r>
            <w:r w:rsidR="001F1CBB">
              <w:rPr>
                <w:rFonts w:ascii="Angsana New" w:eastAsia="MS Mincho" w:hAnsi="Angsana New"/>
                <w:sz w:val="30"/>
                <w:szCs w:val="30"/>
              </w:rPr>
              <w:t>)</w:t>
            </w:r>
            <w:r w:rsidR="001F1CBB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</w:t>
            </w:r>
            <w:r w:rsidRPr="006776FB">
              <w:rPr>
                <w:rFonts w:ascii="Angsana New" w:eastAsia="MS Mincho" w:hAnsi="Angsana New" w:hint="cs"/>
                <w:sz w:val="30"/>
                <w:szCs w:val="30"/>
                <w:cs/>
              </w:rPr>
              <w:t>ก่อนภาษีเงินได้รวม</w:t>
            </w:r>
          </w:p>
        </w:tc>
        <w:tc>
          <w:tcPr>
            <w:tcW w:w="900" w:type="dxa"/>
            <w:shd w:val="clear" w:color="auto" w:fill="auto"/>
          </w:tcPr>
          <w:p w14:paraId="0C47B900" w14:textId="77777777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90F056" w14:textId="77777777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160D86D" w14:textId="1FE6F624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eastAsia="MS Mincho" w:hAnsiTheme="majorBidi" w:cstheme="majorBidi"/>
                <w:sz w:val="30"/>
                <w:szCs w:val="30"/>
              </w:rPr>
              <w:t>(2,300,786)</w:t>
            </w:r>
          </w:p>
        </w:tc>
        <w:tc>
          <w:tcPr>
            <w:tcW w:w="270" w:type="dxa"/>
            <w:shd w:val="clear" w:color="auto" w:fill="auto"/>
          </w:tcPr>
          <w:p w14:paraId="2B5BC7F5" w14:textId="77777777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B12CD4E" w14:textId="77777777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5B183B" w14:textId="77777777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shd w:val="clear" w:color="auto" w:fill="auto"/>
          </w:tcPr>
          <w:p w14:paraId="10BD62AF" w14:textId="147A8AEE" w:rsidR="006E6DCC" w:rsidRPr="006776FB" w:rsidRDefault="006E6DCC" w:rsidP="0068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eastAsia="MS Mincho" w:hAnsiTheme="majorBidi" w:cstheme="majorBidi"/>
                <w:sz w:val="30"/>
                <w:szCs w:val="30"/>
              </w:rPr>
              <w:t>961,638</w:t>
            </w:r>
          </w:p>
        </w:tc>
      </w:tr>
      <w:tr w:rsidR="006E6DCC" w:rsidRPr="006776FB" w14:paraId="172A5229" w14:textId="77777777" w:rsidTr="00382A58">
        <w:tc>
          <w:tcPr>
            <w:tcW w:w="4230" w:type="dxa"/>
            <w:shd w:val="clear" w:color="auto" w:fill="auto"/>
          </w:tcPr>
          <w:p w14:paraId="524A7C75" w14:textId="77777777" w:rsidR="006E6DCC" w:rsidRPr="006776FB" w:rsidRDefault="006E6DCC" w:rsidP="006E6DCC">
            <w:pPr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6776FB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0E956821" w14:textId="36E7579A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14C86261" w14:textId="77777777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672D30A" w14:textId="3CA6DB53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6776FB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(460,157)</w:t>
            </w:r>
          </w:p>
        </w:tc>
        <w:tc>
          <w:tcPr>
            <w:tcW w:w="270" w:type="dxa"/>
            <w:shd w:val="clear" w:color="auto" w:fill="auto"/>
          </w:tcPr>
          <w:p w14:paraId="5E17227D" w14:textId="77777777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892F8EA" w14:textId="2E522D36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79640B3C" w14:textId="77777777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shd w:val="clear" w:color="auto" w:fill="auto"/>
          </w:tcPr>
          <w:p w14:paraId="0E100206" w14:textId="219D3867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6776FB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192,328</w:t>
            </w:r>
          </w:p>
        </w:tc>
      </w:tr>
      <w:tr w:rsidR="006E6DCC" w:rsidRPr="006776FB" w14:paraId="1721CB92" w14:textId="77777777" w:rsidTr="00027D35">
        <w:trPr>
          <w:trHeight w:hRule="exact" w:val="360"/>
        </w:trPr>
        <w:tc>
          <w:tcPr>
            <w:tcW w:w="4230" w:type="dxa"/>
            <w:shd w:val="clear" w:color="auto" w:fill="auto"/>
          </w:tcPr>
          <w:p w14:paraId="4D9EA84A" w14:textId="77777777" w:rsidR="006E6DCC" w:rsidRPr="00664BF6" w:rsidRDefault="006E6DCC" w:rsidP="006E6DCC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64BF6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0" w:type="dxa"/>
            <w:shd w:val="clear" w:color="auto" w:fill="auto"/>
          </w:tcPr>
          <w:p w14:paraId="5AAAFDF7" w14:textId="77777777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CDDD9D3" w14:textId="77777777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5FA5F7A" w14:textId="66B2E7E9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664BF6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9,2</w:t>
            </w:r>
            <w:r w:rsidRPr="00664BF6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412D8D7B" w14:textId="77777777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B999070" w14:textId="77777777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D46C99E" w14:textId="77777777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3FB17D54" w14:textId="27897B58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664BF6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27,306</w:t>
            </w:r>
          </w:p>
        </w:tc>
      </w:tr>
      <w:tr w:rsidR="006E6DCC" w:rsidRPr="006776FB" w14:paraId="5927F086" w14:textId="77777777" w:rsidTr="00027D35">
        <w:trPr>
          <w:trHeight w:hRule="exact" w:val="360"/>
        </w:trPr>
        <w:tc>
          <w:tcPr>
            <w:tcW w:w="4230" w:type="dxa"/>
            <w:shd w:val="clear" w:color="auto" w:fill="auto"/>
          </w:tcPr>
          <w:p w14:paraId="068B6188" w14:textId="77777777" w:rsidR="006E6DCC" w:rsidRPr="00664BF6" w:rsidRDefault="006E6DCC" w:rsidP="006E6DCC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64BF6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900" w:type="dxa"/>
            <w:shd w:val="clear" w:color="auto" w:fill="auto"/>
          </w:tcPr>
          <w:p w14:paraId="2C294871" w14:textId="77777777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6CCED12" w14:textId="77777777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EAF9319" w14:textId="0FA645B1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664BF6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(28,708)</w:t>
            </w:r>
          </w:p>
        </w:tc>
        <w:tc>
          <w:tcPr>
            <w:tcW w:w="270" w:type="dxa"/>
            <w:shd w:val="clear" w:color="auto" w:fill="auto"/>
          </w:tcPr>
          <w:p w14:paraId="70AAEB77" w14:textId="77777777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81815B6" w14:textId="77777777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F05CD17" w14:textId="77777777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1C99F3BA" w14:textId="604DB416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664BF6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(29,166)</w:t>
            </w:r>
          </w:p>
        </w:tc>
      </w:tr>
      <w:tr w:rsidR="006E6DCC" w:rsidRPr="006776FB" w14:paraId="64B600B7" w14:textId="77777777" w:rsidTr="00382A58">
        <w:tc>
          <w:tcPr>
            <w:tcW w:w="4230" w:type="dxa"/>
            <w:shd w:val="clear" w:color="auto" w:fill="auto"/>
          </w:tcPr>
          <w:p w14:paraId="27FA5199" w14:textId="26652F82" w:rsidR="006E6DCC" w:rsidRPr="00664BF6" w:rsidRDefault="006E6DCC" w:rsidP="006E6DCC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64BF6">
              <w:rPr>
                <w:rFonts w:ascii="Angsana New" w:eastAsia="MS Mincho" w:hAnsi="Angsana New" w:hint="cs"/>
                <w:sz w:val="30"/>
                <w:szCs w:val="30"/>
                <w:cs/>
              </w:rPr>
              <w:t>ตัดจำหน่ายสินทรัพย์ภาษีเงินได้รอการตัดบัญชีที่ไม่ได้ใช้</w:t>
            </w:r>
          </w:p>
        </w:tc>
        <w:tc>
          <w:tcPr>
            <w:tcW w:w="900" w:type="dxa"/>
            <w:shd w:val="clear" w:color="auto" w:fill="auto"/>
          </w:tcPr>
          <w:p w14:paraId="49191C98" w14:textId="77777777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36ACE08" w14:textId="77777777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03EA6C" w14:textId="77777777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</w:p>
          <w:p w14:paraId="136EE871" w14:textId="6CE1B4D6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664BF6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68,</w:t>
            </w:r>
            <w:r w:rsidR="00AB7A9C" w:rsidRPr="00664BF6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917</w:t>
            </w:r>
          </w:p>
        </w:tc>
        <w:tc>
          <w:tcPr>
            <w:tcW w:w="270" w:type="dxa"/>
            <w:shd w:val="clear" w:color="auto" w:fill="auto"/>
          </w:tcPr>
          <w:p w14:paraId="20D8013B" w14:textId="77777777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9B40788" w14:textId="77777777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A91B0BE" w14:textId="77777777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20029705" w14:textId="77777777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3635AD" w14:textId="1E686B4B" w:rsidR="006E6DCC" w:rsidRPr="00664BF6" w:rsidRDefault="006E6DCC" w:rsidP="0068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4BF6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73,649</w:t>
            </w:r>
          </w:p>
        </w:tc>
      </w:tr>
      <w:tr w:rsidR="006E6DCC" w:rsidRPr="006776FB" w14:paraId="34CA1317" w14:textId="77777777" w:rsidTr="00C14424">
        <w:trPr>
          <w:trHeight w:hRule="exact" w:val="784"/>
        </w:trPr>
        <w:tc>
          <w:tcPr>
            <w:tcW w:w="4230" w:type="dxa"/>
            <w:shd w:val="clear" w:color="auto" w:fill="auto"/>
          </w:tcPr>
          <w:p w14:paraId="03944FC1" w14:textId="2CAA35DC" w:rsidR="006E6DCC" w:rsidRPr="00664BF6" w:rsidRDefault="006E6DCC" w:rsidP="006E6DCC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64BF6">
              <w:rPr>
                <w:rFonts w:ascii="Angsana New" w:eastAsia="MS Mincho" w:hAnsi="Angsana New" w:hint="cs"/>
                <w:sz w:val="30"/>
                <w:szCs w:val="30"/>
                <w:cs/>
              </w:rPr>
              <w:t>บันทึกภาษีเงินได้รอการตัดบัญชีจากผลแตกต่างชั่วคราวที่ไม่ได้เคยบันทึก</w:t>
            </w:r>
          </w:p>
        </w:tc>
        <w:tc>
          <w:tcPr>
            <w:tcW w:w="900" w:type="dxa"/>
            <w:shd w:val="clear" w:color="auto" w:fill="auto"/>
          </w:tcPr>
          <w:p w14:paraId="6BC442DA" w14:textId="77777777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34597AF" w14:textId="77777777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3717AD" w14:textId="77777777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</w:p>
          <w:p w14:paraId="7FD90364" w14:textId="119427AF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664BF6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(9,147)</w:t>
            </w:r>
          </w:p>
        </w:tc>
        <w:tc>
          <w:tcPr>
            <w:tcW w:w="270" w:type="dxa"/>
            <w:shd w:val="clear" w:color="auto" w:fill="auto"/>
          </w:tcPr>
          <w:p w14:paraId="436405F8" w14:textId="77777777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F45D1A2" w14:textId="77777777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4882C2F" w14:textId="77777777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1F18AFDB" w14:textId="77777777" w:rsidR="00511FE5" w:rsidRPr="00664BF6" w:rsidRDefault="00511FE5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</w:p>
          <w:p w14:paraId="5713FC7C" w14:textId="32346523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664BF6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35,560</w:t>
            </w:r>
          </w:p>
        </w:tc>
      </w:tr>
      <w:tr w:rsidR="006E6DCC" w:rsidRPr="006776FB" w14:paraId="7B5BEC40" w14:textId="77777777" w:rsidTr="00C14424">
        <w:trPr>
          <w:trHeight w:hRule="exact" w:val="784"/>
        </w:trPr>
        <w:tc>
          <w:tcPr>
            <w:tcW w:w="4230" w:type="dxa"/>
            <w:shd w:val="clear" w:color="auto" w:fill="auto"/>
          </w:tcPr>
          <w:p w14:paraId="18CD1AFA" w14:textId="71B48679" w:rsidR="006E6DCC" w:rsidRPr="00664BF6" w:rsidRDefault="00475912" w:rsidP="006E6DCC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ผล</w:t>
            </w:r>
            <w:r w:rsidR="006E6DCC" w:rsidRPr="00664BF6">
              <w:rPr>
                <w:rFonts w:ascii="Angsana New" w:eastAsia="MS Mincho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ในปีปัจจุบัน</w:t>
            </w:r>
            <w:r w:rsidR="006E6DCC" w:rsidRPr="00664BF6">
              <w:rPr>
                <w:rFonts w:ascii="Angsana New" w:eastAsia="MS Mincho" w:hAnsi="Angsana New" w:hint="cs"/>
                <w:sz w:val="30"/>
                <w:szCs w:val="30"/>
                <w:cs/>
              </w:rPr>
              <w:t>ซึ่งไม่ได้รับรู้เป็นสินทรัพย์ภาษีเงินได้รอการตัดบัญชี</w:t>
            </w:r>
          </w:p>
        </w:tc>
        <w:tc>
          <w:tcPr>
            <w:tcW w:w="900" w:type="dxa"/>
            <w:shd w:val="clear" w:color="auto" w:fill="auto"/>
          </w:tcPr>
          <w:p w14:paraId="0F9097CE" w14:textId="77777777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91C690B" w14:textId="77777777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B30B0C" w14:textId="77777777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</w:p>
          <w:p w14:paraId="11F68F1C" w14:textId="414396C2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 w:rsidRPr="00664BF6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1,</w:t>
            </w:r>
            <w:r w:rsidR="00AB7A9C" w:rsidRPr="00664BF6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296</w:t>
            </w:r>
          </w:p>
        </w:tc>
        <w:tc>
          <w:tcPr>
            <w:tcW w:w="270" w:type="dxa"/>
            <w:shd w:val="clear" w:color="auto" w:fill="auto"/>
          </w:tcPr>
          <w:p w14:paraId="3ADCDCEB" w14:textId="77777777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614029B" w14:textId="77777777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8B4C8FB" w14:textId="77777777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64FAD916" w14:textId="77777777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</w:p>
          <w:p w14:paraId="1A8F0267" w14:textId="51FCA961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664BF6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17,137</w:t>
            </w:r>
          </w:p>
        </w:tc>
      </w:tr>
      <w:tr w:rsidR="006E6DCC" w:rsidRPr="006776FB" w14:paraId="2054EB47" w14:textId="77777777" w:rsidTr="00027D35">
        <w:trPr>
          <w:trHeight w:hRule="exact" w:val="360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474B1E5D" w14:textId="77777777" w:rsidR="006E6DCC" w:rsidRPr="00664BF6" w:rsidRDefault="006E6DCC" w:rsidP="006E6DCC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64BF6">
              <w:rPr>
                <w:rFonts w:ascii="Angsana New" w:eastAsia="MS Mincho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7D8BACA" w14:textId="77777777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082AB87" w14:textId="77777777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FB3334" w14:textId="0286D181" w:rsidR="006E6DCC" w:rsidRPr="00664BF6" w:rsidRDefault="0046513E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(</w:t>
            </w:r>
            <w:r w:rsidR="006E6DCC" w:rsidRPr="00664BF6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9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82</w:t>
            </w:r>
            <w:r w:rsidR="006E6DCC" w:rsidRPr="00664BF6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2E857F1" w14:textId="77777777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826A60" w14:textId="77777777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437DD10" w14:textId="77777777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286FC6" w14:textId="3E6220C8" w:rsidR="006E6DCC" w:rsidRPr="00664BF6" w:rsidRDefault="0046513E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(4,299</w:t>
            </w:r>
            <w:r w:rsidRPr="00664BF6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)</w:t>
            </w:r>
          </w:p>
        </w:tc>
      </w:tr>
      <w:tr w:rsidR="006E6DCC" w:rsidRPr="006776FB" w14:paraId="596DBA32" w14:textId="77777777" w:rsidTr="00027D35">
        <w:trPr>
          <w:trHeight w:hRule="exact" w:val="360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74D2CF71" w14:textId="77777777" w:rsidR="006E6DCC" w:rsidRPr="006776FB" w:rsidRDefault="006E6DCC" w:rsidP="006E6DCC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6776F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6D1B49" w14:textId="022BF1DD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6776F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18.24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2BC9577" w14:textId="77777777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BEB6D3" w14:textId="3E9535BE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eastAsia="ja-JP"/>
              </w:rPr>
            </w:pPr>
            <w:r w:rsidRPr="006776F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eastAsia="ja-JP"/>
              </w:rPr>
              <w:t>(419,558)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A785FCB" w14:textId="77777777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FFCFDB" w14:textId="5C05BC37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6776F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32.50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ED5C79F" w14:textId="77777777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57E80B" w14:textId="63127893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eastAsia="ja-JP"/>
              </w:rPr>
            </w:pPr>
            <w:r w:rsidRPr="006776F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eastAsia="ja-JP"/>
              </w:rPr>
              <w:t>312,515</w:t>
            </w:r>
          </w:p>
        </w:tc>
      </w:tr>
      <w:bookmarkEnd w:id="38"/>
      <w:bookmarkEnd w:id="39"/>
    </w:tbl>
    <w:p w14:paraId="58694BD2" w14:textId="2D846C94" w:rsidR="00252EB1" w:rsidRPr="006776FB" w:rsidRDefault="00252EB1" w:rsidP="00F65325">
      <w:pPr>
        <w:spacing w:line="228" w:lineRule="auto"/>
      </w:pPr>
    </w:p>
    <w:tbl>
      <w:tblPr>
        <w:tblW w:w="9946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52"/>
        <w:gridCol w:w="378"/>
        <w:gridCol w:w="894"/>
        <w:gridCol w:w="96"/>
        <w:gridCol w:w="172"/>
        <w:gridCol w:w="98"/>
        <w:gridCol w:w="1080"/>
        <w:gridCol w:w="94"/>
        <w:gridCol w:w="176"/>
        <w:gridCol w:w="92"/>
        <w:gridCol w:w="898"/>
        <w:gridCol w:w="270"/>
        <w:gridCol w:w="205"/>
        <w:gridCol w:w="268"/>
        <w:gridCol w:w="708"/>
        <w:gridCol w:w="665"/>
      </w:tblGrid>
      <w:tr w:rsidR="00C32156" w:rsidRPr="006776FB" w14:paraId="4FE3A3D0" w14:textId="77777777" w:rsidTr="00843917">
        <w:trPr>
          <w:gridAfter w:val="1"/>
          <w:wAfter w:w="665" w:type="dxa"/>
          <w:trHeight w:hRule="exact" w:val="374"/>
        </w:trPr>
        <w:tc>
          <w:tcPr>
            <w:tcW w:w="4230" w:type="dxa"/>
            <w:gridSpan w:val="2"/>
            <w:tcBorders>
              <w:top w:val="nil"/>
            </w:tcBorders>
            <w:shd w:val="clear" w:color="auto" w:fill="auto"/>
          </w:tcPr>
          <w:p w14:paraId="0DC27168" w14:textId="77777777" w:rsidR="00C32156" w:rsidRPr="006776FB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8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51" w:type="dxa"/>
            <w:gridSpan w:val="13"/>
            <w:tcBorders>
              <w:top w:val="nil"/>
            </w:tcBorders>
            <w:shd w:val="clear" w:color="auto" w:fill="auto"/>
          </w:tcPr>
          <w:p w14:paraId="77854CE3" w14:textId="77777777" w:rsidR="00C32156" w:rsidRPr="006776FB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6776FB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2156" w:rsidRPr="006776FB" w14:paraId="03B9F8A1" w14:textId="77777777" w:rsidTr="00843917">
        <w:trPr>
          <w:gridAfter w:val="1"/>
          <w:wAfter w:w="665" w:type="dxa"/>
          <w:trHeight w:hRule="exact" w:val="374"/>
        </w:trPr>
        <w:tc>
          <w:tcPr>
            <w:tcW w:w="4230" w:type="dxa"/>
            <w:gridSpan w:val="2"/>
            <w:shd w:val="clear" w:color="auto" w:fill="auto"/>
          </w:tcPr>
          <w:p w14:paraId="6B104C6F" w14:textId="77777777" w:rsidR="00C32156" w:rsidRPr="006776FB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5"/>
            <w:shd w:val="clear" w:color="auto" w:fill="auto"/>
          </w:tcPr>
          <w:p w14:paraId="6B513169" w14:textId="2BD753C4" w:rsidR="00C32156" w:rsidRPr="006776FB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6776FB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</w:t>
            </w:r>
            <w:r w:rsidRPr="006776FB">
              <w:rPr>
                <w:rFonts w:ascii="Angsana New" w:eastAsia="MS Mincho" w:hAnsi="Angsana New"/>
                <w:bCs/>
                <w:sz w:val="30"/>
                <w:szCs w:val="30"/>
              </w:rPr>
              <w:t>6</w:t>
            </w:r>
            <w:r w:rsidR="00252EB1" w:rsidRPr="006776FB">
              <w:rPr>
                <w:rFonts w:ascii="Angsana New" w:eastAsia="MS Mincho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4E18959" w14:textId="77777777" w:rsidR="00C32156" w:rsidRPr="006776FB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2441" w:type="dxa"/>
            <w:gridSpan w:val="6"/>
            <w:shd w:val="clear" w:color="auto" w:fill="auto"/>
          </w:tcPr>
          <w:p w14:paraId="7B5EED13" w14:textId="0AC8AA7F" w:rsidR="00C32156" w:rsidRPr="006776FB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6776FB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</w:t>
            </w:r>
            <w:r w:rsidRPr="006776FB">
              <w:rPr>
                <w:rFonts w:ascii="Angsana New" w:eastAsia="MS Mincho" w:hAnsi="Angsana New"/>
                <w:bCs/>
                <w:sz w:val="30"/>
                <w:szCs w:val="30"/>
              </w:rPr>
              <w:t>6</w:t>
            </w:r>
            <w:r w:rsidR="00252EB1" w:rsidRPr="006776FB">
              <w:rPr>
                <w:rFonts w:ascii="Angsana New" w:eastAsia="MS Mincho" w:hAnsi="Angsana New"/>
                <w:bCs/>
                <w:sz w:val="30"/>
                <w:szCs w:val="30"/>
              </w:rPr>
              <w:t>2</w:t>
            </w:r>
          </w:p>
        </w:tc>
      </w:tr>
      <w:tr w:rsidR="00C32156" w:rsidRPr="006776FB" w14:paraId="06C16F0C" w14:textId="77777777" w:rsidTr="00843917">
        <w:trPr>
          <w:gridAfter w:val="1"/>
          <w:wAfter w:w="665" w:type="dxa"/>
          <w:trHeight w:hRule="exact" w:val="374"/>
        </w:trPr>
        <w:tc>
          <w:tcPr>
            <w:tcW w:w="4230" w:type="dxa"/>
            <w:gridSpan w:val="2"/>
            <w:shd w:val="clear" w:color="auto" w:fill="auto"/>
          </w:tcPr>
          <w:p w14:paraId="4E927022" w14:textId="77777777" w:rsidR="00C32156" w:rsidRPr="006776FB" w:rsidRDefault="00C32156" w:rsidP="00F65325">
            <w:pPr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2E4A363" w14:textId="77777777" w:rsidR="00C32156" w:rsidRPr="006776FB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6776FB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อัตราภาษี</w:t>
            </w:r>
          </w:p>
          <w:p w14:paraId="785D0166" w14:textId="77777777" w:rsidR="00C32156" w:rsidRPr="006776FB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230BB099" w14:textId="77777777" w:rsidR="00C32156" w:rsidRPr="006776FB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6776FB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282B1E1" w14:textId="77777777" w:rsidR="00C32156" w:rsidRPr="006776FB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AEEC57A" w14:textId="77777777" w:rsidR="00C32156" w:rsidRPr="006776FB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751AB0C2" w14:textId="77777777" w:rsidR="00C32156" w:rsidRPr="006776FB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6776FB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(บาท)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1BFC01B5" w14:textId="77777777" w:rsidR="00C32156" w:rsidRPr="006776FB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nil"/>
            </w:tcBorders>
            <w:shd w:val="clear" w:color="auto" w:fill="auto"/>
          </w:tcPr>
          <w:p w14:paraId="2DDA40B7" w14:textId="77777777" w:rsidR="00C32156" w:rsidRPr="006776FB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6776FB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อัตราภาษี</w:t>
            </w:r>
          </w:p>
          <w:p w14:paraId="28F17CA8" w14:textId="77777777" w:rsidR="00C32156" w:rsidRPr="006776FB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  <w:r w:rsidRPr="006776FB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347FA25" w14:textId="77777777" w:rsidR="00C32156" w:rsidRPr="006776FB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tcBorders>
              <w:bottom w:val="nil"/>
            </w:tcBorders>
            <w:shd w:val="clear" w:color="auto" w:fill="auto"/>
          </w:tcPr>
          <w:p w14:paraId="0B54315D" w14:textId="77777777" w:rsidR="00C32156" w:rsidRPr="006776FB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37F6810C" w14:textId="77777777" w:rsidR="00C32156" w:rsidRPr="006776FB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6776FB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(บาท)</w:t>
            </w:r>
          </w:p>
        </w:tc>
      </w:tr>
      <w:tr w:rsidR="00C32156" w:rsidRPr="006776FB" w14:paraId="16FCD0B2" w14:textId="77777777" w:rsidTr="00843917">
        <w:trPr>
          <w:gridAfter w:val="1"/>
          <w:wAfter w:w="665" w:type="dxa"/>
          <w:trHeight w:hRule="exact" w:val="374"/>
        </w:trPr>
        <w:tc>
          <w:tcPr>
            <w:tcW w:w="4230" w:type="dxa"/>
            <w:gridSpan w:val="2"/>
            <w:shd w:val="clear" w:color="auto" w:fill="auto"/>
          </w:tcPr>
          <w:p w14:paraId="45CDCFFD" w14:textId="77777777" w:rsidR="00C32156" w:rsidRPr="006776FB" w:rsidRDefault="00C32156" w:rsidP="00F65325">
            <w:pPr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3B0F255" w14:textId="77777777" w:rsidR="00C32156" w:rsidRPr="006776FB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6776FB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(</w:t>
            </w:r>
            <w:r w:rsidRPr="006776FB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64D5D0E" w14:textId="77777777" w:rsidR="00C32156" w:rsidRPr="006776FB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0F7A213" w14:textId="77777777" w:rsidR="00C32156" w:rsidRPr="006776FB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6776FB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47119163" w14:textId="77777777" w:rsidR="00C32156" w:rsidRPr="006776FB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8035EAE" w14:textId="77777777" w:rsidR="00C32156" w:rsidRPr="006776FB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6776FB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(</w:t>
            </w:r>
            <w:r w:rsidRPr="006776FB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70" w:type="dxa"/>
            <w:shd w:val="clear" w:color="auto" w:fill="auto"/>
          </w:tcPr>
          <w:p w14:paraId="0453F947" w14:textId="77777777" w:rsidR="00C32156" w:rsidRPr="006776FB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tcBorders>
              <w:bottom w:val="nil"/>
            </w:tcBorders>
            <w:shd w:val="clear" w:color="auto" w:fill="auto"/>
          </w:tcPr>
          <w:p w14:paraId="248ED7E2" w14:textId="77777777" w:rsidR="00C32156" w:rsidRPr="006776FB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6776FB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6DCC" w:rsidRPr="006776FB" w14:paraId="3A3E363F" w14:textId="77777777" w:rsidTr="00843917">
        <w:trPr>
          <w:gridAfter w:val="1"/>
          <w:wAfter w:w="665" w:type="dxa"/>
        </w:trPr>
        <w:tc>
          <w:tcPr>
            <w:tcW w:w="4230" w:type="dxa"/>
            <w:gridSpan w:val="2"/>
            <w:shd w:val="clear" w:color="auto" w:fill="auto"/>
          </w:tcPr>
          <w:p w14:paraId="7BDEFD19" w14:textId="77777777" w:rsidR="006E6DCC" w:rsidRPr="006776FB" w:rsidRDefault="006E6DCC" w:rsidP="006E6DCC">
            <w:pPr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776FB">
              <w:rPr>
                <w:rFonts w:ascii="Angsana New" w:eastAsia="MS Mincho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34A0B061" w14:textId="77777777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39B3C4D" w14:textId="77777777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5651F41" w14:textId="5D5D97CF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eastAsia="MS Mincho" w:hAnsiTheme="majorBidi" w:cstheme="majorBidi"/>
                <w:sz w:val="30"/>
                <w:szCs w:val="30"/>
              </w:rPr>
              <w:t>422,603</w:t>
            </w:r>
          </w:p>
        </w:tc>
        <w:tc>
          <w:tcPr>
            <w:tcW w:w="270" w:type="dxa"/>
            <w:gridSpan w:val="2"/>
            <w:tcBorders>
              <w:top w:val="nil"/>
            </w:tcBorders>
            <w:shd w:val="clear" w:color="auto" w:fill="auto"/>
          </w:tcPr>
          <w:p w14:paraId="536CCCD1" w14:textId="77777777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nil"/>
            </w:tcBorders>
            <w:shd w:val="clear" w:color="auto" w:fill="auto"/>
          </w:tcPr>
          <w:p w14:paraId="0FFA3D5A" w14:textId="77777777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E106DDB" w14:textId="77777777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7531AF7" w14:textId="294BAD83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1,235,083</w:t>
            </w:r>
          </w:p>
        </w:tc>
      </w:tr>
      <w:tr w:rsidR="006E6DCC" w:rsidRPr="006776FB" w14:paraId="5B70A694" w14:textId="77777777" w:rsidTr="00843917">
        <w:trPr>
          <w:gridAfter w:val="1"/>
          <w:wAfter w:w="665" w:type="dxa"/>
        </w:trPr>
        <w:tc>
          <w:tcPr>
            <w:tcW w:w="4230" w:type="dxa"/>
            <w:gridSpan w:val="2"/>
            <w:shd w:val="clear" w:color="auto" w:fill="auto"/>
          </w:tcPr>
          <w:p w14:paraId="7FB3D16B" w14:textId="77777777" w:rsidR="006E6DCC" w:rsidRPr="006776FB" w:rsidRDefault="006E6DCC" w:rsidP="006E6DCC">
            <w:pPr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6776FB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30760177" w14:textId="6DFD8ACC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A22F4FE" w14:textId="77777777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A1D880B" w14:textId="015022F0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6776FB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84,5</w:t>
            </w:r>
            <w:r w:rsidR="00B316E8" w:rsidRPr="006776FB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2</w:t>
            </w:r>
            <w:r w:rsidRPr="006776FB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1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09F8EAB0" w14:textId="77777777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nil"/>
            </w:tcBorders>
            <w:shd w:val="clear" w:color="auto" w:fill="auto"/>
          </w:tcPr>
          <w:p w14:paraId="2D500980" w14:textId="25755B77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28949BD" w14:textId="77777777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7DEDA7D" w14:textId="70A30256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247,017</w:t>
            </w:r>
          </w:p>
        </w:tc>
      </w:tr>
      <w:tr w:rsidR="00252EB1" w:rsidRPr="006776FB" w14:paraId="0FD48070" w14:textId="77777777" w:rsidTr="00843917">
        <w:trPr>
          <w:gridAfter w:val="1"/>
          <w:wAfter w:w="665" w:type="dxa"/>
        </w:trPr>
        <w:tc>
          <w:tcPr>
            <w:tcW w:w="4230" w:type="dxa"/>
            <w:gridSpan w:val="2"/>
            <w:shd w:val="clear" w:color="auto" w:fill="auto"/>
          </w:tcPr>
          <w:p w14:paraId="17DF45E3" w14:textId="5A96D26C" w:rsidR="00252EB1" w:rsidRPr="006776FB" w:rsidRDefault="00252EB1" w:rsidP="00F65325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776FB">
              <w:rPr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6B88C9D6" w14:textId="77777777" w:rsidR="00252EB1" w:rsidRPr="006776FB" w:rsidRDefault="00252EB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9B415AB" w14:textId="77777777" w:rsidR="00252EB1" w:rsidRPr="006776FB" w:rsidRDefault="00252EB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0CB035F0" w14:textId="7E910ED9" w:rsidR="00252EB1" w:rsidRPr="006776FB" w:rsidRDefault="00B30267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(60,20</w:t>
            </w:r>
            <w:r w:rsidR="00B316E8" w:rsidRPr="006776F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6776F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</w:tcBorders>
            <w:shd w:val="clear" w:color="auto" w:fill="auto"/>
          </w:tcPr>
          <w:p w14:paraId="5F11F28E" w14:textId="77777777" w:rsidR="00252EB1" w:rsidRPr="006776FB" w:rsidRDefault="00252EB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nil"/>
            </w:tcBorders>
            <w:shd w:val="clear" w:color="auto" w:fill="auto"/>
          </w:tcPr>
          <w:p w14:paraId="4E931E88" w14:textId="77777777" w:rsidR="00252EB1" w:rsidRPr="006776FB" w:rsidRDefault="00252EB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D07254A" w14:textId="77777777" w:rsidR="00252EB1" w:rsidRPr="006776FB" w:rsidRDefault="00252EB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tcBorders>
              <w:top w:val="nil"/>
            </w:tcBorders>
            <w:shd w:val="clear" w:color="auto" w:fill="auto"/>
          </w:tcPr>
          <w:p w14:paraId="162E7894" w14:textId="0F6F0A07" w:rsidR="00252EB1" w:rsidRPr="006776FB" w:rsidRDefault="00252EB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(95,308)</w:t>
            </w:r>
          </w:p>
        </w:tc>
      </w:tr>
      <w:tr w:rsidR="00252EB1" w:rsidRPr="006776FB" w14:paraId="77E55FA5" w14:textId="77777777" w:rsidTr="00843917">
        <w:trPr>
          <w:gridAfter w:val="1"/>
          <w:wAfter w:w="665" w:type="dxa"/>
        </w:trPr>
        <w:tc>
          <w:tcPr>
            <w:tcW w:w="4230" w:type="dxa"/>
            <w:gridSpan w:val="2"/>
            <w:shd w:val="clear" w:color="auto" w:fill="auto"/>
          </w:tcPr>
          <w:p w14:paraId="0BB36C50" w14:textId="77777777" w:rsidR="00252EB1" w:rsidRPr="006776FB" w:rsidRDefault="00252EB1" w:rsidP="00F65325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776FB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7D4EE5CB" w14:textId="77777777" w:rsidR="00252EB1" w:rsidRPr="006776FB" w:rsidRDefault="00252EB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6D28771" w14:textId="77777777" w:rsidR="00252EB1" w:rsidRPr="006776FB" w:rsidRDefault="00252EB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65A2ED10" w14:textId="09A2449C" w:rsidR="00252EB1" w:rsidRPr="006776FB" w:rsidRDefault="00B30267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 w:rsidRPr="006776FB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1,908</w:t>
            </w:r>
          </w:p>
        </w:tc>
        <w:tc>
          <w:tcPr>
            <w:tcW w:w="270" w:type="dxa"/>
            <w:gridSpan w:val="2"/>
            <w:tcBorders>
              <w:top w:val="nil"/>
            </w:tcBorders>
            <w:shd w:val="clear" w:color="auto" w:fill="auto"/>
          </w:tcPr>
          <w:p w14:paraId="366D780C" w14:textId="77777777" w:rsidR="00252EB1" w:rsidRPr="006776FB" w:rsidRDefault="00252EB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nil"/>
            </w:tcBorders>
            <w:shd w:val="clear" w:color="auto" w:fill="auto"/>
          </w:tcPr>
          <w:p w14:paraId="20A33A28" w14:textId="77777777" w:rsidR="00252EB1" w:rsidRPr="006776FB" w:rsidRDefault="00252EB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0FAC32F" w14:textId="77777777" w:rsidR="00252EB1" w:rsidRPr="006776FB" w:rsidRDefault="00252EB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tcBorders>
              <w:top w:val="nil"/>
            </w:tcBorders>
            <w:shd w:val="clear" w:color="auto" w:fill="auto"/>
          </w:tcPr>
          <w:p w14:paraId="1F1EB3D3" w14:textId="0BE0202B" w:rsidR="00252EB1" w:rsidRPr="006776FB" w:rsidRDefault="00252EB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2,258</w:t>
            </w:r>
          </w:p>
        </w:tc>
      </w:tr>
      <w:tr w:rsidR="006E6DCC" w:rsidRPr="006776FB" w14:paraId="6D947370" w14:textId="77777777" w:rsidTr="00843917">
        <w:trPr>
          <w:gridAfter w:val="1"/>
          <w:wAfter w:w="665" w:type="dxa"/>
        </w:trPr>
        <w:tc>
          <w:tcPr>
            <w:tcW w:w="4230" w:type="dxa"/>
            <w:gridSpan w:val="2"/>
            <w:tcBorders>
              <w:bottom w:val="nil"/>
            </w:tcBorders>
            <w:shd w:val="clear" w:color="auto" w:fill="auto"/>
          </w:tcPr>
          <w:p w14:paraId="35932D69" w14:textId="77777777" w:rsidR="006E6DCC" w:rsidRPr="006776FB" w:rsidRDefault="006E6DCC" w:rsidP="006E6DCC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776FB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ค่าใช้จ่ายที่ถือเป็นค่าใช้จ่ายทางภาษีได้เพิ่มขึ้น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41E158" w14:textId="77777777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7C6EE2C1" w14:textId="77777777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4FDF4A2" w14:textId="75A54D7C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 w:rsidRPr="006776FB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(506)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5D9EC1B1" w14:textId="77777777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799126" w14:textId="77777777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8C21D39" w14:textId="77777777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tcBorders>
              <w:bottom w:val="nil"/>
            </w:tcBorders>
            <w:shd w:val="clear" w:color="auto" w:fill="auto"/>
          </w:tcPr>
          <w:p w14:paraId="19E7D2F3" w14:textId="1E12BEA5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(675)</w:t>
            </w:r>
          </w:p>
        </w:tc>
      </w:tr>
      <w:tr w:rsidR="006E6DCC" w:rsidRPr="006776FB" w14:paraId="04A0F8D2" w14:textId="77777777" w:rsidTr="00843917">
        <w:trPr>
          <w:gridAfter w:val="1"/>
          <w:wAfter w:w="665" w:type="dxa"/>
        </w:trPr>
        <w:tc>
          <w:tcPr>
            <w:tcW w:w="4230" w:type="dxa"/>
            <w:gridSpan w:val="2"/>
            <w:tcBorders>
              <w:bottom w:val="nil"/>
            </w:tcBorders>
            <w:shd w:val="clear" w:color="auto" w:fill="auto"/>
          </w:tcPr>
          <w:p w14:paraId="731D949C" w14:textId="77777777" w:rsidR="006E6DCC" w:rsidRPr="006776FB" w:rsidRDefault="006E6DCC" w:rsidP="006E6DCC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6776F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DB0780" w14:textId="5C4FE74C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6776F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6.08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7DBBA9D0" w14:textId="77777777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E9B7B" w14:textId="6BAAAE45" w:rsidR="006E6DCC" w:rsidRPr="006776FB" w:rsidRDefault="00B316E8" w:rsidP="00B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6776F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25,715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654F8E87" w14:textId="77777777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1BD0DF" w14:textId="7449ED70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6776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12.41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E28D035" w14:textId="77777777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C848E3" w14:textId="3CB52C77" w:rsidR="006E6DCC" w:rsidRPr="006776FB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6776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153,292</w:t>
            </w:r>
          </w:p>
        </w:tc>
      </w:tr>
      <w:tr w:rsidR="009A4696" w:rsidRPr="006776FB" w14:paraId="656CB96A" w14:textId="77777777" w:rsidTr="009A4696">
        <w:trPr>
          <w:gridAfter w:val="1"/>
          <w:wAfter w:w="665" w:type="dxa"/>
        </w:trPr>
        <w:tc>
          <w:tcPr>
            <w:tcW w:w="4230" w:type="dxa"/>
            <w:gridSpan w:val="2"/>
            <w:tcBorders>
              <w:bottom w:val="nil"/>
            </w:tcBorders>
            <w:shd w:val="clear" w:color="auto" w:fill="auto"/>
          </w:tcPr>
          <w:p w14:paraId="4851FFFA" w14:textId="77777777" w:rsidR="009A4696" w:rsidRPr="006776FB" w:rsidRDefault="009A4696" w:rsidP="006E6DCC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D5E8F3" w14:textId="77777777" w:rsidR="009A4696" w:rsidRPr="006776FB" w:rsidRDefault="009A4696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05565E90" w14:textId="77777777" w:rsidR="009A4696" w:rsidRPr="006776FB" w:rsidRDefault="009A4696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767B33" w14:textId="77777777" w:rsidR="009A4696" w:rsidRPr="006776FB" w:rsidRDefault="009A4696" w:rsidP="00B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256138E8" w14:textId="77777777" w:rsidR="009A4696" w:rsidRPr="006776FB" w:rsidRDefault="009A4696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D0ECE8" w14:textId="77777777" w:rsidR="009A4696" w:rsidRPr="006776FB" w:rsidRDefault="009A4696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31D44D6" w14:textId="77777777" w:rsidR="009A4696" w:rsidRPr="006776FB" w:rsidRDefault="009A4696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E6CDAA" w14:textId="77777777" w:rsidR="009A4696" w:rsidRPr="006776FB" w:rsidRDefault="009A4696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A4696" w:rsidRPr="006776FB" w14:paraId="09F97FE0" w14:textId="77777777" w:rsidTr="009A4696">
        <w:trPr>
          <w:gridAfter w:val="1"/>
          <w:wAfter w:w="665" w:type="dxa"/>
        </w:trPr>
        <w:tc>
          <w:tcPr>
            <w:tcW w:w="4230" w:type="dxa"/>
            <w:gridSpan w:val="2"/>
            <w:tcBorders>
              <w:bottom w:val="nil"/>
            </w:tcBorders>
            <w:shd w:val="clear" w:color="auto" w:fill="auto"/>
          </w:tcPr>
          <w:p w14:paraId="488BED72" w14:textId="77777777" w:rsidR="009A4696" w:rsidRPr="006776FB" w:rsidRDefault="009A4696" w:rsidP="006E6DCC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B20F7EB" w14:textId="77777777" w:rsidR="009A4696" w:rsidRPr="006776FB" w:rsidRDefault="009A4696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AD3D37A" w14:textId="77777777" w:rsidR="009A4696" w:rsidRPr="006776FB" w:rsidRDefault="009A4696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B64D8BF" w14:textId="77777777" w:rsidR="009A4696" w:rsidRPr="006776FB" w:rsidRDefault="009A4696" w:rsidP="00B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6DBE0BE" w14:textId="77777777" w:rsidR="009A4696" w:rsidRPr="006776FB" w:rsidRDefault="009A4696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C49AC32" w14:textId="77777777" w:rsidR="009A4696" w:rsidRPr="006776FB" w:rsidRDefault="009A4696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15FC578" w14:textId="77777777" w:rsidR="009A4696" w:rsidRPr="006776FB" w:rsidRDefault="009A4696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2275521" w14:textId="77777777" w:rsidR="009A4696" w:rsidRPr="006776FB" w:rsidRDefault="009A4696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6513E" w:rsidRPr="006776FB" w14:paraId="5553712F" w14:textId="77777777" w:rsidTr="009A4696">
        <w:trPr>
          <w:gridAfter w:val="1"/>
          <w:wAfter w:w="665" w:type="dxa"/>
        </w:trPr>
        <w:tc>
          <w:tcPr>
            <w:tcW w:w="4230" w:type="dxa"/>
            <w:gridSpan w:val="2"/>
            <w:tcBorders>
              <w:bottom w:val="nil"/>
            </w:tcBorders>
            <w:shd w:val="clear" w:color="auto" w:fill="auto"/>
          </w:tcPr>
          <w:p w14:paraId="75872B28" w14:textId="77777777" w:rsidR="0046513E" w:rsidRPr="006776FB" w:rsidRDefault="0046513E" w:rsidP="006E6DCC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D8FA5E6" w14:textId="77777777" w:rsidR="0046513E" w:rsidRPr="006776FB" w:rsidRDefault="0046513E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ADC58DF" w14:textId="77777777" w:rsidR="0046513E" w:rsidRPr="006776FB" w:rsidRDefault="0046513E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24A4791" w14:textId="77777777" w:rsidR="0046513E" w:rsidRPr="006776FB" w:rsidRDefault="0046513E" w:rsidP="00B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6A85687" w14:textId="77777777" w:rsidR="0046513E" w:rsidRPr="006776FB" w:rsidRDefault="0046513E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30C2C25" w14:textId="77777777" w:rsidR="0046513E" w:rsidRPr="006776FB" w:rsidRDefault="0046513E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5065CA3" w14:textId="77777777" w:rsidR="0046513E" w:rsidRPr="006776FB" w:rsidRDefault="0046513E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01CA0D9" w14:textId="77777777" w:rsidR="0046513E" w:rsidRPr="006776FB" w:rsidRDefault="0046513E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6513E" w:rsidRPr="006776FB" w14:paraId="3FD9CC95" w14:textId="77777777" w:rsidTr="009A4696">
        <w:trPr>
          <w:gridAfter w:val="1"/>
          <w:wAfter w:w="665" w:type="dxa"/>
        </w:trPr>
        <w:tc>
          <w:tcPr>
            <w:tcW w:w="4230" w:type="dxa"/>
            <w:gridSpan w:val="2"/>
            <w:tcBorders>
              <w:bottom w:val="nil"/>
            </w:tcBorders>
            <w:shd w:val="clear" w:color="auto" w:fill="auto"/>
          </w:tcPr>
          <w:p w14:paraId="4A931D06" w14:textId="77777777" w:rsidR="0046513E" w:rsidRPr="006776FB" w:rsidRDefault="0046513E" w:rsidP="006E6DCC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8CD3B9C" w14:textId="77777777" w:rsidR="0046513E" w:rsidRPr="006776FB" w:rsidRDefault="0046513E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4748DA3" w14:textId="77777777" w:rsidR="0046513E" w:rsidRPr="006776FB" w:rsidRDefault="0046513E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66A885F" w14:textId="77777777" w:rsidR="0046513E" w:rsidRPr="006776FB" w:rsidRDefault="0046513E" w:rsidP="00B31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FFE7C66" w14:textId="77777777" w:rsidR="0046513E" w:rsidRPr="006776FB" w:rsidRDefault="0046513E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0F757BA" w14:textId="77777777" w:rsidR="0046513E" w:rsidRPr="006776FB" w:rsidRDefault="0046513E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BED7262" w14:textId="77777777" w:rsidR="0046513E" w:rsidRPr="006776FB" w:rsidRDefault="0046513E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F49DE16" w14:textId="77777777" w:rsidR="0046513E" w:rsidRPr="006776FB" w:rsidRDefault="0046513E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04D9B" w:rsidRPr="006776FB" w14:paraId="48FC67F5" w14:textId="77777777" w:rsidTr="00843917">
        <w:tblPrEx>
          <w:tblBorders>
            <w:bottom w:val="none" w:sz="0" w:space="0" w:color="auto"/>
          </w:tblBorders>
        </w:tblPrEx>
        <w:tc>
          <w:tcPr>
            <w:tcW w:w="3852" w:type="dxa"/>
            <w:shd w:val="clear" w:color="auto" w:fill="auto"/>
          </w:tcPr>
          <w:p w14:paraId="0A99A1CD" w14:textId="77777777" w:rsidR="00004D9B" w:rsidRPr="006776FB" w:rsidRDefault="00004D9B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94" w:type="dxa"/>
            <w:gridSpan w:val="15"/>
            <w:shd w:val="clear" w:color="auto" w:fill="auto"/>
          </w:tcPr>
          <w:p w14:paraId="42E0E6A0" w14:textId="77777777" w:rsidR="00004D9B" w:rsidRPr="006776FB" w:rsidRDefault="00004D9B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776F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5431D" w:rsidRPr="006776FB" w14:paraId="33CAF330" w14:textId="77777777" w:rsidTr="00843917">
        <w:tblPrEx>
          <w:tblBorders>
            <w:bottom w:val="none" w:sz="0" w:space="0" w:color="auto"/>
          </w:tblBorders>
        </w:tblPrEx>
        <w:tc>
          <w:tcPr>
            <w:tcW w:w="3852" w:type="dxa"/>
            <w:shd w:val="clear" w:color="auto" w:fill="auto"/>
          </w:tcPr>
          <w:p w14:paraId="162D080F" w14:textId="43122367" w:rsidR="00A5431D" w:rsidRPr="006776FB" w:rsidRDefault="00A5431D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 w:right="-108" w:hanging="23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6776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812" w:type="dxa"/>
            <w:gridSpan w:val="7"/>
            <w:shd w:val="clear" w:color="auto" w:fill="auto"/>
          </w:tcPr>
          <w:p w14:paraId="589AEA0F" w14:textId="77777777" w:rsidR="00A5431D" w:rsidRPr="006776FB" w:rsidRDefault="00A5431D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776FB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A122DA5" w14:textId="77777777" w:rsidR="00A5431D" w:rsidRPr="006776FB" w:rsidRDefault="00A5431D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014" w:type="dxa"/>
            <w:gridSpan w:val="6"/>
            <w:shd w:val="clear" w:color="auto" w:fill="auto"/>
          </w:tcPr>
          <w:p w14:paraId="366DF7DF" w14:textId="77777777" w:rsidR="00A5431D" w:rsidRPr="006776FB" w:rsidRDefault="00A5431D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776FB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252EB1" w:rsidRPr="006776FB" w14:paraId="3FEAB5C7" w14:textId="77777777" w:rsidTr="00843917">
        <w:tblPrEx>
          <w:tblBorders>
            <w:bottom w:val="none" w:sz="0" w:space="0" w:color="auto"/>
          </w:tblBorders>
        </w:tblPrEx>
        <w:tc>
          <w:tcPr>
            <w:tcW w:w="3852" w:type="dxa"/>
            <w:shd w:val="clear" w:color="auto" w:fill="auto"/>
          </w:tcPr>
          <w:p w14:paraId="0BE055BA" w14:textId="77777777" w:rsidR="00252EB1" w:rsidRPr="006776FB" w:rsidRDefault="00252EB1" w:rsidP="00252EB1">
            <w:pP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6776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776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776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38457984" w14:textId="74706CF2" w:rsidR="00252EB1" w:rsidRPr="006776FB" w:rsidRDefault="00252EB1" w:rsidP="0025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776F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8" w:type="dxa"/>
            <w:gridSpan w:val="2"/>
            <w:shd w:val="clear" w:color="auto" w:fill="auto"/>
            <w:vAlign w:val="center"/>
          </w:tcPr>
          <w:p w14:paraId="5C539897" w14:textId="77777777" w:rsidR="00252EB1" w:rsidRPr="006776FB" w:rsidRDefault="00252EB1" w:rsidP="0025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0E11B851" w14:textId="4D4362E2" w:rsidR="00252EB1" w:rsidRPr="006776FB" w:rsidRDefault="00252EB1" w:rsidP="0025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776F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58D8BEA3" w14:textId="77777777" w:rsidR="00252EB1" w:rsidRPr="006776FB" w:rsidRDefault="00252EB1" w:rsidP="0025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3" w:type="dxa"/>
            <w:gridSpan w:val="3"/>
            <w:shd w:val="clear" w:color="auto" w:fill="auto"/>
            <w:vAlign w:val="center"/>
          </w:tcPr>
          <w:p w14:paraId="0E164A6F" w14:textId="3303B221" w:rsidR="00252EB1" w:rsidRPr="006776FB" w:rsidRDefault="00252EB1" w:rsidP="0025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776F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832484A" w14:textId="77777777" w:rsidR="00252EB1" w:rsidRPr="006776FB" w:rsidRDefault="00252EB1" w:rsidP="0025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0C0BE8B2" w14:textId="278CA06D" w:rsidR="00252EB1" w:rsidRPr="006776FB" w:rsidRDefault="00252EB1" w:rsidP="0025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776F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805F5" w:rsidRPr="006776FB" w14:paraId="415DB4B8" w14:textId="77777777" w:rsidTr="00843917">
        <w:tblPrEx>
          <w:tblBorders>
            <w:bottom w:val="none" w:sz="0" w:space="0" w:color="auto"/>
          </w:tblBorders>
        </w:tblPrEx>
        <w:tc>
          <w:tcPr>
            <w:tcW w:w="3852" w:type="dxa"/>
            <w:shd w:val="clear" w:color="auto" w:fill="auto"/>
          </w:tcPr>
          <w:p w14:paraId="2A4C6737" w14:textId="77777777" w:rsidR="003805F5" w:rsidRPr="006776FB" w:rsidRDefault="003805F5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50206D3D" w14:textId="77777777" w:rsidR="003805F5" w:rsidRPr="006776FB" w:rsidRDefault="003805F5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  <w:vAlign w:val="center"/>
          </w:tcPr>
          <w:p w14:paraId="070BA936" w14:textId="77777777" w:rsidR="003805F5" w:rsidRPr="006776FB" w:rsidRDefault="003805F5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14:paraId="65672D3E" w14:textId="77777777" w:rsidR="003805F5" w:rsidRPr="006776FB" w:rsidRDefault="003805F5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76FB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23F9F4E" w14:textId="77777777" w:rsidR="003805F5" w:rsidRPr="006776FB" w:rsidRDefault="003805F5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3" w:type="dxa"/>
            <w:gridSpan w:val="3"/>
            <w:shd w:val="clear" w:color="auto" w:fill="auto"/>
            <w:vAlign w:val="center"/>
          </w:tcPr>
          <w:p w14:paraId="1DCF4FE0" w14:textId="77777777" w:rsidR="003805F5" w:rsidRPr="006776FB" w:rsidRDefault="003805F5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538045D" w14:textId="77777777" w:rsidR="003805F5" w:rsidRPr="006776FB" w:rsidRDefault="003805F5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410C4245" w14:textId="77777777" w:rsidR="003805F5" w:rsidRPr="006776FB" w:rsidRDefault="003805F5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76FB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3805F5" w:rsidRPr="00664BF6" w14:paraId="1E76B655" w14:textId="77777777" w:rsidTr="00843917">
        <w:tblPrEx>
          <w:tblBorders>
            <w:bottom w:val="none" w:sz="0" w:space="0" w:color="auto"/>
          </w:tblBorders>
        </w:tblPrEx>
        <w:tc>
          <w:tcPr>
            <w:tcW w:w="3852" w:type="dxa"/>
            <w:shd w:val="clear" w:color="auto" w:fill="auto"/>
          </w:tcPr>
          <w:p w14:paraId="42EADC4C" w14:textId="77777777" w:rsidR="003805F5" w:rsidRPr="006776FB" w:rsidRDefault="003805F5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94" w:type="dxa"/>
            <w:gridSpan w:val="15"/>
            <w:shd w:val="clear" w:color="auto" w:fill="auto"/>
          </w:tcPr>
          <w:p w14:paraId="47122733" w14:textId="77777777" w:rsidR="003805F5" w:rsidRPr="00664BF6" w:rsidRDefault="003805F5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64BF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664BF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664BF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54E98" w:rsidRPr="00664BF6" w14:paraId="79B205D1" w14:textId="77777777" w:rsidTr="00843917">
        <w:tblPrEx>
          <w:tblBorders>
            <w:bottom w:val="none" w:sz="0" w:space="0" w:color="auto"/>
          </w:tblBorders>
        </w:tblPrEx>
        <w:tc>
          <w:tcPr>
            <w:tcW w:w="3852" w:type="dxa"/>
            <w:shd w:val="clear" w:color="auto" w:fill="auto"/>
          </w:tcPr>
          <w:p w14:paraId="4B3D9672" w14:textId="77777777" w:rsidR="00454E98" w:rsidRPr="00664BF6" w:rsidRDefault="00454E98" w:rsidP="00454E98">
            <w:pPr>
              <w:rPr>
                <w:rFonts w:ascii="Angsana New" w:hAnsi="Angsana New"/>
                <w:sz w:val="30"/>
                <w:szCs w:val="30"/>
              </w:rPr>
            </w:pPr>
            <w:r w:rsidRPr="00664BF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2" w:type="dxa"/>
            <w:gridSpan w:val="2"/>
            <w:shd w:val="clear" w:color="auto" w:fill="auto"/>
          </w:tcPr>
          <w:p w14:paraId="14C17CC4" w14:textId="7962546D" w:rsidR="00454E98" w:rsidRPr="00664BF6" w:rsidRDefault="000A3A1F" w:rsidP="00454E98">
            <w:pPr>
              <w:pStyle w:val="acctfourfigures"/>
              <w:tabs>
                <w:tab w:val="clear" w:pos="765"/>
                <w:tab w:val="decimal" w:pos="990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B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1,309,257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5DDC2D83" w14:textId="77777777" w:rsidR="00454E98" w:rsidRPr="00664BF6" w:rsidRDefault="00454E98" w:rsidP="00454E98">
            <w:pPr>
              <w:pStyle w:val="acctfourfigures"/>
              <w:tabs>
                <w:tab w:val="decimal" w:pos="1149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gridSpan w:val="3"/>
            <w:shd w:val="clear" w:color="auto" w:fill="auto"/>
          </w:tcPr>
          <w:p w14:paraId="62CAF146" w14:textId="2D52B48F" w:rsidR="00454E98" w:rsidRPr="00664BF6" w:rsidRDefault="006662FD" w:rsidP="00454E98">
            <w:pPr>
              <w:pStyle w:val="acctfourfigures"/>
              <w:tabs>
                <w:tab w:val="clear" w:pos="765"/>
                <w:tab w:val="decimal" w:pos="990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2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530,367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1E96FFD8" w14:textId="77777777" w:rsidR="00454E98" w:rsidRPr="00664BF6" w:rsidRDefault="00454E98" w:rsidP="00454E98">
            <w:pPr>
              <w:pStyle w:val="acctfourfigures"/>
              <w:tabs>
                <w:tab w:val="decimal" w:pos="990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gridSpan w:val="3"/>
            <w:shd w:val="clear" w:color="auto" w:fill="auto"/>
          </w:tcPr>
          <w:p w14:paraId="21E1CD26" w14:textId="52AD57E0" w:rsidR="00454E98" w:rsidRPr="00664BF6" w:rsidRDefault="000A3A1F" w:rsidP="00454E98">
            <w:pPr>
              <w:pStyle w:val="acctfourfigures"/>
              <w:tabs>
                <w:tab w:val="clear" w:pos="765"/>
                <w:tab w:val="decimal" w:pos="1091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  <w:r w:rsidRPr="00664BF6">
              <w:rPr>
                <w:rFonts w:asciiTheme="majorBidi" w:hAnsiTheme="majorBidi" w:cstheme="majorBidi"/>
                <w:sz w:val="30"/>
                <w:szCs w:val="30"/>
              </w:rPr>
              <w:t>(5,138,061</w:t>
            </w:r>
            <w:r w:rsidR="009C4593" w:rsidRPr="00664BF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6E87EFD0" w14:textId="77777777" w:rsidR="00454E98" w:rsidRPr="00664BF6" w:rsidRDefault="00454E98" w:rsidP="00454E98">
            <w:pPr>
              <w:pStyle w:val="acctfourfigures"/>
              <w:tabs>
                <w:tab w:val="decimal" w:pos="990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gridSpan w:val="2"/>
            <w:shd w:val="clear" w:color="auto" w:fill="auto"/>
          </w:tcPr>
          <w:p w14:paraId="7007E390" w14:textId="56EDD20B" w:rsidR="00454E98" w:rsidRPr="00664BF6" w:rsidRDefault="006662FD" w:rsidP="00454E98">
            <w:pPr>
              <w:pStyle w:val="acctfourfigures"/>
              <w:tabs>
                <w:tab w:val="clear" w:pos="765"/>
                <w:tab w:val="decimal" w:pos="1091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  <w:r w:rsidRPr="006662FD">
              <w:rPr>
                <w:rFonts w:asciiTheme="majorBidi" w:hAnsiTheme="majorBidi" w:cstheme="majorBidi"/>
                <w:sz w:val="30"/>
                <w:szCs w:val="30"/>
              </w:rPr>
              <w:t>(5,050,507)</w:t>
            </w:r>
          </w:p>
        </w:tc>
      </w:tr>
      <w:tr w:rsidR="009C4593" w:rsidRPr="00664BF6" w14:paraId="1B5D0A17" w14:textId="77777777" w:rsidTr="00843917">
        <w:tblPrEx>
          <w:tblBorders>
            <w:bottom w:val="none" w:sz="0" w:space="0" w:color="auto"/>
          </w:tblBorders>
        </w:tblPrEx>
        <w:tc>
          <w:tcPr>
            <w:tcW w:w="3852" w:type="dxa"/>
            <w:shd w:val="clear" w:color="auto" w:fill="auto"/>
          </w:tcPr>
          <w:p w14:paraId="3D962287" w14:textId="77777777" w:rsidR="009C4593" w:rsidRPr="00664BF6" w:rsidRDefault="009C4593" w:rsidP="009C459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64BF6">
              <w:rPr>
                <w:rFonts w:ascii="Angsana New" w:hAnsi="Angsana New" w:hint="cs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272" w:type="dxa"/>
            <w:gridSpan w:val="2"/>
            <w:shd w:val="clear" w:color="auto" w:fill="auto"/>
          </w:tcPr>
          <w:p w14:paraId="43B77BC5" w14:textId="5EC4DFB5" w:rsidR="009C4593" w:rsidRPr="00664BF6" w:rsidRDefault="000A3A1F" w:rsidP="009C4593">
            <w:pPr>
              <w:pStyle w:val="acctfourfigures"/>
              <w:tabs>
                <w:tab w:val="clear" w:pos="765"/>
                <w:tab w:val="decimal" w:pos="990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  <w:r w:rsidRPr="00664BF6">
              <w:rPr>
                <w:rFonts w:asciiTheme="majorBidi" w:hAnsiTheme="majorBidi" w:cstheme="majorBidi"/>
                <w:sz w:val="30"/>
                <w:szCs w:val="30"/>
              </w:rPr>
              <w:t>(463,719)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71140F87" w14:textId="77777777" w:rsidR="009C4593" w:rsidRPr="00664BF6" w:rsidRDefault="009C4593" w:rsidP="009C4593">
            <w:pPr>
              <w:pStyle w:val="acctfourfigures"/>
              <w:tabs>
                <w:tab w:val="decimal" w:pos="1149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gridSpan w:val="3"/>
            <w:shd w:val="clear" w:color="auto" w:fill="auto"/>
          </w:tcPr>
          <w:p w14:paraId="29A49B84" w14:textId="725C7137" w:rsidR="009C4593" w:rsidRPr="00664BF6" w:rsidRDefault="006662FD" w:rsidP="009C4593">
            <w:pPr>
              <w:pStyle w:val="acctfourfigures"/>
              <w:tabs>
                <w:tab w:val="clear" w:pos="765"/>
                <w:tab w:val="decimal" w:pos="990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  <w:r w:rsidRPr="006662FD">
              <w:rPr>
                <w:rFonts w:asciiTheme="majorBidi" w:hAnsiTheme="majorBidi" w:cstheme="majorBidi"/>
                <w:sz w:val="30"/>
                <w:szCs w:val="30"/>
              </w:rPr>
              <w:t>(213,402)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2AEED8F7" w14:textId="77777777" w:rsidR="009C4593" w:rsidRPr="00664BF6" w:rsidRDefault="009C4593" w:rsidP="009C4593">
            <w:pPr>
              <w:pStyle w:val="acctfourfigures"/>
              <w:tabs>
                <w:tab w:val="decimal" w:pos="922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gridSpan w:val="3"/>
            <w:shd w:val="clear" w:color="auto" w:fill="auto"/>
          </w:tcPr>
          <w:p w14:paraId="2806568C" w14:textId="20B61CE5" w:rsidR="009C4593" w:rsidRPr="00664BF6" w:rsidRDefault="000A3A1F" w:rsidP="009C4593">
            <w:pPr>
              <w:pStyle w:val="acctfourfigures"/>
              <w:tabs>
                <w:tab w:val="clear" w:pos="765"/>
                <w:tab w:val="decimal" w:pos="1091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  <w:r w:rsidRPr="00664BF6">
              <w:rPr>
                <w:rFonts w:asciiTheme="majorBidi" w:hAnsiTheme="majorBidi" w:cstheme="majorBidi"/>
                <w:sz w:val="30"/>
                <w:szCs w:val="30"/>
              </w:rPr>
              <w:t>463,719</w:t>
            </w:r>
          </w:p>
        </w:tc>
        <w:tc>
          <w:tcPr>
            <w:tcW w:w="268" w:type="dxa"/>
            <w:shd w:val="clear" w:color="auto" w:fill="auto"/>
          </w:tcPr>
          <w:p w14:paraId="1632F208" w14:textId="77777777" w:rsidR="009C4593" w:rsidRPr="00664BF6" w:rsidRDefault="009C4593" w:rsidP="009C4593">
            <w:pPr>
              <w:pStyle w:val="acctfourfigures"/>
              <w:tabs>
                <w:tab w:val="decimal" w:pos="947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gridSpan w:val="2"/>
            <w:shd w:val="clear" w:color="auto" w:fill="auto"/>
          </w:tcPr>
          <w:p w14:paraId="3B7BE716" w14:textId="359B9D11" w:rsidR="009C4593" w:rsidRPr="00664BF6" w:rsidRDefault="006662FD" w:rsidP="009C4593">
            <w:pPr>
              <w:pStyle w:val="acctfourfigures"/>
              <w:tabs>
                <w:tab w:val="clear" w:pos="765"/>
                <w:tab w:val="decimal" w:pos="1091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  <w:r w:rsidRPr="006662FD">
              <w:rPr>
                <w:rFonts w:asciiTheme="majorBidi" w:hAnsiTheme="majorBidi" w:cstheme="majorBidi"/>
                <w:sz w:val="30"/>
                <w:szCs w:val="30"/>
              </w:rPr>
              <w:t>213,402</w:t>
            </w:r>
          </w:p>
        </w:tc>
      </w:tr>
      <w:tr w:rsidR="00454E98" w:rsidRPr="006776FB" w14:paraId="60840851" w14:textId="77777777" w:rsidTr="00843917">
        <w:tblPrEx>
          <w:tblBorders>
            <w:bottom w:val="none" w:sz="0" w:space="0" w:color="auto"/>
          </w:tblBorders>
        </w:tblPrEx>
        <w:tc>
          <w:tcPr>
            <w:tcW w:w="3852" w:type="dxa"/>
            <w:shd w:val="clear" w:color="auto" w:fill="auto"/>
          </w:tcPr>
          <w:p w14:paraId="5B58D8B0" w14:textId="77777777" w:rsidR="00454E98" w:rsidRPr="00664BF6" w:rsidRDefault="00454E98" w:rsidP="00454E9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4B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664BF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64B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(หนี้สิน) ภาษีเงินได้</w:t>
            </w:r>
          </w:p>
          <w:p w14:paraId="7A7DCAF3" w14:textId="77777777" w:rsidR="00454E98" w:rsidRPr="00664BF6" w:rsidRDefault="00454E98" w:rsidP="00454E9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4B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รอการตัดบัญชีสุทธิ 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C8353B" w14:textId="77777777" w:rsidR="00454E98" w:rsidRPr="00664BF6" w:rsidRDefault="00454E98" w:rsidP="00454E98">
            <w:pPr>
              <w:pStyle w:val="acctfourfigures"/>
              <w:tabs>
                <w:tab w:val="clear" w:pos="765"/>
                <w:tab w:val="decimal" w:pos="990"/>
              </w:tabs>
              <w:spacing w:line="235" w:lineRule="auto"/>
              <w:ind w:right="-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46DFC583" w14:textId="7F9359A7" w:rsidR="00454E98" w:rsidRPr="00664BF6" w:rsidRDefault="009C4593" w:rsidP="00454E98">
            <w:pPr>
              <w:pStyle w:val="acctfourfigures"/>
              <w:tabs>
                <w:tab w:val="clear" w:pos="765"/>
                <w:tab w:val="decimal" w:pos="990"/>
              </w:tabs>
              <w:spacing w:line="235" w:lineRule="auto"/>
              <w:ind w:right="-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4BF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845,538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11A90889" w14:textId="77777777" w:rsidR="00454E98" w:rsidRPr="00664BF6" w:rsidRDefault="00454E98" w:rsidP="00454E98">
            <w:pPr>
              <w:pStyle w:val="acctfourfigures"/>
              <w:tabs>
                <w:tab w:val="clear" w:pos="765"/>
                <w:tab w:val="decimal" w:pos="1149"/>
              </w:tabs>
              <w:spacing w:line="235" w:lineRule="auto"/>
              <w:ind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879DC7" w14:textId="77777777" w:rsidR="00454E98" w:rsidRPr="00664BF6" w:rsidRDefault="00454E98" w:rsidP="00454E98">
            <w:pPr>
              <w:pStyle w:val="acctfourfigures"/>
              <w:tabs>
                <w:tab w:val="clear" w:pos="765"/>
                <w:tab w:val="decimal" w:pos="990"/>
              </w:tabs>
              <w:spacing w:line="235" w:lineRule="auto"/>
              <w:ind w:right="-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078102EE" w14:textId="44BCB2E2" w:rsidR="00454E98" w:rsidRPr="00664BF6" w:rsidRDefault="00454E98" w:rsidP="00454E98">
            <w:pPr>
              <w:pStyle w:val="acctfourfigures"/>
              <w:tabs>
                <w:tab w:val="clear" w:pos="765"/>
                <w:tab w:val="decimal" w:pos="990"/>
              </w:tabs>
              <w:spacing w:line="235" w:lineRule="auto"/>
              <w:ind w:right="-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4BF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316,965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7B5A1F34" w14:textId="77777777" w:rsidR="00454E98" w:rsidRPr="00664BF6" w:rsidRDefault="00454E98" w:rsidP="00454E98">
            <w:pPr>
              <w:pStyle w:val="acctfourfigures"/>
              <w:tabs>
                <w:tab w:val="clear" w:pos="765"/>
                <w:tab w:val="decimal" w:pos="990"/>
              </w:tabs>
              <w:spacing w:line="235" w:lineRule="auto"/>
              <w:ind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1E16D7" w14:textId="77777777" w:rsidR="00454E98" w:rsidRPr="00664BF6" w:rsidRDefault="00454E98" w:rsidP="00454E98">
            <w:pPr>
              <w:pStyle w:val="acctfourfigures"/>
              <w:tabs>
                <w:tab w:val="clear" w:pos="765"/>
                <w:tab w:val="decimal" w:pos="1091"/>
              </w:tabs>
              <w:spacing w:line="235" w:lineRule="auto"/>
              <w:ind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B6BF750" w14:textId="038C0DDF" w:rsidR="00454E98" w:rsidRPr="00664BF6" w:rsidRDefault="009C4593" w:rsidP="00454E98">
            <w:pPr>
              <w:pStyle w:val="acctfourfigures"/>
              <w:tabs>
                <w:tab w:val="clear" w:pos="765"/>
                <w:tab w:val="decimal" w:pos="1091"/>
              </w:tabs>
              <w:spacing w:line="235" w:lineRule="auto"/>
              <w:ind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B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(4,674,342)</w:t>
            </w:r>
          </w:p>
        </w:tc>
        <w:tc>
          <w:tcPr>
            <w:tcW w:w="268" w:type="dxa"/>
            <w:shd w:val="clear" w:color="auto" w:fill="auto"/>
          </w:tcPr>
          <w:p w14:paraId="07FBA7C9" w14:textId="77777777" w:rsidR="00454E98" w:rsidRPr="00664BF6" w:rsidRDefault="00454E98" w:rsidP="00454E98">
            <w:pPr>
              <w:pStyle w:val="acctfourfigures"/>
              <w:tabs>
                <w:tab w:val="clear" w:pos="765"/>
                <w:tab w:val="decimal" w:pos="990"/>
              </w:tabs>
              <w:spacing w:line="235" w:lineRule="auto"/>
              <w:ind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410081" w14:textId="77777777" w:rsidR="00454E98" w:rsidRPr="00664BF6" w:rsidRDefault="00454E98" w:rsidP="00454E98">
            <w:pPr>
              <w:pStyle w:val="acctfourfigures"/>
              <w:tabs>
                <w:tab w:val="clear" w:pos="765"/>
                <w:tab w:val="decimal" w:pos="1091"/>
              </w:tabs>
              <w:spacing w:line="235" w:lineRule="auto"/>
              <w:ind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BBB6E51" w14:textId="74BD451A" w:rsidR="00454E98" w:rsidRPr="006776FB" w:rsidRDefault="00454E98" w:rsidP="00454E98">
            <w:pPr>
              <w:pStyle w:val="acctfourfigures"/>
              <w:tabs>
                <w:tab w:val="clear" w:pos="765"/>
                <w:tab w:val="decimal" w:pos="1091"/>
              </w:tabs>
              <w:spacing w:line="235" w:lineRule="auto"/>
              <w:ind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B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(4,837,105)</w:t>
            </w:r>
          </w:p>
        </w:tc>
      </w:tr>
    </w:tbl>
    <w:p w14:paraId="3DA66120" w14:textId="77777777" w:rsidR="00472978" w:rsidRPr="006776FB" w:rsidRDefault="00472978" w:rsidP="00004D9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864" w:type="dxa"/>
        <w:tblInd w:w="558" w:type="dxa"/>
        <w:tblLook w:val="01E0" w:firstRow="1" w:lastRow="1" w:firstColumn="1" w:lastColumn="1" w:noHBand="0" w:noVBand="0"/>
      </w:tblPr>
      <w:tblGrid>
        <w:gridCol w:w="3852"/>
        <w:gridCol w:w="1260"/>
        <w:gridCol w:w="270"/>
        <w:gridCol w:w="1260"/>
        <w:gridCol w:w="270"/>
        <w:gridCol w:w="1260"/>
        <w:gridCol w:w="270"/>
        <w:gridCol w:w="1422"/>
      </w:tblGrid>
      <w:tr w:rsidR="00004D9B" w:rsidRPr="006776FB" w14:paraId="33FAABE7" w14:textId="77777777" w:rsidTr="006749E0">
        <w:tc>
          <w:tcPr>
            <w:tcW w:w="3852" w:type="dxa"/>
            <w:shd w:val="clear" w:color="auto" w:fill="auto"/>
          </w:tcPr>
          <w:p w14:paraId="670DFC8A" w14:textId="77777777" w:rsidR="00004D9B" w:rsidRPr="006776FB" w:rsidRDefault="00004D9B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12" w:type="dxa"/>
            <w:gridSpan w:val="7"/>
            <w:shd w:val="clear" w:color="auto" w:fill="auto"/>
          </w:tcPr>
          <w:p w14:paraId="1E9E24E8" w14:textId="77777777" w:rsidR="00004D9B" w:rsidRPr="006776FB" w:rsidRDefault="00004D9B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776F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431D" w:rsidRPr="006776FB" w14:paraId="0E2ECE58" w14:textId="77777777" w:rsidTr="006749E0">
        <w:tc>
          <w:tcPr>
            <w:tcW w:w="3852" w:type="dxa"/>
            <w:shd w:val="clear" w:color="auto" w:fill="auto"/>
          </w:tcPr>
          <w:p w14:paraId="32A18BAB" w14:textId="3BCDFF3F" w:rsidR="00A5431D" w:rsidRPr="006776FB" w:rsidRDefault="00A5431D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6776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90" w:type="dxa"/>
            <w:gridSpan w:val="3"/>
            <w:shd w:val="clear" w:color="auto" w:fill="auto"/>
          </w:tcPr>
          <w:p w14:paraId="7A77F549" w14:textId="77777777" w:rsidR="00A5431D" w:rsidRPr="006776FB" w:rsidRDefault="00A5431D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776FB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6709ED60" w14:textId="77777777" w:rsidR="00A5431D" w:rsidRPr="006776FB" w:rsidRDefault="00A5431D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952" w:type="dxa"/>
            <w:gridSpan w:val="3"/>
            <w:shd w:val="clear" w:color="auto" w:fill="auto"/>
          </w:tcPr>
          <w:p w14:paraId="02E45F75" w14:textId="77777777" w:rsidR="00A5431D" w:rsidRPr="006776FB" w:rsidRDefault="00A5431D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776FB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252EB1" w:rsidRPr="006776FB" w14:paraId="751BE1BB" w14:textId="77777777" w:rsidTr="006749E0">
        <w:tc>
          <w:tcPr>
            <w:tcW w:w="3852" w:type="dxa"/>
            <w:shd w:val="clear" w:color="auto" w:fill="auto"/>
          </w:tcPr>
          <w:p w14:paraId="34AEBA59" w14:textId="77777777" w:rsidR="00252EB1" w:rsidRPr="006776FB" w:rsidRDefault="00252EB1" w:rsidP="00252EB1">
            <w:pP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6776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776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776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E2FB18A" w14:textId="55D012A2" w:rsidR="00252EB1" w:rsidRPr="006776FB" w:rsidRDefault="00252EB1" w:rsidP="0025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776F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6BAC05D" w14:textId="77777777" w:rsidR="00252EB1" w:rsidRPr="006776FB" w:rsidRDefault="00252EB1" w:rsidP="0025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572A9B1" w14:textId="6587DFEB" w:rsidR="00252EB1" w:rsidRPr="006776FB" w:rsidRDefault="00252EB1" w:rsidP="0025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776F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4AE4D985" w14:textId="77777777" w:rsidR="00252EB1" w:rsidRPr="006776FB" w:rsidRDefault="00252EB1" w:rsidP="0025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879A4A6" w14:textId="2B7A560F" w:rsidR="00252EB1" w:rsidRPr="006776FB" w:rsidRDefault="00252EB1" w:rsidP="0025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776F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DAE4C44" w14:textId="77777777" w:rsidR="00252EB1" w:rsidRPr="006776FB" w:rsidRDefault="00252EB1" w:rsidP="0025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22B0D659" w14:textId="4B542960" w:rsidR="00252EB1" w:rsidRPr="006776FB" w:rsidRDefault="00252EB1" w:rsidP="0025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776F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5431D" w:rsidRPr="006776FB" w14:paraId="2C9340CD" w14:textId="77777777" w:rsidTr="006749E0">
        <w:tc>
          <w:tcPr>
            <w:tcW w:w="3852" w:type="dxa"/>
            <w:shd w:val="clear" w:color="auto" w:fill="auto"/>
          </w:tcPr>
          <w:p w14:paraId="49AFB520" w14:textId="77777777" w:rsidR="00A5431D" w:rsidRPr="006776FB" w:rsidRDefault="00A5431D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12" w:type="dxa"/>
            <w:gridSpan w:val="7"/>
            <w:shd w:val="clear" w:color="auto" w:fill="auto"/>
          </w:tcPr>
          <w:p w14:paraId="74C45F91" w14:textId="77777777" w:rsidR="00A5431D" w:rsidRPr="006776FB" w:rsidRDefault="00A5431D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776F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6776F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6776F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52EB1" w:rsidRPr="006776FB" w14:paraId="3064F58C" w14:textId="77777777" w:rsidTr="006749E0">
        <w:tc>
          <w:tcPr>
            <w:tcW w:w="3852" w:type="dxa"/>
            <w:shd w:val="clear" w:color="auto" w:fill="auto"/>
          </w:tcPr>
          <w:p w14:paraId="2829CD85" w14:textId="77777777" w:rsidR="00252EB1" w:rsidRPr="006776FB" w:rsidRDefault="00252EB1" w:rsidP="00252EB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776FB">
              <w:rPr>
                <w:rFonts w:ascii="Angsana New" w:hAnsi="Angsana New" w:hint="cs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260" w:type="dxa"/>
            <w:shd w:val="clear" w:color="auto" w:fill="auto"/>
          </w:tcPr>
          <w:p w14:paraId="66BE2102" w14:textId="746FE1C2" w:rsidR="00252EB1" w:rsidRPr="006776FB" w:rsidRDefault="00B30267" w:rsidP="0025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6776FB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112,423</w:t>
            </w:r>
          </w:p>
        </w:tc>
        <w:tc>
          <w:tcPr>
            <w:tcW w:w="270" w:type="dxa"/>
            <w:shd w:val="clear" w:color="auto" w:fill="auto"/>
          </w:tcPr>
          <w:p w14:paraId="270544B0" w14:textId="77777777" w:rsidR="00252EB1" w:rsidRPr="006776FB" w:rsidRDefault="00252EB1" w:rsidP="0025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028CA30" w14:textId="6CC61EEA" w:rsidR="00252EB1" w:rsidRPr="006776FB" w:rsidRDefault="00252EB1" w:rsidP="0025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17,033</w:t>
            </w:r>
          </w:p>
        </w:tc>
        <w:tc>
          <w:tcPr>
            <w:tcW w:w="270" w:type="dxa"/>
            <w:shd w:val="clear" w:color="auto" w:fill="auto"/>
          </w:tcPr>
          <w:p w14:paraId="07E15A66" w14:textId="77777777" w:rsidR="00252EB1" w:rsidRPr="006776FB" w:rsidRDefault="00252EB1" w:rsidP="0025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B55AF0D" w14:textId="6CC28D48" w:rsidR="00252EB1" w:rsidRPr="006776FB" w:rsidRDefault="00252EB1" w:rsidP="00F65325">
            <w:pPr>
              <w:pStyle w:val="acctfourfigures"/>
              <w:tabs>
                <w:tab w:val="clear" w:pos="765"/>
              </w:tabs>
              <w:spacing w:line="240" w:lineRule="atLeast"/>
              <w:ind w:left="-79" w:right="2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29882C" w14:textId="77777777" w:rsidR="00252EB1" w:rsidRPr="006776FB" w:rsidRDefault="00252EB1" w:rsidP="0025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</w:tcPr>
          <w:p w14:paraId="4159E2F7" w14:textId="31787611" w:rsidR="00252EB1" w:rsidRPr="006776FB" w:rsidRDefault="00252EB1" w:rsidP="00252EB1">
            <w:pPr>
              <w:pStyle w:val="acctfourfigures"/>
              <w:tabs>
                <w:tab w:val="clear" w:pos="765"/>
              </w:tabs>
              <w:spacing w:line="240" w:lineRule="atLeast"/>
              <w:ind w:left="-79" w:right="3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52EB1" w:rsidRPr="006776FB" w14:paraId="504DA655" w14:textId="77777777" w:rsidTr="006749E0">
        <w:tc>
          <w:tcPr>
            <w:tcW w:w="3852" w:type="dxa"/>
            <w:shd w:val="clear" w:color="auto" w:fill="auto"/>
          </w:tcPr>
          <w:p w14:paraId="2C2CD134" w14:textId="77777777" w:rsidR="00252EB1" w:rsidRPr="006776FB" w:rsidRDefault="00252EB1" w:rsidP="00252EB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776FB">
              <w:rPr>
                <w:rFonts w:ascii="Angsana New" w:hAnsi="Angsana New" w:hint="cs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260" w:type="dxa"/>
            <w:shd w:val="clear" w:color="auto" w:fill="auto"/>
          </w:tcPr>
          <w:p w14:paraId="4E628D75" w14:textId="0334B95B" w:rsidR="00252EB1" w:rsidRPr="006776FB" w:rsidRDefault="00B30267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6776FB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D9ABFA" w14:textId="77777777" w:rsidR="00252EB1" w:rsidRPr="006776FB" w:rsidRDefault="00252EB1" w:rsidP="0025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AA773ED" w14:textId="2A745392" w:rsidR="00252EB1" w:rsidRPr="006776FB" w:rsidRDefault="00252EB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1750B3" w14:textId="77777777" w:rsidR="00252EB1" w:rsidRPr="006776FB" w:rsidRDefault="00252EB1" w:rsidP="0025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A7F9168" w14:textId="7E02FAC5" w:rsidR="00252EB1" w:rsidRPr="006776FB" w:rsidRDefault="00252EB1" w:rsidP="00F65325">
            <w:pPr>
              <w:pStyle w:val="acctfourfigures"/>
              <w:tabs>
                <w:tab w:val="clear" w:pos="765"/>
              </w:tabs>
              <w:spacing w:line="240" w:lineRule="atLeast"/>
              <w:ind w:left="-79" w:right="2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FA2D54" w14:textId="77777777" w:rsidR="00252EB1" w:rsidRPr="006776FB" w:rsidRDefault="00252EB1" w:rsidP="0025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</w:tcPr>
          <w:p w14:paraId="2AA9D498" w14:textId="73DB1FF2" w:rsidR="00252EB1" w:rsidRPr="006776FB" w:rsidRDefault="00252EB1" w:rsidP="00252EB1">
            <w:pPr>
              <w:pStyle w:val="acctfourfigures"/>
              <w:tabs>
                <w:tab w:val="clear" w:pos="765"/>
              </w:tabs>
              <w:spacing w:line="240" w:lineRule="atLeast"/>
              <w:ind w:left="-79" w:right="3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52EB1" w:rsidRPr="006776FB" w14:paraId="61ECABFD" w14:textId="77777777" w:rsidTr="006749E0">
        <w:tc>
          <w:tcPr>
            <w:tcW w:w="3852" w:type="dxa"/>
            <w:shd w:val="clear" w:color="auto" w:fill="auto"/>
          </w:tcPr>
          <w:p w14:paraId="4DF2DFEC" w14:textId="77777777" w:rsidR="00252EB1" w:rsidRPr="006776FB" w:rsidRDefault="00252EB1" w:rsidP="00252EB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7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8540CA" w14:textId="2C13A41B" w:rsidR="00252EB1" w:rsidRPr="006776FB" w:rsidRDefault="00B30267" w:rsidP="0025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6776F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  <w:t>112,423</w:t>
            </w:r>
          </w:p>
        </w:tc>
        <w:tc>
          <w:tcPr>
            <w:tcW w:w="270" w:type="dxa"/>
            <w:shd w:val="clear" w:color="auto" w:fill="auto"/>
          </w:tcPr>
          <w:p w14:paraId="08138058" w14:textId="77777777" w:rsidR="00252EB1" w:rsidRPr="006776FB" w:rsidRDefault="00252EB1" w:rsidP="0025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2F664A" w14:textId="418E6BB6" w:rsidR="00252EB1" w:rsidRPr="006776FB" w:rsidRDefault="00252EB1" w:rsidP="0025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6776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17,033</w:t>
            </w:r>
          </w:p>
        </w:tc>
        <w:tc>
          <w:tcPr>
            <w:tcW w:w="270" w:type="dxa"/>
            <w:shd w:val="clear" w:color="auto" w:fill="auto"/>
          </w:tcPr>
          <w:p w14:paraId="0874192D" w14:textId="77777777" w:rsidR="00252EB1" w:rsidRPr="006776FB" w:rsidRDefault="00252EB1" w:rsidP="0025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F6833A" w14:textId="79A0D677" w:rsidR="00252EB1" w:rsidRPr="006776FB" w:rsidRDefault="00252EB1" w:rsidP="00F65325">
            <w:pPr>
              <w:pStyle w:val="acctfourfigures"/>
              <w:tabs>
                <w:tab w:val="clear" w:pos="765"/>
              </w:tabs>
              <w:spacing w:line="240" w:lineRule="atLeast"/>
              <w:ind w:left="-79" w:right="2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152488" w14:textId="77777777" w:rsidR="00252EB1" w:rsidRPr="006776FB" w:rsidRDefault="00252EB1" w:rsidP="0025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754CA" w14:textId="6DCDB6BF" w:rsidR="00252EB1" w:rsidRPr="006776FB" w:rsidRDefault="00252EB1" w:rsidP="00252EB1">
            <w:pPr>
              <w:pStyle w:val="acctfourfigures"/>
              <w:tabs>
                <w:tab w:val="clear" w:pos="765"/>
              </w:tabs>
              <w:spacing w:line="240" w:lineRule="atLeast"/>
              <w:ind w:left="-79" w:right="3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7D72ED6" w14:textId="77777777" w:rsidR="00A5431D" w:rsidRPr="006776FB" w:rsidRDefault="00A5431D" w:rsidP="00004D9B">
      <w:pPr>
        <w:spacing w:line="240" w:lineRule="auto"/>
        <w:ind w:left="540" w:hanging="270"/>
        <w:jc w:val="thaiDistribute"/>
        <w:rPr>
          <w:rFonts w:ascii="Angsana New" w:hAnsi="Angsana New"/>
          <w:sz w:val="30"/>
          <w:szCs w:val="30"/>
        </w:rPr>
      </w:pPr>
    </w:p>
    <w:p w14:paraId="2B53ED68" w14:textId="22717865" w:rsidR="00A5431D" w:rsidRPr="006776FB" w:rsidRDefault="00A5431D" w:rsidP="00380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6776FB">
        <w:rPr>
          <w:rFonts w:ascii="Angsana New" w:hAnsi="Angsana New"/>
          <w:sz w:val="30"/>
          <w:szCs w:val="30"/>
          <w:cs/>
        </w:rPr>
        <w:t>รายการเคลื่อนไหวของภาษีเงินได้รอการตัดบัญชีมีดังนี้</w:t>
      </w:r>
    </w:p>
    <w:p w14:paraId="5D033057" w14:textId="77777777" w:rsidR="00C53389" w:rsidRPr="006776FB" w:rsidRDefault="00C53389" w:rsidP="00321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tbl>
      <w:tblPr>
        <w:tblW w:w="952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274"/>
        <w:gridCol w:w="1298"/>
        <w:gridCol w:w="274"/>
        <w:gridCol w:w="1346"/>
        <w:gridCol w:w="270"/>
        <w:gridCol w:w="1350"/>
        <w:gridCol w:w="243"/>
        <w:gridCol w:w="1467"/>
      </w:tblGrid>
      <w:tr w:rsidR="00AA5B2B" w:rsidRPr="006776FB" w14:paraId="2636200C" w14:textId="77777777" w:rsidTr="00664BF6">
        <w:trPr>
          <w:trHeight w:val="139"/>
          <w:tblHeader/>
        </w:trPr>
        <w:tc>
          <w:tcPr>
            <w:tcW w:w="3274" w:type="dxa"/>
            <w:shd w:val="clear" w:color="auto" w:fill="auto"/>
          </w:tcPr>
          <w:p w14:paraId="5CAB4F75" w14:textId="77777777" w:rsidR="00AA5B2B" w:rsidRPr="006776FB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6248" w:type="dxa"/>
            <w:gridSpan w:val="7"/>
            <w:shd w:val="clear" w:color="auto" w:fill="auto"/>
            <w:vAlign w:val="bottom"/>
          </w:tcPr>
          <w:p w14:paraId="72F7C464" w14:textId="604F6AB0" w:rsidR="00AA5B2B" w:rsidRPr="006776FB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6776FB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AA5B2B" w:rsidRPr="006776FB" w14:paraId="2E29A69F" w14:textId="77777777" w:rsidTr="00664BF6">
        <w:trPr>
          <w:trHeight w:val="139"/>
          <w:tblHeader/>
        </w:trPr>
        <w:tc>
          <w:tcPr>
            <w:tcW w:w="3274" w:type="dxa"/>
            <w:shd w:val="clear" w:color="auto" w:fill="auto"/>
          </w:tcPr>
          <w:p w14:paraId="3A14E4BA" w14:textId="77777777" w:rsidR="00AA5B2B" w:rsidRPr="006776FB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4E978637" w14:textId="77777777" w:rsidR="00AA5B2B" w:rsidRPr="006776FB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2604D33C" w14:textId="77777777" w:rsidR="00AA5B2B" w:rsidRPr="006776FB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2966" w:type="dxa"/>
            <w:gridSpan w:val="3"/>
            <w:shd w:val="clear" w:color="auto" w:fill="auto"/>
            <w:vAlign w:val="bottom"/>
          </w:tcPr>
          <w:p w14:paraId="01433D00" w14:textId="0C6DE80F" w:rsidR="00AA5B2B" w:rsidRPr="006776FB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776FB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บันทึกเป็น (รายจ่าย) </w:t>
            </w:r>
            <w:r w:rsidRPr="006776FB">
              <w:rPr>
                <w:rFonts w:ascii="Angsana New" w:eastAsia="MS Mincho" w:hAnsi="Angsana New"/>
                <w:sz w:val="29"/>
                <w:szCs w:val="29"/>
              </w:rPr>
              <w:t xml:space="preserve">/ </w:t>
            </w:r>
            <w:r w:rsidRPr="006776FB">
              <w:rPr>
                <w:rFonts w:ascii="Angsana New" w:eastAsia="MS Mincho" w:hAnsi="Angsana New" w:hint="cs"/>
                <w:sz w:val="29"/>
                <w:szCs w:val="29"/>
                <w:cs/>
              </w:rPr>
              <w:t>รายได้ใน</w:t>
            </w:r>
          </w:p>
        </w:tc>
        <w:tc>
          <w:tcPr>
            <w:tcW w:w="243" w:type="dxa"/>
          </w:tcPr>
          <w:p w14:paraId="0B87E433" w14:textId="77777777" w:rsidR="00AA5B2B" w:rsidRPr="006776FB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74139435" w14:textId="77777777" w:rsidR="00AA5B2B" w:rsidRPr="006776FB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</w:tr>
      <w:tr w:rsidR="00AA5B2B" w:rsidRPr="006776FB" w14:paraId="2B972333" w14:textId="77777777" w:rsidTr="00664BF6">
        <w:trPr>
          <w:trHeight w:val="139"/>
          <w:tblHeader/>
        </w:trPr>
        <w:tc>
          <w:tcPr>
            <w:tcW w:w="3274" w:type="dxa"/>
            <w:shd w:val="clear" w:color="auto" w:fill="auto"/>
          </w:tcPr>
          <w:p w14:paraId="56E4032D" w14:textId="77777777" w:rsidR="00AA5B2B" w:rsidRPr="006776FB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  <w:bookmarkStart w:id="40" w:name="_Hlk946576"/>
          </w:p>
        </w:tc>
        <w:tc>
          <w:tcPr>
            <w:tcW w:w="1298" w:type="dxa"/>
            <w:shd w:val="clear" w:color="auto" w:fill="auto"/>
            <w:vAlign w:val="bottom"/>
          </w:tcPr>
          <w:p w14:paraId="045AC5E5" w14:textId="77777777" w:rsidR="00AA5B2B" w:rsidRPr="006776FB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6776FB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ณ วันที่</w:t>
            </w:r>
          </w:p>
          <w:p w14:paraId="29668EED" w14:textId="17C820E3" w:rsidR="00AA5B2B" w:rsidRPr="006776FB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6776FB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6776FB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 xml:space="preserve">1 </w:t>
            </w:r>
            <w:r w:rsidRPr="006776FB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6776FB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256</w:t>
            </w:r>
            <w:r w:rsidR="00252EB1" w:rsidRPr="006776FB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3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5E85DE6E" w14:textId="77777777" w:rsidR="00AA5B2B" w:rsidRPr="006776FB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314FA" w14:textId="77777777" w:rsidR="00AA5B2B" w:rsidRPr="006776FB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i/>
                <w:iCs/>
                <w:sz w:val="29"/>
                <w:szCs w:val="29"/>
              </w:rPr>
            </w:pPr>
            <w:r w:rsidRPr="006776FB">
              <w:rPr>
                <w:rFonts w:ascii="Angsana New" w:eastAsia="MS Mincho" w:hAnsi="Angsana New"/>
                <w:sz w:val="29"/>
                <w:szCs w:val="29"/>
                <w:cs/>
              </w:rPr>
              <w:t>กำไร</w:t>
            </w:r>
            <w:r w:rsidRPr="006776FB">
              <w:rPr>
                <w:rFonts w:ascii="Angsana New" w:eastAsia="MS Mincho" w:hAnsi="Angsana New" w:hint="cs"/>
                <w:sz w:val="29"/>
                <w:szCs w:val="29"/>
                <w:cs/>
              </w:rPr>
              <w:t>หรือ ข</w:t>
            </w:r>
            <w:r w:rsidRPr="006776FB">
              <w:rPr>
                <w:rFonts w:ascii="Angsana New" w:eastAsia="MS Mincho" w:hAnsi="Angsana New"/>
                <w:sz w:val="29"/>
                <w:szCs w:val="29"/>
                <w:cs/>
              </w:rPr>
              <w:t>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88DB2" w14:textId="77777777" w:rsidR="00AA5B2B" w:rsidRPr="006776FB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09517" w14:textId="77777777" w:rsidR="00AA5B2B" w:rsidRPr="006776FB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6776FB">
              <w:rPr>
                <w:rFonts w:ascii="Angsana New" w:eastAsia="MS Mincho" w:hAnsi="Angsana New"/>
                <w:sz w:val="29"/>
                <w:szCs w:val="29"/>
                <w:cs/>
              </w:rPr>
              <w:t>กำไรขาดทุนเบ็ดเสร็จอื่น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388492BC" w14:textId="77777777" w:rsidR="00AA5B2B" w:rsidRPr="006776FB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78990D56" w14:textId="77777777" w:rsidR="00AA5B2B" w:rsidRPr="006776FB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6776FB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ณ วันที่</w:t>
            </w:r>
          </w:p>
          <w:p w14:paraId="41EEC5C9" w14:textId="77777777" w:rsidR="00451A05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24" w:right="-92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6776FB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 xml:space="preserve">31 </w:t>
            </w:r>
            <w:r w:rsidRPr="006776FB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ธันวาคม</w:t>
            </w:r>
            <w:r w:rsidRPr="006776FB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 </w:t>
            </w:r>
          </w:p>
          <w:p w14:paraId="22A19328" w14:textId="4185B7F3" w:rsidR="00AA5B2B" w:rsidRPr="006776FB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24" w:right="-92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6776FB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256</w:t>
            </w:r>
            <w:r w:rsidR="00687540" w:rsidRPr="006776FB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3</w:t>
            </w:r>
          </w:p>
        </w:tc>
      </w:tr>
      <w:tr w:rsidR="00AA5B2B" w:rsidRPr="006776FB" w14:paraId="6A41AA8F" w14:textId="77777777" w:rsidTr="00664BF6">
        <w:trPr>
          <w:trHeight w:val="139"/>
          <w:tblHeader/>
        </w:trPr>
        <w:tc>
          <w:tcPr>
            <w:tcW w:w="3274" w:type="dxa"/>
            <w:shd w:val="clear" w:color="auto" w:fill="auto"/>
          </w:tcPr>
          <w:p w14:paraId="602E21CF" w14:textId="77777777" w:rsidR="00AA5B2B" w:rsidRPr="006776FB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64D3EA93" w14:textId="77777777" w:rsidR="00AA5B2B" w:rsidRPr="006776FB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776FB">
              <w:rPr>
                <w:rFonts w:ascii="Angsana New" w:eastAsia="MS Mincho" w:hAnsi="Angsana New" w:hint="cs"/>
                <w:sz w:val="29"/>
                <w:szCs w:val="29"/>
                <w:cs/>
              </w:rPr>
              <w:t>(ปรับปรุงใหม่)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0DAE437" w14:textId="77777777" w:rsidR="00AA5B2B" w:rsidRPr="006776FB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5871F183" w14:textId="77777777" w:rsidR="00AA5B2B" w:rsidRPr="006776FB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4B1F22" w14:textId="77777777" w:rsidR="00AA5B2B" w:rsidRPr="006776FB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F62E73" w14:textId="77777777" w:rsidR="00AA5B2B" w:rsidRPr="006776FB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243" w:type="dxa"/>
          </w:tcPr>
          <w:p w14:paraId="4160B61D" w14:textId="77777777" w:rsidR="00AA5B2B" w:rsidRPr="006776FB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523F8798" w14:textId="77777777" w:rsidR="00AA5B2B" w:rsidRPr="006776FB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</w:tr>
      <w:tr w:rsidR="00A940E8" w:rsidRPr="00664BF6" w14:paraId="0D16190C" w14:textId="77777777" w:rsidTr="00664BF6">
        <w:trPr>
          <w:trHeight w:val="139"/>
          <w:tblHeader/>
        </w:trPr>
        <w:tc>
          <w:tcPr>
            <w:tcW w:w="3274" w:type="dxa"/>
            <w:shd w:val="clear" w:color="auto" w:fill="auto"/>
          </w:tcPr>
          <w:p w14:paraId="68BA9568" w14:textId="77777777" w:rsidR="00A940E8" w:rsidRPr="006776FB" w:rsidRDefault="00A940E8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6248" w:type="dxa"/>
            <w:gridSpan w:val="7"/>
            <w:shd w:val="clear" w:color="auto" w:fill="auto"/>
            <w:vAlign w:val="bottom"/>
          </w:tcPr>
          <w:p w14:paraId="3706707C" w14:textId="784FB9F1" w:rsidR="00A940E8" w:rsidRPr="00664BF6" w:rsidRDefault="00A940E8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AA5B2B" w:rsidRPr="00664BF6" w14:paraId="1BA7B864" w14:textId="77777777" w:rsidTr="00664BF6">
        <w:trPr>
          <w:trHeight w:val="139"/>
        </w:trPr>
        <w:tc>
          <w:tcPr>
            <w:tcW w:w="3274" w:type="dxa"/>
          </w:tcPr>
          <w:p w14:paraId="7DFE72A6" w14:textId="1DAAFC3E" w:rsidR="00AA5B2B" w:rsidRPr="00664BF6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</w:pPr>
            <w:r w:rsidRPr="00664BF6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8" w:type="dxa"/>
          </w:tcPr>
          <w:p w14:paraId="258152D3" w14:textId="77777777" w:rsidR="00AA5B2B" w:rsidRPr="00664BF6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35" w:lineRule="auto"/>
              <w:ind w:left="-38" w:right="-73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4" w:type="dxa"/>
          </w:tcPr>
          <w:p w14:paraId="6D5340B1" w14:textId="77777777" w:rsidR="00AA5B2B" w:rsidRPr="00664BF6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346" w:type="dxa"/>
          </w:tcPr>
          <w:p w14:paraId="2DE5B08D" w14:textId="77777777" w:rsidR="00AA5B2B" w:rsidRPr="00664BF6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0" w:type="dxa"/>
          </w:tcPr>
          <w:p w14:paraId="5FB2DA93" w14:textId="77777777" w:rsidR="00AA5B2B" w:rsidRPr="00664BF6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350" w:type="dxa"/>
          </w:tcPr>
          <w:p w14:paraId="6B7832EF" w14:textId="77777777" w:rsidR="00AA5B2B" w:rsidRPr="00664BF6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43" w:type="dxa"/>
          </w:tcPr>
          <w:p w14:paraId="7D46EC7D" w14:textId="77777777" w:rsidR="00AA5B2B" w:rsidRPr="00664BF6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467" w:type="dxa"/>
          </w:tcPr>
          <w:p w14:paraId="0A9BF236" w14:textId="77777777" w:rsidR="00AA5B2B" w:rsidRPr="00664BF6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</w:tr>
      <w:bookmarkEnd w:id="40"/>
      <w:tr w:rsidR="006E6DCC" w:rsidRPr="00664BF6" w14:paraId="3D8F4EF3" w14:textId="77777777" w:rsidTr="00664BF6">
        <w:trPr>
          <w:trHeight w:val="348"/>
        </w:trPr>
        <w:tc>
          <w:tcPr>
            <w:tcW w:w="3274" w:type="dxa"/>
          </w:tcPr>
          <w:p w14:paraId="0C59A5B4" w14:textId="29206486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/>
                <w:sz w:val="29"/>
                <w:szCs w:val="29"/>
                <w:cs/>
              </w:rPr>
              <w:t>ลูกหนี้การค้า</w:t>
            </w: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>และลูกหนี้</w:t>
            </w:r>
            <w:r w:rsidR="004F5811"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>หมุนเวียน</w:t>
            </w: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>อื่น</w:t>
            </w:r>
            <w:r w:rsidRPr="00664BF6">
              <w:rPr>
                <w:rFonts w:ascii="Angsana New" w:eastAsia="MS Mincho" w:hAnsi="Angsana New"/>
                <w:sz w:val="29"/>
                <w:szCs w:val="29"/>
                <w:cs/>
              </w:rPr>
              <w:t xml:space="preserve"> 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(</w:t>
            </w:r>
            <w:r w:rsidR="005016FE" w:rsidRPr="00664BF6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ค่าเผื่อการด้อยค่า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)</w:t>
            </w:r>
          </w:p>
        </w:tc>
        <w:tc>
          <w:tcPr>
            <w:tcW w:w="1298" w:type="dxa"/>
            <w:vAlign w:val="bottom"/>
          </w:tcPr>
          <w:p w14:paraId="6636A7E8" w14:textId="075F8512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32,976</w:t>
            </w:r>
          </w:p>
        </w:tc>
        <w:tc>
          <w:tcPr>
            <w:tcW w:w="274" w:type="dxa"/>
            <w:vAlign w:val="bottom"/>
          </w:tcPr>
          <w:p w14:paraId="59D44DFD" w14:textId="77777777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vAlign w:val="bottom"/>
          </w:tcPr>
          <w:p w14:paraId="40C0D387" w14:textId="4497D381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2,909</w:t>
            </w:r>
          </w:p>
        </w:tc>
        <w:tc>
          <w:tcPr>
            <w:tcW w:w="270" w:type="dxa"/>
            <w:vAlign w:val="bottom"/>
          </w:tcPr>
          <w:p w14:paraId="407FBC1B" w14:textId="77777777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F603E62" w14:textId="18EACB9F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  <w:vAlign w:val="bottom"/>
          </w:tcPr>
          <w:p w14:paraId="2A4628FE" w14:textId="77777777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vAlign w:val="bottom"/>
          </w:tcPr>
          <w:p w14:paraId="13945BB8" w14:textId="41C296A4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35,885</w:t>
            </w:r>
          </w:p>
        </w:tc>
      </w:tr>
      <w:tr w:rsidR="006E6DCC" w:rsidRPr="00664BF6" w14:paraId="0885108F" w14:textId="77777777" w:rsidTr="00664BF6">
        <w:trPr>
          <w:trHeight w:val="348"/>
        </w:trPr>
        <w:tc>
          <w:tcPr>
            <w:tcW w:w="3274" w:type="dxa"/>
          </w:tcPr>
          <w:p w14:paraId="0E0C8EB4" w14:textId="77777777" w:rsidR="006E6DCC" w:rsidRPr="00664BF6" w:rsidRDefault="006E6DCC" w:rsidP="006E6DCC">
            <w:pPr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  <w:r w:rsidRPr="00664BF6">
              <w:rPr>
                <w:rFonts w:ascii="Angsana New" w:eastAsia="MS Mincho" w:hAnsi="Angsana New"/>
                <w:sz w:val="29"/>
                <w:szCs w:val="29"/>
                <w:cs/>
              </w:rPr>
              <w:t>ที่ดิน อาคารและอุปกรณ์</w:t>
            </w:r>
            <w:r w:rsidRPr="00664BF6">
              <w:rPr>
                <w:rFonts w:ascii="Angsana New" w:eastAsia="MS Mincho" w:hAnsi="Angsana New"/>
                <w:sz w:val="29"/>
                <w:szCs w:val="29"/>
              </w:rPr>
              <w:t xml:space="preserve"> </w:t>
            </w:r>
          </w:p>
          <w:p w14:paraId="29B37BC9" w14:textId="12CB59DF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hAnsi="Angsana New"/>
                <w:i/>
                <w:iCs/>
                <w:color w:val="0000FF"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 xml:space="preserve">   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(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ความแตกต่างของค่าเสื่อมราคา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1298" w:type="dxa"/>
          </w:tcPr>
          <w:p w14:paraId="612325D8" w14:textId="77777777" w:rsidR="00CE1AC5" w:rsidRPr="00664BF6" w:rsidRDefault="00CE1AC5" w:rsidP="002E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65A0914E" w14:textId="35F5D4A6" w:rsidR="006E6DCC" w:rsidRPr="00664BF6" w:rsidRDefault="00CE1AC5" w:rsidP="002E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7</w:t>
            </w:r>
            <w:r w:rsidR="002A106B">
              <w:rPr>
                <w:rFonts w:asciiTheme="majorBidi" w:eastAsia="MS Mincho" w:hAnsiTheme="majorBidi" w:cstheme="majorBidi"/>
                <w:sz w:val="29"/>
                <w:szCs w:val="29"/>
              </w:rPr>
              <w:t>2,521</w:t>
            </w:r>
          </w:p>
        </w:tc>
        <w:tc>
          <w:tcPr>
            <w:tcW w:w="274" w:type="dxa"/>
          </w:tcPr>
          <w:p w14:paraId="5BF33B85" w14:textId="77777777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</w:tcPr>
          <w:p w14:paraId="0BF3B324" w14:textId="77777777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1D3F4385" w14:textId="12B0A165" w:rsidR="006E6DCC" w:rsidRPr="00664BF6" w:rsidRDefault="002A106B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18,865</w:t>
            </w:r>
          </w:p>
        </w:tc>
        <w:tc>
          <w:tcPr>
            <w:tcW w:w="270" w:type="dxa"/>
          </w:tcPr>
          <w:p w14:paraId="1F0E15DE" w14:textId="77777777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A69A33C" w14:textId="39AA0FC6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</w:tcPr>
          <w:p w14:paraId="41A840D7" w14:textId="77777777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</w:tcPr>
          <w:p w14:paraId="4AFC9161" w14:textId="77777777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68BF2897" w14:textId="172855ED" w:rsidR="006E6DCC" w:rsidRPr="00664BF6" w:rsidRDefault="002A106B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91,386</w:t>
            </w:r>
          </w:p>
        </w:tc>
      </w:tr>
      <w:tr w:rsidR="002A106B" w:rsidRPr="00664BF6" w14:paraId="465E39AC" w14:textId="77777777" w:rsidTr="00664BF6">
        <w:trPr>
          <w:trHeight w:val="348"/>
        </w:trPr>
        <w:tc>
          <w:tcPr>
            <w:tcW w:w="3274" w:type="dxa"/>
          </w:tcPr>
          <w:p w14:paraId="0B18A2AE" w14:textId="77777777" w:rsidR="00E91154" w:rsidRPr="00664BF6" w:rsidRDefault="00E91154" w:rsidP="00E91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  <w:r w:rsidRPr="00664BF6">
              <w:rPr>
                <w:rFonts w:ascii="Angsana New" w:eastAsia="MS Mincho" w:hAnsi="Angsana New"/>
                <w:sz w:val="29"/>
                <w:szCs w:val="29"/>
                <w:cs/>
              </w:rPr>
              <w:lastRenderedPageBreak/>
              <w:t>อสังหาริมทรัพย์เพื่อการลงทุ</w:t>
            </w: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>น</w:t>
            </w:r>
          </w:p>
          <w:p w14:paraId="5503A9BD" w14:textId="2AAB5CEC" w:rsidR="002A106B" w:rsidRPr="00664BF6" w:rsidRDefault="002A106B" w:rsidP="002A106B">
            <w:pPr>
              <w:tabs>
                <w:tab w:val="left" w:pos="360"/>
              </w:tabs>
              <w:spacing w:line="235" w:lineRule="auto"/>
              <w:ind w:left="156" w:right="-79" w:hanging="156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 xml:space="preserve">   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(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ความแตกต่างของค่าเสื่อมราคา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1298" w:type="dxa"/>
          </w:tcPr>
          <w:p w14:paraId="0772AC17" w14:textId="77777777" w:rsidR="002A106B" w:rsidRDefault="002A106B" w:rsidP="002E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0893A489" w14:textId="60E66D07" w:rsidR="002A106B" w:rsidRPr="00664BF6" w:rsidRDefault="002A106B" w:rsidP="002E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6,698</w:t>
            </w:r>
          </w:p>
        </w:tc>
        <w:tc>
          <w:tcPr>
            <w:tcW w:w="274" w:type="dxa"/>
          </w:tcPr>
          <w:p w14:paraId="231BCC53" w14:textId="77777777" w:rsidR="002A106B" w:rsidRPr="00664BF6" w:rsidRDefault="002A106B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</w:tcPr>
          <w:p w14:paraId="09961767" w14:textId="77777777" w:rsidR="002A106B" w:rsidRDefault="002A106B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7C7A5A99" w14:textId="30FD27E5" w:rsidR="002A106B" w:rsidRPr="00664BF6" w:rsidRDefault="002A106B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2A106B">
              <w:rPr>
                <w:rFonts w:asciiTheme="majorBidi" w:eastAsia="MS Mincho" w:hAnsiTheme="majorBidi" w:cstheme="majorBidi"/>
                <w:sz w:val="29"/>
                <w:szCs w:val="29"/>
              </w:rPr>
              <w:t>2,108</w:t>
            </w:r>
          </w:p>
        </w:tc>
        <w:tc>
          <w:tcPr>
            <w:tcW w:w="270" w:type="dxa"/>
          </w:tcPr>
          <w:p w14:paraId="7CF2A699" w14:textId="77777777" w:rsidR="002A106B" w:rsidRPr="00664BF6" w:rsidRDefault="002A106B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3EE4814" w14:textId="4FA2D9C0" w:rsidR="002A106B" w:rsidRPr="00664BF6" w:rsidRDefault="002A106B" w:rsidP="002A1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</w:tcPr>
          <w:p w14:paraId="674FCA8E" w14:textId="77777777" w:rsidR="002A106B" w:rsidRPr="00664BF6" w:rsidRDefault="002A106B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</w:tcPr>
          <w:p w14:paraId="6C69F8E5" w14:textId="77777777" w:rsidR="002A106B" w:rsidRDefault="002A106B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7B1A98A0" w14:textId="062EE20E" w:rsidR="002A106B" w:rsidRPr="00664BF6" w:rsidRDefault="002A106B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2A106B">
              <w:rPr>
                <w:rFonts w:asciiTheme="majorBidi" w:eastAsia="MS Mincho" w:hAnsiTheme="majorBidi" w:cstheme="majorBidi"/>
                <w:sz w:val="29"/>
                <w:szCs w:val="29"/>
              </w:rPr>
              <w:t>8,806</w:t>
            </w:r>
          </w:p>
        </w:tc>
      </w:tr>
      <w:tr w:rsidR="006E6DCC" w:rsidRPr="00664BF6" w14:paraId="081498A6" w14:textId="77777777" w:rsidTr="00664BF6">
        <w:trPr>
          <w:trHeight w:val="348"/>
        </w:trPr>
        <w:tc>
          <w:tcPr>
            <w:tcW w:w="3274" w:type="dxa"/>
          </w:tcPr>
          <w:p w14:paraId="1D5D55AA" w14:textId="09D7666D" w:rsidR="006E6DCC" w:rsidRPr="00664BF6" w:rsidRDefault="006E6DCC" w:rsidP="00E91154">
            <w:pPr>
              <w:spacing w:line="235" w:lineRule="auto"/>
              <w:ind w:right="-79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64BF6">
              <w:rPr>
                <w:rFonts w:asciiTheme="majorBidi" w:hAnsiTheme="majorBidi" w:hint="cs"/>
                <w:sz w:val="30"/>
                <w:szCs w:val="30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298" w:type="dxa"/>
          </w:tcPr>
          <w:p w14:paraId="20AC2B28" w14:textId="6B00DDC3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41,463</w:t>
            </w:r>
          </w:p>
        </w:tc>
        <w:tc>
          <w:tcPr>
            <w:tcW w:w="274" w:type="dxa"/>
          </w:tcPr>
          <w:p w14:paraId="0800738D" w14:textId="77777777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</w:tcPr>
          <w:p w14:paraId="145DAFC8" w14:textId="46FC99D1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7,106</w:t>
            </w:r>
          </w:p>
        </w:tc>
        <w:tc>
          <w:tcPr>
            <w:tcW w:w="270" w:type="dxa"/>
          </w:tcPr>
          <w:p w14:paraId="692D510A" w14:textId="77777777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A8ACE1E" w14:textId="6779A10A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40,793</w:t>
            </w:r>
          </w:p>
        </w:tc>
        <w:tc>
          <w:tcPr>
            <w:tcW w:w="243" w:type="dxa"/>
          </w:tcPr>
          <w:p w14:paraId="0A121471" w14:textId="77777777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</w:tcPr>
          <w:p w14:paraId="72A6E7B9" w14:textId="3C4BF615" w:rsidR="006E6DCC" w:rsidRPr="00664BF6" w:rsidRDefault="006E6DCC" w:rsidP="006E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89,362</w:t>
            </w:r>
          </w:p>
        </w:tc>
      </w:tr>
      <w:tr w:rsidR="004B380D" w:rsidRPr="00664BF6" w14:paraId="57BA9ECD" w14:textId="77777777" w:rsidTr="00664BF6">
        <w:trPr>
          <w:trHeight w:val="348"/>
        </w:trPr>
        <w:tc>
          <w:tcPr>
            <w:tcW w:w="3274" w:type="dxa"/>
          </w:tcPr>
          <w:p w14:paraId="4DAA7D97" w14:textId="2B42BA74" w:rsidR="004B380D" w:rsidRPr="00664BF6" w:rsidRDefault="004B380D" w:rsidP="004B380D">
            <w:pPr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98" w:type="dxa"/>
          </w:tcPr>
          <w:p w14:paraId="4351D411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20A0F2FB" w14:textId="0F9FB8AB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50,32</w:t>
            </w:r>
            <w:r w:rsidR="002E1D26"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9</w:t>
            </w:r>
          </w:p>
        </w:tc>
        <w:tc>
          <w:tcPr>
            <w:tcW w:w="274" w:type="dxa"/>
          </w:tcPr>
          <w:p w14:paraId="59965AF4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</w:tcPr>
          <w:p w14:paraId="1491F261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782C1F53" w14:textId="4EFCFB05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5,31</w:t>
            </w:r>
            <w:r w:rsidR="0046513E">
              <w:rPr>
                <w:rFonts w:asciiTheme="majorBidi" w:eastAsia="MS Mincho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270" w:type="dxa"/>
          </w:tcPr>
          <w:p w14:paraId="4FBAA771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</w:tcPr>
          <w:p w14:paraId="057BF64F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46B6704B" w14:textId="018ED449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2,22</w:t>
            </w:r>
            <w:r w:rsidR="0046513E">
              <w:rPr>
                <w:rFonts w:asciiTheme="majorBidi" w:eastAsia="MS Mincho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243" w:type="dxa"/>
          </w:tcPr>
          <w:p w14:paraId="5FFEC9B5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</w:tcPr>
          <w:p w14:paraId="50BDB1CC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235D9219" w14:textId="1FCC7C51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57,86</w:t>
            </w:r>
            <w:r w:rsidR="002E1D26"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8</w:t>
            </w:r>
          </w:p>
        </w:tc>
      </w:tr>
      <w:tr w:rsidR="004B380D" w:rsidRPr="00664BF6" w14:paraId="03CDC5BE" w14:textId="77777777" w:rsidTr="00664BF6">
        <w:trPr>
          <w:trHeight w:val="348"/>
        </w:trPr>
        <w:tc>
          <w:tcPr>
            <w:tcW w:w="3274" w:type="dxa"/>
            <w:shd w:val="clear" w:color="auto" w:fill="auto"/>
          </w:tcPr>
          <w:p w14:paraId="2D6AF085" w14:textId="6EBC1272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>ยอดขาดทุนยกไป</w:t>
            </w:r>
          </w:p>
        </w:tc>
        <w:tc>
          <w:tcPr>
            <w:tcW w:w="1298" w:type="dxa"/>
            <w:shd w:val="clear" w:color="auto" w:fill="auto"/>
          </w:tcPr>
          <w:p w14:paraId="7A99F42E" w14:textId="77386654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293,818</w:t>
            </w:r>
          </w:p>
        </w:tc>
        <w:tc>
          <w:tcPr>
            <w:tcW w:w="274" w:type="dxa"/>
            <w:shd w:val="clear" w:color="auto" w:fill="auto"/>
          </w:tcPr>
          <w:p w14:paraId="7F398F0E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5E320026" w14:textId="6ECF3D06" w:rsidR="004B380D" w:rsidRPr="00664BF6" w:rsidRDefault="002E1D26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631,583</w:t>
            </w:r>
          </w:p>
        </w:tc>
        <w:tc>
          <w:tcPr>
            <w:tcW w:w="270" w:type="dxa"/>
            <w:shd w:val="clear" w:color="auto" w:fill="auto"/>
          </w:tcPr>
          <w:p w14:paraId="3F3C9995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DCB290" w14:textId="339662B0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</w:tcPr>
          <w:p w14:paraId="37BAF217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</w:tcPr>
          <w:p w14:paraId="01E330A4" w14:textId="2EE05FB7" w:rsidR="004B380D" w:rsidRPr="00664BF6" w:rsidRDefault="00451A05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925,401</w:t>
            </w:r>
          </w:p>
        </w:tc>
      </w:tr>
      <w:tr w:rsidR="004B380D" w:rsidRPr="00664BF6" w14:paraId="2C7B7993" w14:textId="77777777" w:rsidTr="00664BF6">
        <w:trPr>
          <w:trHeight w:val="348"/>
        </w:trPr>
        <w:tc>
          <w:tcPr>
            <w:tcW w:w="3274" w:type="dxa"/>
            <w:shd w:val="clear" w:color="auto" w:fill="auto"/>
          </w:tcPr>
          <w:p w14:paraId="7E823B92" w14:textId="729BF65A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>ผลกระทบจากการปรับโครงสร้างธุรกิจ</w:t>
            </w:r>
          </w:p>
        </w:tc>
        <w:tc>
          <w:tcPr>
            <w:tcW w:w="1298" w:type="dxa"/>
            <w:shd w:val="clear" w:color="auto" w:fill="auto"/>
          </w:tcPr>
          <w:p w14:paraId="65345CFA" w14:textId="6446D666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80,676</w:t>
            </w:r>
          </w:p>
        </w:tc>
        <w:tc>
          <w:tcPr>
            <w:tcW w:w="274" w:type="dxa"/>
            <w:shd w:val="clear" w:color="auto" w:fill="auto"/>
          </w:tcPr>
          <w:p w14:paraId="24DFD649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3A2C84D6" w14:textId="0C9C0311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F0E92C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2E1840" w14:textId="582E47E4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</w:tcPr>
          <w:p w14:paraId="5C650BDE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</w:tcPr>
          <w:p w14:paraId="2B851B77" w14:textId="0288CFD2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80,676</w:t>
            </w:r>
          </w:p>
        </w:tc>
      </w:tr>
      <w:tr w:rsidR="004B380D" w:rsidRPr="00664BF6" w14:paraId="2A6D906D" w14:textId="77777777" w:rsidTr="00664BF6">
        <w:trPr>
          <w:trHeight w:val="348"/>
        </w:trPr>
        <w:tc>
          <w:tcPr>
            <w:tcW w:w="3274" w:type="dxa"/>
            <w:shd w:val="clear" w:color="auto" w:fill="auto"/>
            <w:vAlign w:val="center"/>
          </w:tcPr>
          <w:p w14:paraId="79D9C66D" w14:textId="0B8B8699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>อื่น ๆ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329E42EE" w14:textId="7DD60768" w:rsidR="004B380D" w:rsidRPr="00664BF6" w:rsidRDefault="002E1D26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14,905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C7A76A7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0126EED7" w14:textId="1958F89F" w:rsidR="004B380D" w:rsidRPr="00664BF6" w:rsidRDefault="00475912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4,968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A55F7C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4CE66C" w14:textId="14F56FD6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  <w:vAlign w:val="bottom"/>
          </w:tcPr>
          <w:p w14:paraId="0D30A264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78853C77" w14:textId="714C6368" w:rsidR="004B380D" w:rsidRPr="00664BF6" w:rsidRDefault="002E1D26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1</w:t>
            </w:r>
            <w:r w:rsidR="00475912">
              <w:rPr>
                <w:rFonts w:asciiTheme="majorBidi" w:eastAsia="MS Mincho" w:hAnsiTheme="majorBidi" w:cstheme="majorBidi"/>
                <w:sz w:val="29"/>
                <w:szCs w:val="29"/>
              </w:rPr>
              <w:t>9</w:t>
            </w: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="00475912">
              <w:rPr>
                <w:rFonts w:asciiTheme="majorBidi" w:eastAsia="MS Mincho" w:hAnsiTheme="majorBidi" w:cstheme="majorBidi"/>
                <w:sz w:val="29"/>
                <w:szCs w:val="29"/>
              </w:rPr>
              <w:t>873</w:t>
            </w:r>
          </w:p>
        </w:tc>
      </w:tr>
      <w:tr w:rsidR="004B380D" w:rsidRPr="00664BF6" w14:paraId="3EE1BD88" w14:textId="77777777" w:rsidTr="00664BF6">
        <w:trPr>
          <w:trHeight w:val="334"/>
        </w:trPr>
        <w:tc>
          <w:tcPr>
            <w:tcW w:w="3274" w:type="dxa"/>
            <w:shd w:val="clear" w:color="auto" w:fill="auto"/>
          </w:tcPr>
          <w:p w14:paraId="484A6E5A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785AD8" w14:textId="265270F7" w:rsidR="004B380D" w:rsidRPr="00664BF6" w:rsidRDefault="00CE1AC5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cs/>
              </w:rPr>
            </w:pPr>
            <w:r w:rsidRPr="00664BF6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593,386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2641FCBE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89CA8E" w14:textId="4E2D8197" w:rsidR="004B380D" w:rsidRPr="00664BF6" w:rsidRDefault="00CE1AC5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664B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672,85</w:t>
            </w:r>
            <w:r w:rsidR="0046513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2C9901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69907" w14:textId="77657392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664BF6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  <w:t>43,02</w:t>
            </w:r>
            <w:r w:rsidR="0046513E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  <w:t>0</w:t>
            </w:r>
          </w:p>
        </w:tc>
        <w:tc>
          <w:tcPr>
            <w:tcW w:w="243" w:type="dxa"/>
            <w:vAlign w:val="bottom"/>
          </w:tcPr>
          <w:p w14:paraId="195956F8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DE1F1" w14:textId="006C19DF" w:rsidR="004B380D" w:rsidRPr="00664BF6" w:rsidRDefault="00CE1AC5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1,309,25</w:t>
            </w:r>
            <w:r w:rsidR="000A3A1F" w:rsidRPr="00664BF6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7</w:t>
            </w:r>
          </w:p>
        </w:tc>
      </w:tr>
      <w:tr w:rsidR="004B380D" w:rsidRPr="00664BF6" w14:paraId="6598AE54" w14:textId="77777777" w:rsidTr="00664BF6">
        <w:trPr>
          <w:trHeight w:val="334"/>
        </w:trPr>
        <w:tc>
          <w:tcPr>
            <w:tcW w:w="3274" w:type="dxa"/>
            <w:shd w:val="clear" w:color="auto" w:fill="auto"/>
          </w:tcPr>
          <w:p w14:paraId="3FA2A7A9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5E06E006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48CD3A05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0437A49E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</w:tabs>
              <w:spacing w:line="235" w:lineRule="auto"/>
              <w:ind w:right="-555" w:firstLine="15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B2E9DC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C27A0F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43" w:type="dxa"/>
            <w:vAlign w:val="bottom"/>
          </w:tcPr>
          <w:p w14:paraId="0ED162D3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11C8F62C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4B380D" w:rsidRPr="00664BF6" w14:paraId="4F16477D" w14:textId="77777777" w:rsidTr="00664BF6">
        <w:trPr>
          <w:trHeight w:val="334"/>
        </w:trPr>
        <w:tc>
          <w:tcPr>
            <w:tcW w:w="3274" w:type="dxa"/>
            <w:shd w:val="clear" w:color="auto" w:fill="auto"/>
          </w:tcPr>
          <w:p w14:paraId="5E0DBB86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664BF6">
              <w:rPr>
                <w:rFonts w:ascii="Angsana New" w:eastAsia="MS Mincho" w:hAnsi="Angsana New" w:hint="cs"/>
                <w:b/>
                <w:bCs/>
                <w:i/>
                <w:iCs/>
                <w:sz w:val="29"/>
                <w:szCs w:val="29"/>
                <w:cs/>
              </w:rPr>
              <w:t>หนี้สิน</w:t>
            </w:r>
            <w:r w:rsidRPr="00664BF6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298" w:type="dxa"/>
            <w:shd w:val="clear" w:color="auto" w:fill="auto"/>
          </w:tcPr>
          <w:p w14:paraId="4FDFDF64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35" w:lineRule="auto"/>
              <w:ind w:left="-153" w:right="-468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4" w:type="dxa"/>
            <w:shd w:val="clear" w:color="auto" w:fill="auto"/>
          </w:tcPr>
          <w:p w14:paraId="5A89E5C1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77400290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5" w:lineRule="auto"/>
              <w:ind w:right="6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DAF4C44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790DB394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43" w:type="dxa"/>
          </w:tcPr>
          <w:p w14:paraId="1DAF1DBE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</w:tcPr>
          <w:p w14:paraId="56D1F0F8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35" w:lineRule="auto"/>
              <w:ind w:left="-153" w:right="-468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</w:p>
        </w:tc>
      </w:tr>
      <w:tr w:rsidR="004B380D" w:rsidRPr="00664BF6" w14:paraId="6DE5F297" w14:textId="77777777" w:rsidTr="00664BF6">
        <w:trPr>
          <w:trHeight w:val="334"/>
        </w:trPr>
        <w:tc>
          <w:tcPr>
            <w:tcW w:w="3274" w:type="dxa"/>
            <w:shd w:val="clear" w:color="auto" w:fill="auto"/>
          </w:tcPr>
          <w:p w14:paraId="0DD00F7C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  <w:r w:rsidRPr="00664BF6">
              <w:rPr>
                <w:rFonts w:ascii="Angsana New" w:eastAsia="MS Mincho" w:hAnsi="Angsana New"/>
                <w:sz w:val="29"/>
                <w:szCs w:val="29"/>
                <w:cs/>
              </w:rPr>
              <w:t>อสังหาริมทรัพย์เพื่อการลงทุ</w:t>
            </w: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>น</w:t>
            </w:r>
          </w:p>
          <w:p w14:paraId="01EECAD0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  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(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ความแตกต่างของค่าเสื่อมราคา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40E73AF8" w14:textId="243A3FB5" w:rsidR="004B380D" w:rsidRPr="00664BF6" w:rsidRDefault="004B380D" w:rsidP="004B380D">
            <w:pPr>
              <w:pStyle w:val="acctfourfigures"/>
              <w:tabs>
                <w:tab w:val="clear" w:pos="765"/>
                <w:tab w:val="decimal" w:pos="1056"/>
              </w:tabs>
              <w:spacing w:line="235" w:lineRule="auto"/>
              <w:ind w:left="-32" w:right="-96"/>
              <w:rPr>
                <w:rFonts w:asciiTheme="majorBidi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(128,770)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1CE18C9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5A999595" w14:textId="43BAF200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(40,222)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0C68AC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185C68" w14:textId="0AB58D01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  <w:vAlign w:val="bottom"/>
          </w:tcPr>
          <w:p w14:paraId="159DFE64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2C344FCB" w14:textId="3C2A5124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(168,992)</w:t>
            </w:r>
          </w:p>
        </w:tc>
      </w:tr>
      <w:tr w:rsidR="004B380D" w:rsidRPr="00664BF6" w14:paraId="6910CCDC" w14:textId="77777777" w:rsidTr="00664BF6">
        <w:trPr>
          <w:trHeight w:val="334"/>
        </w:trPr>
        <w:tc>
          <w:tcPr>
            <w:tcW w:w="3274" w:type="dxa"/>
            <w:shd w:val="clear" w:color="auto" w:fill="auto"/>
          </w:tcPr>
          <w:p w14:paraId="5E87B594" w14:textId="0B8F1239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  <w:r w:rsidRPr="00664BF6">
              <w:rPr>
                <w:rFonts w:ascii="Angsana New" w:eastAsia="MS Mincho" w:hAnsi="Angsana New"/>
                <w:sz w:val="29"/>
                <w:szCs w:val="29"/>
                <w:cs/>
              </w:rPr>
              <w:t>ที่ดิน อาคารและอุปกรณ์</w:t>
            </w:r>
            <w:r w:rsidRPr="00664BF6">
              <w:rPr>
                <w:rFonts w:ascii="Angsana New" w:eastAsia="MS Mincho" w:hAnsi="Angsana New"/>
                <w:sz w:val="29"/>
                <w:szCs w:val="29"/>
              </w:rPr>
              <w:t xml:space="preserve"> </w:t>
            </w:r>
          </w:p>
          <w:p w14:paraId="174DCC6E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  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(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ความแตกต่างของค่าเสื่อมราคา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1298" w:type="dxa"/>
            <w:shd w:val="clear" w:color="auto" w:fill="auto"/>
          </w:tcPr>
          <w:p w14:paraId="4C207049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35" w:lineRule="auto"/>
              <w:ind w:left="-32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1EA84D63" w14:textId="1B1DF0D3" w:rsidR="004B380D" w:rsidRPr="00664BF6" w:rsidRDefault="00CE1AC5" w:rsidP="004B380D">
            <w:pPr>
              <w:pStyle w:val="acctfourfigures"/>
              <w:tabs>
                <w:tab w:val="clear" w:pos="765"/>
                <w:tab w:val="decimal" w:pos="1056"/>
              </w:tabs>
              <w:spacing w:line="235" w:lineRule="auto"/>
              <w:ind w:left="-32" w:right="-96"/>
              <w:rPr>
                <w:rFonts w:asciiTheme="majorBidi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(</w:t>
            </w:r>
            <w:r w:rsidR="004F1F55">
              <w:rPr>
                <w:rFonts w:asciiTheme="majorBidi" w:eastAsia="MS Mincho" w:hAnsiTheme="majorBidi" w:cstheme="majorBidi"/>
                <w:sz w:val="29"/>
                <w:szCs w:val="29"/>
              </w:rPr>
              <w:t>125,920</w:t>
            </w:r>
            <w:r w:rsidR="004B380D"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74" w:type="dxa"/>
            <w:shd w:val="clear" w:color="auto" w:fill="auto"/>
          </w:tcPr>
          <w:p w14:paraId="39AD95FF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  <w:tab w:val="decimal" w:pos="951"/>
              </w:tabs>
              <w:spacing w:line="235" w:lineRule="auto"/>
              <w:ind w:right="-96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5B50A829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35" w:lineRule="auto"/>
              <w:ind w:left="-1" w:right="-356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  <w:p w14:paraId="536038F8" w14:textId="18232744" w:rsidR="004B380D" w:rsidRPr="00664BF6" w:rsidRDefault="00CE1AC5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35" w:lineRule="auto"/>
              <w:ind w:left="-1" w:right="-356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(4</w:t>
            </w:r>
            <w:r w:rsidR="004F1F55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6,826</w:t>
            </w:r>
            <w:r w:rsidR="004B380D" w:rsidRPr="00664BF6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D765A10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  <w:tab w:val="decimal" w:pos="951"/>
              </w:tabs>
              <w:spacing w:line="235" w:lineRule="auto"/>
              <w:ind w:right="-96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69D4BB" w14:textId="219B4EAD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</w:tcPr>
          <w:p w14:paraId="6712D742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467" w:type="dxa"/>
            <w:shd w:val="clear" w:color="auto" w:fill="auto"/>
          </w:tcPr>
          <w:p w14:paraId="75BA4E08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  <w:p w14:paraId="04FC95F0" w14:textId="6C362495" w:rsidR="004B380D" w:rsidRPr="00664BF6" w:rsidRDefault="00CE1AC5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(1</w:t>
            </w:r>
            <w:r w:rsidR="004F1F55">
              <w:rPr>
                <w:rFonts w:asciiTheme="majorBidi" w:hAnsiTheme="majorBidi" w:cstheme="majorBidi"/>
                <w:sz w:val="29"/>
                <w:szCs w:val="29"/>
              </w:rPr>
              <w:t>72,746</w:t>
            </w:r>
            <w:r w:rsidRPr="00664BF6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4B380D" w:rsidRPr="00664BF6" w14:paraId="7A26BE9A" w14:textId="77777777" w:rsidTr="00664BF6">
        <w:trPr>
          <w:trHeight w:val="334"/>
        </w:trPr>
        <w:tc>
          <w:tcPr>
            <w:tcW w:w="3274" w:type="dxa"/>
            <w:shd w:val="clear" w:color="auto" w:fill="auto"/>
          </w:tcPr>
          <w:p w14:paraId="4490085C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>ส่วนเกินทุนจากการตีราคาที่ดิน</w:t>
            </w:r>
          </w:p>
          <w:p w14:paraId="649D9599" w14:textId="7D90E11F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  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(จากการตีราคา</w:t>
            </w:r>
            <w:r w:rsidRPr="00664BF6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ใหม่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)</w:t>
            </w:r>
          </w:p>
        </w:tc>
        <w:tc>
          <w:tcPr>
            <w:tcW w:w="1298" w:type="dxa"/>
            <w:shd w:val="clear" w:color="auto" w:fill="auto"/>
          </w:tcPr>
          <w:p w14:paraId="609336AE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35" w:lineRule="auto"/>
              <w:ind w:left="-32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0C81092B" w14:textId="0AA58F8D" w:rsidR="004B380D" w:rsidRPr="00664BF6" w:rsidRDefault="004B380D" w:rsidP="004B380D">
            <w:pPr>
              <w:pStyle w:val="acctfourfigures"/>
              <w:tabs>
                <w:tab w:val="clear" w:pos="765"/>
                <w:tab w:val="decimal" w:pos="1056"/>
              </w:tabs>
              <w:spacing w:line="235" w:lineRule="auto"/>
              <w:ind w:left="-32"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(4,733,227)</w:t>
            </w:r>
          </w:p>
        </w:tc>
        <w:tc>
          <w:tcPr>
            <w:tcW w:w="274" w:type="dxa"/>
            <w:shd w:val="clear" w:color="auto" w:fill="auto"/>
          </w:tcPr>
          <w:p w14:paraId="4D497064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56987E5" w14:textId="41AB2485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8F0E52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1A3F8974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35" w:lineRule="auto"/>
              <w:ind w:right="-4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  <w:p w14:paraId="6725271E" w14:textId="2713B729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35" w:lineRule="auto"/>
              <w:ind w:right="-4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(50</w:t>
            </w:r>
            <w:r w:rsidR="009D3BFA" w:rsidRPr="00664BF6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6</w:t>
            </w:r>
            <w:r w:rsidRPr="00664BF6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)</w:t>
            </w:r>
          </w:p>
        </w:tc>
        <w:tc>
          <w:tcPr>
            <w:tcW w:w="243" w:type="dxa"/>
          </w:tcPr>
          <w:p w14:paraId="175AA71B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</w:tcPr>
          <w:p w14:paraId="029A1FDD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78E812D0" w14:textId="073F3FA5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(4,733,73</w:t>
            </w:r>
            <w:r w:rsidR="009D3BFA" w:rsidRPr="00664BF6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Pr="00664BF6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4B380D" w:rsidRPr="00664BF6" w14:paraId="4A37004B" w14:textId="77777777" w:rsidTr="00664BF6">
        <w:trPr>
          <w:trHeight w:val="334"/>
        </w:trPr>
        <w:tc>
          <w:tcPr>
            <w:tcW w:w="3274" w:type="dxa"/>
            <w:shd w:val="clear" w:color="auto" w:fill="auto"/>
          </w:tcPr>
          <w:p w14:paraId="65FD339A" w14:textId="7AB4B7CC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>ผลกระทบจากการปรับโครงสร้างธุรกิจ</w:t>
            </w:r>
          </w:p>
        </w:tc>
        <w:tc>
          <w:tcPr>
            <w:tcW w:w="1298" w:type="dxa"/>
            <w:shd w:val="clear" w:color="auto" w:fill="auto"/>
          </w:tcPr>
          <w:p w14:paraId="3DB175AF" w14:textId="2BAA03DB" w:rsidR="004B380D" w:rsidRPr="00664BF6" w:rsidRDefault="004B380D" w:rsidP="004B380D">
            <w:pPr>
              <w:pStyle w:val="acctfourfigures"/>
              <w:tabs>
                <w:tab w:val="clear" w:pos="765"/>
                <w:tab w:val="decimal" w:pos="1056"/>
              </w:tabs>
              <w:spacing w:line="235" w:lineRule="auto"/>
              <w:ind w:left="-32"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(62,</w:t>
            </w:r>
            <w:r w:rsidR="009D3BFA" w:rsidRPr="00664BF6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590</w:t>
            </w:r>
            <w:r w:rsidRPr="00664BF6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74" w:type="dxa"/>
            <w:shd w:val="clear" w:color="auto" w:fill="auto"/>
          </w:tcPr>
          <w:p w14:paraId="5BFC9323" w14:textId="77777777" w:rsidR="004B380D" w:rsidRPr="00664BF6" w:rsidRDefault="004B380D" w:rsidP="004B380D">
            <w:pPr>
              <w:pStyle w:val="acctfourfigures"/>
              <w:tabs>
                <w:tab w:val="clear" w:pos="765"/>
                <w:tab w:val="decimal" w:pos="1056"/>
              </w:tabs>
              <w:spacing w:line="235" w:lineRule="auto"/>
              <w:ind w:left="-32"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03A59A62" w14:textId="4243CB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204DF7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5B9E3A" w14:textId="0DB589CA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  <w:vAlign w:val="bottom"/>
          </w:tcPr>
          <w:p w14:paraId="1AD1D1F8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467" w:type="dxa"/>
            <w:shd w:val="clear" w:color="auto" w:fill="auto"/>
          </w:tcPr>
          <w:p w14:paraId="7E70D8B8" w14:textId="4D04304B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(62,</w:t>
            </w:r>
            <w:r w:rsidR="009D3BFA" w:rsidRPr="00664BF6">
              <w:rPr>
                <w:rFonts w:asciiTheme="majorBidi" w:hAnsiTheme="majorBidi" w:cstheme="majorBidi"/>
                <w:sz w:val="29"/>
                <w:szCs w:val="29"/>
              </w:rPr>
              <w:t>590</w:t>
            </w:r>
            <w:r w:rsidRPr="00664BF6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4B380D" w:rsidRPr="00664BF6" w14:paraId="41D86E62" w14:textId="77777777" w:rsidTr="00664BF6">
        <w:trPr>
          <w:trHeight w:val="77"/>
        </w:trPr>
        <w:tc>
          <w:tcPr>
            <w:tcW w:w="3274" w:type="dxa"/>
            <w:shd w:val="clear" w:color="auto" w:fill="auto"/>
          </w:tcPr>
          <w:p w14:paraId="29915852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F60FCA" w14:textId="7A6A049E" w:rsidR="004B380D" w:rsidRPr="00664BF6" w:rsidRDefault="00CE1AC5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35" w:lineRule="auto"/>
              <w:ind w:left="-153" w:right="-18"/>
              <w:jc w:val="right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(5,050,507)</w:t>
            </w:r>
          </w:p>
        </w:tc>
        <w:tc>
          <w:tcPr>
            <w:tcW w:w="274" w:type="dxa"/>
            <w:shd w:val="clear" w:color="auto" w:fill="auto"/>
          </w:tcPr>
          <w:p w14:paraId="45C89598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FC08F" w14:textId="69A1A75C" w:rsidR="004B380D" w:rsidRPr="00664BF6" w:rsidRDefault="00CE1AC5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266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(87,048)</w:t>
            </w:r>
          </w:p>
        </w:tc>
        <w:tc>
          <w:tcPr>
            <w:tcW w:w="270" w:type="dxa"/>
            <w:shd w:val="clear" w:color="auto" w:fill="auto"/>
          </w:tcPr>
          <w:p w14:paraId="4C2B0DB5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B9B7D7" w14:textId="1377241D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35" w:lineRule="auto"/>
              <w:ind w:right="-4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664BF6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  <w:t>(50</w:t>
            </w:r>
            <w:r w:rsidR="009D3BFA" w:rsidRPr="00664BF6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  <w:t>6</w:t>
            </w:r>
            <w:r w:rsidRPr="00664BF6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  <w:t>)</w:t>
            </w:r>
          </w:p>
        </w:tc>
        <w:tc>
          <w:tcPr>
            <w:tcW w:w="243" w:type="dxa"/>
          </w:tcPr>
          <w:p w14:paraId="31CE79D7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B863C6" w14:textId="37EBCCC2" w:rsidR="004B380D" w:rsidRPr="00664BF6" w:rsidRDefault="00CE1AC5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right="-4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664B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(5,138,061)</w:t>
            </w:r>
          </w:p>
        </w:tc>
      </w:tr>
      <w:tr w:rsidR="004B380D" w:rsidRPr="00664BF6" w14:paraId="2EAC7736" w14:textId="77777777" w:rsidTr="00664BF6">
        <w:tc>
          <w:tcPr>
            <w:tcW w:w="3274" w:type="dxa"/>
            <w:shd w:val="clear" w:color="auto" w:fill="auto"/>
          </w:tcPr>
          <w:p w14:paraId="270F7C12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1817898C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5" w:lineRule="auto"/>
              <w:ind w:left="-153" w:right="-86"/>
              <w:jc w:val="right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4" w:type="dxa"/>
            <w:shd w:val="clear" w:color="auto" w:fill="auto"/>
          </w:tcPr>
          <w:p w14:paraId="5A046C84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76C3E7AE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5" w:lineRule="auto"/>
              <w:ind w:right="6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49BF559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E2029F9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243" w:type="dxa"/>
          </w:tcPr>
          <w:p w14:paraId="32F74313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</w:tcPr>
          <w:p w14:paraId="26413574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4B380D" w:rsidRPr="006776FB" w14:paraId="2C803370" w14:textId="77777777" w:rsidTr="00664BF6">
        <w:trPr>
          <w:trHeight w:val="334"/>
        </w:trPr>
        <w:tc>
          <w:tcPr>
            <w:tcW w:w="3274" w:type="dxa"/>
            <w:shd w:val="clear" w:color="auto" w:fill="auto"/>
          </w:tcPr>
          <w:p w14:paraId="296624D1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298" w:type="dxa"/>
            <w:tcBorders>
              <w:bottom w:val="double" w:sz="4" w:space="0" w:color="auto"/>
            </w:tcBorders>
            <w:shd w:val="clear" w:color="auto" w:fill="auto"/>
          </w:tcPr>
          <w:p w14:paraId="4E9F235E" w14:textId="4EC5B9DC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35" w:lineRule="auto"/>
              <w:ind w:left="-153" w:right="-18"/>
              <w:jc w:val="right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(4,457,12</w:t>
            </w:r>
            <w:r w:rsidR="009C4593" w:rsidRPr="00664BF6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1</w:t>
            </w:r>
            <w:r w:rsidRPr="00664BF6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74" w:type="dxa"/>
            <w:shd w:val="clear" w:color="auto" w:fill="auto"/>
          </w:tcPr>
          <w:p w14:paraId="4A1CA4E4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  <w:shd w:val="clear" w:color="auto" w:fill="auto"/>
          </w:tcPr>
          <w:p w14:paraId="47EE8D34" w14:textId="0CA20232" w:rsidR="004B380D" w:rsidRPr="0046513E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17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  <w:t>585,80</w:t>
            </w:r>
            <w:r w:rsidR="0046513E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5ABDD95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D6060DD" w14:textId="73C55763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35" w:lineRule="auto"/>
              <w:ind w:right="-4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664BF6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  <w:t>42,51</w:t>
            </w:r>
            <w:r w:rsidR="0046513E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  <w:t>4</w:t>
            </w:r>
          </w:p>
        </w:tc>
        <w:tc>
          <w:tcPr>
            <w:tcW w:w="243" w:type="dxa"/>
          </w:tcPr>
          <w:p w14:paraId="0570DFEC" w14:textId="77777777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tcBorders>
              <w:bottom w:val="double" w:sz="4" w:space="0" w:color="auto"/>
            </w:tcBorders>
            <w:shd w:val="clear" w:color="auto" w:fill="auto"/>
          </w:tcPr>
          <w:p w14:paraId="34D6B8E7" w14:textId="6BCAE6E0" w:rsidR="004B380D" w:rsidRPr="00664BF6" w:rsidRDefault="004B380D" w:rsidP="004B3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right="-46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664B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(3,828,804)</w:t>
            </w:r>
          </w:p>
        </w:tc>
      </w:tr>
    </w:tbl>
    <w:p w14:paraId="54EE78C0" w14:textId="1BECDC01" w:rsidR="00D27424" w:rsidRPr="006776FB" w:rsidRDefault="00D27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tbl>
      <w:tblPr>
        <w:tblW w:w="9522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132"/>
        <w:gridCol w:w="1440"/>
        <w:gridCol w:w="274"/>
        <w:gridCol w:w="1346"/>
        <w:gridCol w:w="270"/>
        <w:gridCol w:w="1350"/>
        <w:gridCol w:w="243"/>
        <w:gridCol w:w="1467"/>
      </w:tblGrid>
      <w:tr w:rsidR="00F924FD" w:rsidRPr="006776FB" w14:paraId="09DEC570" w14:textId="77777777" w:rsidTr="00020DB6">
        <w:trPr>
          <w:trHeight w:val="139"/>
          <w:tblHeader/>
        </w:trPr>
        <w:tc>
          <w:tcPr>
            <w:tcW w:w="3132" w:type="dxa"/>
            <w:shd w:val="clear" w:color="auto" w:fill="auto"/>
          </w:tcPr>
          <w:p w14:paraId="3D36E4F5" w14:textId="77777777" w:rsidR="00F924FD" w:rsidRPr="006776FB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6390" w:type="dxa"/>
            <w:gridSpan w:val="7"/>
            <w:shd w:val="clear" w:color="auto" w:fill="auto"/>
            <w:vAlign w:val="bottom"/>
          </w:tcPr>
          <w:p w14:paraId="7DFA6417" w14:textId="77777777" w:rsidR="00F924FD" w:rsidRPr="006776FB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6776FB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F924FD" w:rsidRPr="006776FB" w14:paraId="31145629" w14:textId="77777777" w:rsidTr="00020DB6">
        <w:trPr>
          <w:trHeight w:val="139"/>
          <w:tblHeader/>
        </w:trPr>
        <w:tc>
          <w:tcPr>
            <w:tcW w:w="3132" w:type="dxa"/>
            <w:shd w:val="clear" w:color="auto" w:fill="auto"/>
          </w:tcPr>
          <w:p w14:paraId="42490F90" w14:textId="77777777" w:rsidR="00F924FD" w:rsidRPr="006776FB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E6D1CC" w14:textId="77777777" w:rsidR="00F924FD" w:rsidRPr="006776FB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3D0B215A" w14:textId="77777777" w:rsidR="00F924FD" w:rsidRPr="006776FB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2966" w:type="dxa"/>
            <w:gridSpan w:val="3"/>
            <w:shd w:val="clear" w:color="auto" w:fill="auto"/>
            <w:vAlign w:val="bottom"/>
          </w:tcPr>
          <w:p w14:paraId="6F0B53E8" w14:textId="77777777" w:rsidR="00F924FD" w:rsidRPr="006776FB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776FB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บันทึกเป็น (รายจ่าย) </w:t>
            </w:r>
            <w:r w:rsidRPr="006776FB">
              <w:rPr>
                <w:rFonts w:ascii="Angsana New" w:eastAsia="MS Mincho" w:hAnsi="Angsana New"/>
                <w:sz w:val="29"/>
                <w:szCs w:val="29"/>
              </w:rPr>
              <w:t xml:space="preserve">/ </w:t>
            </w:r>
            <w:r w:rsidRPr="006776FB">
              <w:rPr>
                <w:rFonts w:ascii="Angsana New" w:eastAsia="MS Mincho" w:hAnsi="Angsana New" w:hint="cs"/>
                <w:sz w:val="29"/>
                <w:szCs w:val="29"/>
                <w:cs/>
              </w:rPr>
              <w:t>รายได้ใน</w:t>
            </w:r>
          </w:p>
        </w:tc>
        <w:tc>
          <w:tcPr>
            <w:tcW w:w="243" w:type="dxa"/>
          </w:tcPr>
          <w:p w14:paraId="209EDFCC" w14:textId="77777777" w:rsidR="00F924FD" w:rsidRPr="006776FB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09FC59F9" w14:textId="77777777" w:rsidR="00F924FD" w:rsidRPr="006776FB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</w:tr>
      <w:tr w:rsidR="00F924FD" w:rsidRPr="006776FB" w14:paraId="43AE2714" w14:textId="77777777" w:rsidTr="00020DB6">
        <w:trPr>
          <w:trHeight w:val="139"/>
          <w:tblHeader/>
        </w:trPr>
        <w:tc>
          <w:tcPr>
            <w:tcW w:w="3132" w:type="dxa"/>
            <w:shd w:val="clear" w:color="auto" w:fill="auto"/>
          </w:tcPr>
          <w:p w14:paraId="743A3F47" w14:textId="77777777" w:rsidR="00F924FD" w:rsidRPr="006776FB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9A8592" w14:textId="77777777" w:rsidR="00F924FD" w:rsidRPr="006776FB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6776FB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ณ วันที่</w:t>
            </w:r>
          </w:p>
          <w:p w14:paraId="380318C4" w14:textId="682C2A3F" w:rsidR="00F924FD" w:rsidRPr="006776FB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6776FB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="00242B8B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1</w:t>
            </w:r>
            <w:r w:rsidRPr="006776FB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 xml:space="preserve"> </w:t>
            </w:r>
            <w:r w:rsidRPr="006776FB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="00242B8B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2562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69D9F23D" w14:textId="77777777" w:rsidR="00F924FD" w:rsidRPr="006776FB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F0299" w14:textId="77777777" w:rsidR="00F924FD" w:rsidRPr="006776FB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10"/>
              <w:jc w:val="center"/>
              <w:rPr>
                <w:rFonts w:ascii="Angsana New" w:eastAsia="MS Mincho" w:hAnsi="Angsana New"/>
                <w:i/>
                <w:iCs/>
                <w:sz w:val="29"/>
                <w:szCs w:val="29"/>
              </w:rPr>
            </w:pPr>
            <w:r w:rsidRPr="006776FB">
              <w:rPr>
                <w:rFonts w:ascii="Angsana New" w:eastAsia="MS Mincho" w:hAnsi="Angsana New"/>
                <w:sz w:val="29"/>
                <w:szCs w:val="29"/>
                <w:cs/>
              </w:rPr>
              <w:t>กำไร</w:t>
            </w:r>
            <w:r w:rsidRPr="006776FB">
              <w:rPr>
                <w:rFonts w:ascii="Angsana New" w:eastAsia="MS Mincho" w:hAnsi="Angsana New" w:hint="cs"/>
                <w:sz w:val="29"/>
                <w:szCs w:val="29"/>
                <w:cs/>
              </w:rPr>
              <w:t>หรือ ข</w:t>
            </w:r>
            <w:r w:rsidRPr="006776FB">
              <w:rPr>
                <w:rFonts w:ascii="Angsana New" w:eastAsia="MS Mincho" w:hAnsi="Angsana New"/>
                <w:sz w:val="29"/>
                <w:szCs w:val="29"/>
                <w:cs/>
              </w:rPr>
              <w:t>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38BC3" w14:textId="77777777" w:rsidR="00F924FD" w:rsidRPr="006776FB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58C10" w14:textId="77777777" w:rsidR="00F924FD" w:rsidRPr="006776FB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6776FB">
              <w:rPr>
                <w:rFonts w:ascii="Angsana New" w:eastAsia="MS Mincho" w:hAnsi="Angsana New"/>
                <w:sz w:val="29"/>
                <w:szCs w:val="29"/>
                <w:cs/>
              </w:rPr>
              <w:t>กำไรขาดทุนเบ็ดเสร็จอื่น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542AFB95" w14:textId="77777777" w:rsidR="00F924FD" w:rsidRPr="006776FB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10025EB2" w14:textId="77777777" w:rsidR="00F924FD" w:rsidRPr="006776FB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6776FB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ณ วันที่</w:t>
            </w:r>
          </w:p>
          <w:p w14:paraId="45F784CB" w14:textId="11363365" w:rsidR="00F924FD" w:rsidRPr="006776FB" w:rsidRDefault="00242B8B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4" w:right="-92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31</w:t>
            </w:r>
            <w:r w:rsidR="00F924FD" w:rsidRPr="006776FB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 xml:space="preserve"> </w:t>
            </w:r>
            <w:r w:rsidR="00F924FD" w:rsidRPr="006776FB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ธันวาคม</w:t>
            </w:r>
            <w:r w:rsidR="00F924FD" w:rsidRPr="006776FB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="00F924FD" w:rsidRPr="006776FB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2562</w:t>
            </w:r>
          </w:p>
        </w:tc>
      </w:tr>
      <w:tr w:rsidR="00F924FD" w:rsidRPr="006776FB" w14:paraId="2341397E" w14:textId="77777777" w:rsidTr="00020DB6">
        <w:trPr>
          <w:trHeight w:val="139"/>
          <w:tblHeader/>
        </w:trPr>
        <w:tc>
          <w:tcPr>
            <w:tcW w:w="3132" w:type="dxa"/>
            <w:shd w:val="clear" w:color="auto" w:fill="auto"/>
          </w:tcPr>
          <w:p w14:paraId="0B1E011C" w14:textId="77777777" w:rsidR="00F924FD" w:rsidRPr="006776FB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Times New Roman" w:eastAsia="MS Mincho" w:hAnsi="Times New Roman"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1D56A8" w14:textId="77777777" w:rsidR="00F924FD" w:rsidRPr="006776FB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7" w:right="-108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776FB">
              <w:rPr>
                <w:rFonts w:ascii="Angsana New" w:eastAsia="MS Mincho" w:hAnsi="Angsana New" w:hint="cs"/>
                <w:sz w:val="29"/>
                <w:szCs w:val="29"/>
                <w:cs/>
              </w:rPr>
              <w:t>(ปรับปรุงใหม่)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5922973" w14:textId="77777777" w:rsidR="00F924FD" w:rsidRPr="006776FB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234CE005" w14:textId="77777777" w:rsidR="00F924FD" w:rsidRPr="006776FB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3ADEFB" w14:textId="77777777" w:rsidR="00F924FD" w:rsidRPr="006776FB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88921BF" w14:textId="77777777" w:rsidR="00F924FD" w:rsidRPr="006776FB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243" w:type="dxa"/>
          </w:tcPr>
          <w:p w14:paraId="0FE058B5" w14:textId="77777777" w:rsidR="00F924FD" w:rsidRPr="006776FB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2CB7D3B3" w14:textId="19F1767A" w:rsidR="00F924FD" w:rsidRPr="006776FB" w:rsidRDefault="006A17C0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6776FB">
              <w:rPr>
                <w:rFonts w:ascii="Angsana New" w:eastAsia="MS Mincho" w:hAnsi="Angsana New" w:hint="cs"/>
                <w:sz w:val="29"/>
                <w:szCs w:val="29"/>
                <w:cs/>
              </w:rPr>
              <w:t>(ปรับปรุงใหม่)</w:t>
            </w:r>
          </w:p>
        </w:tc>
      </w:tr>
      <w:tr w:rsidR="00F924FD" w:rsidRPr="006776FB" w14:paraId="0F050791" w14:textId="77777777" w:rsidTr="00020DB6">
        <w:trPr>
          <w:trHeight w:val="139"/>
          <w:tblHeader/>
        </w:trPr>
        <w:tc>
          <w:tcPr>
            <w:tcW w:w="3132" w:type="dxa"/>
            <w:shd w:val="clear" w:color="auto" w:fill="auto"/>
          </w:tcPr>
          <w:p w14:paraId="18476AD9" w14:textId="77777777" w:rsidR="00F924FD" w:rsidRPr="006776FB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Times New Roman" w:eastAsia="MS Mincho" w:hAnsi="Times New Roman"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6390" w:type="dxa"/>
            <w:gridSpan w:val="7"/>
            <w:shd w:val="clear" w:color="auto" w:fill="auto"/>
            <w:vAlign w:val="bottom"/>
          </w:tcPr>
          <w:p w14:paraId="06DAB2AB" w14:textId="77777777" w:rsidR="00F924FD" w:rsidRPr="006776FB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7" w:right="-108"/>
              <w:jc w:val="center"/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</w:pPr>
            <w:r w:rsidRPr="006776FB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F924FD" w:rsidRPr="006776FB" w14:paraId="11ECC77C" w14:textId="77777777" w:rsidTr="00020DB6">
        <w:trPr>
          <w:trHeight w:val="139"/>
        </w:trPr>
        <w:tc>
          <w:tcPr>
            <w:tcW w:w="3132" w:type="dxa"/>
          </w:tcPr>
          <w:p w14:paraId="4EFFF70E" w14:textId="77777777" w:rsidR="00F924FD" w:rsidRPr="006776FB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</w:pPr>
            <w:r w:rsidRPr="006776FB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  <w:t>สินทรัพย์ภาษีเงินได้</w:t>
            </w:r>
          </w:p>
          <w:p w14:paraId="4CB5A276" w14:textId="77777777" w:rsidR="00F924FD" w:rsidRPr="006776FB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79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6776FB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  <w:t xml:space="preserve">   </w:t>
            </w:r>
            <w:r w:rsidRPr="006776FB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  <w:t>รอการตัดบัญชี</w:t>
            </w:r>
          </w:p>
        </w:tc>
        <w:tc>
          <w:tcPr>
            <w:tcW w:w="1440" w:type="dxa"/>
          </w:tcPr>
          <w:p w14:paraId="6F26628E" w14:textId="77777777" w:rsidR="00F924FD" w:rsidRPr="006776FB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28" w:lineRule="auto"/>
              <w:ind w:left="-38" w:right="-73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4" w:type="dxa"/>
          </w:tcPr>
          <w:p w14:paraId="2E9FCBB0" w14:textId="77777777" w:rsidR="00F924FD" w:rsidRPr="006776FB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8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346" w:type="dxa"/>
          </w:tcPr>
          <w:p w14:paraId="4355DA35" w14:textId="77777777" w:rsidR="00F924FD" w:rsidRPr="006776FB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28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0" w:type="dxa"/>
          </w:tcPr>
          <w:p w14:paraId="4FA0F0BB" w14:textId="77777777" w:rsidR="00F924FD" w:rsidRPr="006776FB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8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350" w:type="dxa"/>
          </w:tcPr>
          <w:p w14:paraId="6C4008BA" w14:textId="77777777" w:rsidR="00F924FD" w:rsidRPr="006776FB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28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43" w:type="dxa"/>
          </w:tcPr>
          <w:p w14:paraId="6F9BBCC1" w14:textId="77777777" w:rsidR="00F924FD" w:rsidRPr="006776FB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8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467" w:type="dxa"/>
          </w:tcPr>
          <w:p w14:paraId="44A53B9D" w14:textId="77777777" w:rsidR="00F924FD" w:rsidRPr="006776FB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28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</w:tr>
      <w:tr w:rsidR="006E6DCC" w:rsidRPr="006776FB" w14:paraId="10A35FCF" w14:textId="77777777" w:rsidTr="00020DB6">
        <w:trPr>
          <w:trHeight w:val="348"/>
        </w:trPr>
        <w:tc>
          <w:tcPr>
            <w:tcW w:w="3132" w:type="dxa"/>
          </w:tcPr>
          <w:p w14:paraId="43ADA488" w14:textId="77777777" w:rsidR="006E6DCC" w:rsidRPr="00664BF6" w:rsidRDefault="006E6DCC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/>
                <w:sz w:val="29"/>
                <w:szCs w:val="29"/>
                <w:cs/>
              </w:rPr>
              <w:t>ลูกหนี้การค้า</w:t>
            </w: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>และลูกหนี้อื่น</w:t>
            </w:r>
            <w:r w:rsidRPr="00664BF6">
              <w:rPr>
                <w:rFonts w:ascii="Angsana New" w:eastAsia="MS Mincho" w:hAnsi="Angsana New"/>
                <w:sz w:val="29"/>
                <w:szCs w:val="29"/>
                <w:cs/>
              </w:rPr>
              <w:t xml:space="preserve"> 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(หนี้สงสัยจะสูญ)</w:t>
            </w:r>
          </w:p>
        </w:tc>
        <w:tc>
          <w:tcPr>
            <w:tcW w:w="1440" w:type="dxa"/>
            <w:vAlign w:val="bottom"/>
          </w:tcPr>
          <w:p w14:paraId="778DCFFE" w14:textId="0A4BD680" w:rsidR="006E6DCC" w:rsidRPr="00664BF6" w:rsidRDefault="006E6DCC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28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15,364</w:t>
            </w:r>
          </w:p>
        </w:tc>
        <w:tc>
          <w:tcPr>
            <w:tcW w:w="274" w:type="dxa"/>
            <w:vAlign w:val="bottom"/>
          </w:tcPr>
          <w:p w14:paraId="16713445" w14:textId="77777777" w:rsidR="006E6DCC" w:rsidRPr="00664BF6" w:rsidRDefault="006E6DCC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vAlign w:val="bottom"/>
          </w:tcPr>
          <w:p w14:paraId="0FEEEB40" w14:textId="049689C0" w:rsidR="006E6DCC" w:rsidRPr="00664BF6" w:rsidRDefault="006E6DCC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28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10,166</w:t>
            </w:r>
          </w:p>
        </w:tc>
        <w:tc>
          <w:tcPr>
            <w:tcW w:w="270" w:type="dxa"/>
            <w:vAlign w:val="bottom"/>
          </w:tcPr>
          <w:p w14:paraId="5BC3A1DB" w14:textId="77777777" w:rsidR="006E6DCC" w:rsidRPr="00664BF6" w:rsidRDefault="006E6DCC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B2543D1" w14:textId="17085683" w:rsidR="006E6DCC" w:rsidRPr="00664BF6" w:rsidRDefault="006E6DCC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  <w:vAlign w:val="bottom"/>
          </w:tcPr>
          <w:p w14:paraId="5FA7B364" w14:textId="77777777" w:rsidR="006E6DCC" w:rsidRPr="00664BF6" w:rsidRDefault="006E6DCC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vAlign w:val="bottom"/>
          </w:tcPr>
          <w:p w14:paraId="3F99F6F1" w14:textId="288CEF53" w:rsidR="006E6DCC" w:rsidRPr="00664BF6" w:rsidRDefault="006E6DCC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28" w:lineRule="auto"/>
              <w:ind w:left="-153" w:right="72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25,530</w:t>
            </w:r>
          </w:p>
        </w:tc>
      </w:tr>
      <w:tr w:rsidR="00F924FD" w:rsidRPr="006776FB" w14:paraId="31F090B5" w14:textId="77777777" w:rsidTr="00020DB6">
        <w:trPr>
          <w:trHeight w:val="569"/>
        </w:trPr>
        <w:tc>
          <w:tcPr>
            <w:tcW w:w="3132" w:type="dxa"/>
            <w:shd w:val="clear" w:color="auto" w:fill="auto"/>
          </w:tcPr>
          <w:p w14:paraId="669F3D06" w14:textId="77777777" w:rsidR="00F924FD" w:rsidRPr="00664BF6" w:rsidRDefault="00F924FD" w:rsidP="008E517F">
            <w:pPr>
              <w:spacing w:line="228" w:lineRule="auto"/>
              <w:ind w:right="-79"/>
              <w:rPr>
                <w:rFonts w:ascii="Angsana New" w:eastAsia="MS Mincho" w:hAnsi="Angsana New"/>
                <w:i/>
                <w:iCs/>
                <w:sz w:val="29"/>
                <w:szCs w:val="29"/>
              </w:rPr>
            </w:pP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สิทธิการเช่า 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(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ความแตกต่าง</w:t>
            </w:r>
          </w:p>
          <w:p w14:paraId="05F4EB32" w14:textId="77777777" w:rsidR="00F924FD" w:rsidRPr="00664BF6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 xml:space="preserve">   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ของค่า</w:t>
            </w:r>
            <w:r w:rsidRPr="00664BF6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ตัดจำหน่าย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DF83404" w14:textId="77777777" w:rsidR="00F924FD" w:rsidRPr="00664BF6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28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1FEF92BD" w14:textId="51845174" w:rsidR="00553B02" w:rsidRPr="00664BF6" w:rsidRDefault="00553B02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28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1,062</w:t>
            </w:r>
          </w:p>
        </w:tc>
        <w:tc>
          <w:tcPr>
            <w:tcW w:w="274" w:type="dxa"/>
            <w:shd w:val="clear" w:color="auto" w:fill="auto"/>
          </w:tcPr>
          <w:p w14:paraId="44DD31A1" w14:textId="77777777" w:rsidR="00F924FD" w:rsidRPr="00664BF6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0C68FEAE" w14:textId="77777777" w:rsidR="00D44365" w:rsidRPr="00664BF6" w:rsidRDefault="00D44365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35"/>
                <w:tab w:val="left" w:pos="597"/>
                <w:tab w:val="left" w:pos="1055"/>
              </w:tabs>
              <w:spacing w:line="228" w:lineRule="auto"/>
              <w:ind w:left="-153" w:right="-468" w:firstLine="927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74C5C693" w14:textId="57D11D97" w:rsidR="00F924FD" w:rsidRPr="00664BF6" w:rsidRDefault="00553B02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35"/>
                <w:tab w:val="left" w:pos="597"/>
                <w:tab w:val="left" w:pos="1055"/>
              </w:tabs>
              <w:spacing w:line="228" w:lineRule="auto"/>
              <w:ind w:left="-153" w:right="-468" w:firstLine="927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655</w:t>
            </w:r>
          </w:p>
        </w:tc>
        <w:tc>
          <w:tcPr>
            <w:tcW w:w="270" w:type="dxa"/>
            <w:shd w:val="clear" w:color="auto" w:fill="auto"/>
          </w:tcPr>
          <w:p w14:paraId="625FF47B" w14:textId="77777777" w:rsidR="00F924FD" w:rsidRPr="00664BF6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1632EEEC" w14:textId="7AA4B3BB" w:rsidR="00F924FD" w:rsidRPr="00664BF6" w:rsidRDefault="00553B02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</w:tcPr>
          <w:p w14:paraId="3B049E37" w14:textId="77777777" w:rsidR="00F924FD" w:rsidRPr="00664BF6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</w:tcPr>
          <w:p w14:paraId="3AB8848F" w14:textId="77777777" w:rsidR="00F924FD" w:rsidRPr="00664BF6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28" w:lineRule="auto"/>
              <w:ind w:left="-153" w:right="72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3B366C96" w14:textId="1C5B383E" w:rsidR="00553B02" w:rsidRPr="00664BF6" w:rsidRDefault="00553B02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28" w:lineRule="auto"/>
              <w:ind w:left="-153" w:right="72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1,717</w:t>
            </w:r>
          </w:p>
        </w:tc>
      </w:tr>
      <w:tr w:rsidR="00454E98" w:rsidRPr="006776FB" w14:paraId="078AFAD2" w14:textId="77777777" w:rsidTr="00020DB6">
        <w:trPr>
          <w:trHeight w:val="348"/>
        </w:trPr>
        <w:tc>
          <w:tcPr>
            <w:tcW w:w="3132" w:type="dxa"/>
          </w:tcPr>
          <w:p w14:paraId="74EC3DE7" w14:textId="77777777" w:rsidR="00454E98" w:rsidRPr="00664BF6" w:rsidRDefault="00454E98" w:rsidP="008E517F">
            <w:pPr>
              <w:spacing w:line="228" w:lineRule="auto"/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  <w:r w:rsidRPr="00664BF6">
              <w:rPr>
                <w:rFonts w:ascii="Angsana New" w:eastAsia="MS Mincho" w:hAnsi="Angsana New"/>
                <w:sz w:val="29"/>
                <w:szCs w:val="29"/>
                <w:cs/>
              </w:rPr>
              <w:t>ที่ดิน อาคารและอุปกรณ์</w:t>
            </w:r>
            <w:r w:rsidRPr="00664BF6">
              <w:rPr>
                <w:rFonts w:ascii="Angsana New" w:eastAsia="MS Mincho" w:hAnsi="Angsana New"/>
                <w:sz w:val="29"/>
                <w:szCs w:val="29"/>
              </w:rPr>
              <w:t xml:space="preserve"> </w:t>
            </w:r>
          </w:p>
          <w:p w14:paraId="260FB211" w14:textId="77777777" w:rsidR="00454E98" w:rsidRPr="00664BF6" w:rsidRDefault="00454E98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79"/>
              <w:rPr>
                <w:rFonts w:ascii="Angsana New" w:hAnsi="Angsana New"/>
                <w:i/>
                <w:iCs/>
                <w:color w:val="0000FF"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 xml:space="preserve">   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(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ความแตกต่างของค่าเสื่อมราคา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1440" w:type="dxa"/>
          </w:tcPr>
          <w:p w14:paraId="223AFB9D" w14:textId="77777777" w:rsidR="00454E98" w:rsidRPr="00664BF6" w:rsidRDefault="00454E98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28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432F066D" w14:textId="242E2FBF" w:rsidR="00454E98" w:rsidRPr="00664BF6" w:rsidRDefault="008E5102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28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14,405</w:t>
            </w:r>
          </w:p>
        </w:tc>
        <w:tc>
          <w:tcPr>
            <w:tcW w:w="274" w:type="dxa"/>
          </w:tcPr>
          <w:p w14:paraId="7E164BAD" w14:textId="77777777" w:rsidR="00454E98" w:rsidRPr="00664BF6" w:rsidRDefault="00454E98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</w:tcPr>
          <w:p w14:paraId="32C18583" w14:textId="77777777" w:rsidR="00454E98" w:rsidRPr="00664BF6" w:rsidRDefault="00454E98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28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38622203" w14:textId="2ACB7F39" w:rsidR="00454E98" w:rsidRPr="00664BF6" w:rsidRDefault="008E5102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28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48,987</w:t>
            </w:r>
          </w:p>
        </w:tc>
        <w:tc>
          <w:tcPr>
            <w:tcW w:w="270" w:type="dxa"/>
          </w:tcPr>
          <w:p w14:paraId="27BF91CD" w14:textId="77777777" w:rsidR="00454E98" w:rsidRPr="00664BF6" w:rsidRDefault="00454E98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3C41907" w14:textId="77777777" w:rsidR="00454E98" w:rsidRPr="00664BF6" w:rsidRDefault="00454E98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7B492E99" w14:textId="1500CA28" w:rsidR="00454E98" w:rsidRPr="00664BF6" w:rsidRDefault="00454E98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</w:tcPr>
          <w:p w14:paraId="418DAE93" w14:textId="77777777" w:rsidR="00454E98" w:rsidRPr="00664BF6" w:rsidRDefault="00454E98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</w:tcPr>
          <w:p w14:paraId="029984A8" w14:textId="77777777" w:rsidR="00454E98" w:rsidRPr="00664BF6" w:rsidRDefault="00454E98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28" w:lineRule="auto"/>
              <w:ind w:left="-153" w:right="72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736F1524" w14:textId="0F3B7D24" w:rsidR="00454E98" w:rsidRPr="00664BF6" w:rsidRDefault="008E5102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28" w:lineRule="auto"/>
              <w:ind w:left="-153" w:right="72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63,392</w:t>
            </w:r>
          </w:p>
        </w:tc>
      </w:tr>
      <w:tr w:rsidR="00454E98" w:rsidRPr="006776FB" w14:paraId="0847ABDF" w14:textId="77777777" w:rsidTr="00020DB6">
        <w:trPr>
          <w:trHeight w:val="348"/>
        </w:trPr>
        <w:tc>
          <w:tcPr>
            <w:tcW w:w="3132" w:type="dxa"/>
          </w:tcPr>
          <w:p w14:paraId="1526CE99" w14:textId="77777777" w:rsidR="00454E98" w:rsidRPr="00664BF6" w:rsidRDefault="00454E98" w:rsidP="008E517F">
            <w:pPr>
              <w:spacing w:line="228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40" w:type="dxa"/>
          </w:tcPr>
          <w:p w14:paraId="5A815340" w14:textId="77777777" w:rsidR="00454E98" w:rsidRPr="00664BF6" w:rsidRDefault="00454E98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28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0CD07ABC" w14:textId="2E63B191" w:rsidR="00454E98" w:rsidRPr="00664BF6" w:rsidRDefault="00454E98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8" w:lineRule="auto"/>
              <w:ind w:left="-153" w:right="160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30,030</w:t>
            </w:r>
          </w:p>
        </w:tc>
        <w:tc>
          <w:tcPr>
            <w:tcW w:w="274" w:type="dxa"/>
          </w:tcPr>
          <w:p w14:paraId="350125C9" w14:textId="77777777" w:rsidR="00454E98" w:rsidRPr="00664BF6" w:rsidRDefault="00454E98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</w:tcPr>
          <w:p w14:paraId="2AFD94C2" w14:textId="77777777" w:rsidR="00454E98" w:rsidRPr="00664BF6" w:rsidRDefault="00454E98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28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08135F4C" w14:textId="5D40B0FD" w:rsidR="00454E98" w:rsidRPr="00664BF6" w:rsidRDefault="00454E98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28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19,477</w:t>
            </w:r>
          </w:p>
        </w:tc>
        <w:tc>
          <w:tcPr>
            <w:tcW w:w="270" w:type="dxa"/>
          </w:tcPr>
          <w:p w14:paraId="6A3BA0D4" w14:textId="77777777" w:rsidR="00454E98" w:rsidRPr="00664BF6" w:rsidRDefault="00454E98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</w:tcPr>
          <w:p w14:paraId="51B3827D" w14:textId="77777777" w:rsidR="00454E98" w:rsidRPr="00664BF6" w:rsidRDefault="00454E98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  <w:p w14:paraId="0C95C407" w14:textId="6EA1C701" w:rsidR="00454E98" w:rsidRPr="00664BF6" w:rsidRDefault="00454E98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28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822</w:t>
            </w:r>
          </w:p>
        </w:tc>
        <w:tc>
          <w:tcPr>
            <w:tcW w:w="243" w:type="dxa"/>
          </w:tcPr>
          <w:p w14:paraId="688E004E" w14:textId="77777777" w:rsidR="00454E98" w:rsidRPr="00664BF6" w:rsidRDefault="00454E98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</w:tcPr>
          <w:p w14:paraId="27610627" w14:textId="77777777" w:rsidR="00454E98" w:rsidRPr="00664BF6" w:rsidRDefault="00454E98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28" w:lineRule="auto"/>
              <w:ind w:left="-153" w:right="72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2AAEA048" w14:textId="5035D18C" w:rsidR="00454E98" w:rsidRPr="00664BF6" w:rsidRDefault="00454E98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28" w:lineRule="auto"/>
              <w:ind w:left="-153" w:right="72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50,329</w:t>
            </w:r>
          </w:p>
        </w:tc>
      </w:tr>
      <w:tr w:rsidR="00454E98" w:rsidRPr="006776FB" w14:paraId="6D464A9B" w14:textId="77777777" w:rsidTr="00020DB6">
        <w:trPr>
          <w:trHeight w:val="348"/>
        </w:trPr>
        <w:tc>
          <w:tcPr>
            <w:tcW w:w="3132" w:type="dxa"/>
            <w:shd w:val="clear" w:color="auto" w:fill="auto"/>
          </w:tcPr>
          <w:p w14:paraId="409948F4" w14:textId="77777777" w:rsidR="00454E98" w:rsidRPr="00664BF6" w:rsidRDefault="00454E98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>ยอดขาดทุนยกไป</w:t>
            </w:r>
          </w:p>
        </w:tc>
        <w:tc>
          <w:tcPr>
            <w:tcW w:w="1440" w:type="dxa"/>
            <w:shd w:val="clear" w:color="auto" w:fill="auto"/>
          </w:tcPr>
          <w:p w14:paraId="5390824B" w14:textId="1EEB138C" w:rsidR="00454E98" w:rsidRPr="00664BF6" w:rsidRDefault="00454E98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28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315,893</w:t>
            </w:r>
          </w:p>
        </w:tc>
        <w:tc>
          <w:tcPr>
            <w:tcW w:w="274" w:type="dxa"/>
            <w:shd w:val="clear" w:color="auto" w:fill="auto"/>
          </w:tcPr>
          <w:p w14:paraId="69E3664A" w14:textId="77777777" w:rsidR="00454E98" w:rsidRPr="00664BF6" w:rsidRDefault="00454E98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53D80610" w14:textId="7B6EA01C" w:rsidR="00454E98" w:rsidRPr="00664BF6" w:rsidRDefault="00454E98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28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(22,075)</w:t>
            </w:r>
          </w:p>
        </w:tc>
        <w:tc>
          <w:tcPr>
            <w:tcW w:w="270" w:type="dxa"/>
            <w:shd w:val="clear" w:color="auto" w:fill="auto"/>
          </w:tcPr>
          <w:p w14:paraId="216D8435" w14:textId="77777777" w:rsidR="00454E98" w:rsidRPr="00664BF6" w:rsidRDefault="00454E98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75AA6B" w14:textId="757CAAB4" w:rsidR="00454E98" w:rsidRPr="00664BF6" w:rsidRDefault="00454E98" w:rsidP="0024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</w:tcPr>
          <w:p w14:paraId="1A177116" w14:textId="77777777" w:rsidR="00454E98" w:rsidRPr="00664BF6" w:rsidRDefault="00454E98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</w:tcPr>
          <w:p w14:paraId="105A24E6" w14:textId="03DD8099" w:rsidR="00454E98" w:rsidRPr="00664BF6" w:rsidRDefault="00454E98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28" w:lineRule="auto"/>
              <w:ind w:left="-153" w:right="72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293,818</w:t>
            </w:r>
          </w:p>
        </w:tc>
      </w:tr>
      <w:tr w:rsidR="00454E98" w:rsidRPr="006776FB" w14:paraId="1D0F3094" w14:textId="77777777" w:rsidTr="00020DB6">
        <w:trPr>
          <w:trHeight w:val="348"/>
        </w:trPr>
        <w:tc>
          <w:tcPr>
            <w:tcW w:w="3132" w:type="dxa"/>
            <w:shd w:val="clear" w:color="auto" w:fill="auto"/>
          </w:tcPr>
          <w:p w14:paraId="3AFBDA60" w14:textId="16F6A270" w:rsidR="00454E98" w:rsidRPr="00664BF6" w:rsidRDefault="00454E98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>ผลกระทบจากการปรับโครงสร้างธุรกิจ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F56DE3" w14:textId="4E78CED7" w:rsidR="00454E98" w:rsidRPr="00664BF6" w:rsidRDefault="00454E98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28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80,676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64859593" w14:textId="77777777" w:rsidR="00454E98" w:rsidRPr="00664BF6" w:rsidRDefault="00454E98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73C808D5" w14:textId="2AFA5598" w:rsidR="00454E98" w:rsidRPr="00664BF6" w:rsidRDefault="00454E98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right="-20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07CAD0" w14:textId="77777777" w:rsidR="00454E98" w:rsidRPr="00664BF6" w:rsidRDefault="00454E98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FC7C15" w14:textId="3A627490" w:rsidR="00454E98" w:rsidRPr="00664BF6" w:rsidRDefault="00454E98" w:rsidP="0024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  <w:vAlign w:val="bottom"/>
          </w:tcPr>
          <w:p w14:paraId="3E310865" w14:textId="77777777" w:rsidR="00454E98" w:rsidRPr="00664BF6" w:rsidRDefault="00454E98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7A1BF191" w14:textId="24DF9F18" w:rsidR="00454E98" w:rsidRPr="00664BF6" w:rsidRDefault="00454E98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28" w:lineRule="auto"/>
              <w:ind w:left="-153" w:right="72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80,676</w:t>
            </w:r>
          </w:p>
        </w:tc>
      </w:tr>
      <w:tr w:rsidR="00454E98" w:rsidRPr="006776FB" w14:paraId="395A4AEE" w14:textId="77777777" w:rsidTr="00020DB6">
        <w:trPr>
          <w:trHeight w:val="348"/>
        </w:trPr>
        <w:tc>
          <w:tcPr>
            <w:tcW w:w="3132" w:type="dxa"/>
            <w:shd w:val="clear" w:color="auto" w:fill="auto"/>
            <w:vAlign w:val="center"/>
          </w:tcPr>
          <w:p w14:paraId="295BD4BC" w14:textId="77777777" w:rsidR="00454E98" w:rsidRPr="00664BF6" w:rsidRDefault="00454E98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>อื่น ๆ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FCEEF0" w14:textId="088585EA" w:rsidR="00454E98" w:rsidRPr="00664BF6" w:rsidRDefault="00454E98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28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1,759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C674154" w14:textId="77777777" w:rsidR="00454E98" w:rsidRPr="00664BF6" w:rsidRDefault="00454E98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2042330C" w14:textId="130DB6E9" w:rsidR="00454E98" w:rsidRPr="00664BF6" w:rsidRDefault="00454E98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20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  <w:t>13,146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AD0CD5" w14:textId="77777777" w:rsidR="00454E98" w:rsidRPr="00664BF6" w:rsidRDefault="00454E98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D20711" w14:textId="6C164161" w:rsidR="00454E98" w:rsidRPr="00664BF6" w:rsidRDefault="00454E98" w:rsidP="0024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  <w:vAlign w:val="bottom"/>
          </w:tcPr>
          <w:p w14:paraId="2F660027" w14:textId="77777777" w:rsidR="00454E98" w:rsidRPr="00664BF6" w:rsidRDefault="00454E98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77209E00" w14:textId="532FE2B6" w:rsidR="00454E98" w:rsidRPr="00664BF6" w:rsidRDefault="00454E98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28" w:lineRule="auto"/>
              <w:ind w:left="-153" w:right="72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14,905</w:t>
            </w:r>
          </w:p>
        </w:tc>
      </w:tr>
      <w:tr w:rsidR="00454E98" w:rsidRPr="006776FB" w14:paraId="170344D1" w14:textId="77777777" w:rsidTr="00020DB6">
        <w:trPr>
          <w:trHeight w:val="334"/>
        </w:trPr>
        <w:tc>
          <w:tcPr>
            <w:tcW w:w="3132" w:type="dxa"/>
            <w:shd w:val="clear" w:color="auto" w:fill="auto"/>
          </w:tcPr>
          <w:p w14:paraId="57F959B6" w14:textId="77777777" w:rsidR="00454E98" w:rsidRPr="00664BF6" w:rsidRDefault="00454E98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37F60" w14:textId="5EC0AD53" w:rsidR="00454E98" w:rsidRPr="00664BF6" w:rsidRDefault="008E5102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28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459,189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F6A3AB2" w14:textId="77777777" w:rsidR="00454E98" w:rsidRPr="00664BF6" w:rsidRDefault="00454E98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5AC10A" w14:textId="736DD0E5" w:rsidR="00454E98" w:rsidRPr="00664BF6" w:rsidRDefault="008E5102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28" w:lineRule="auto"/>
              <w:ind w:left="-153" w:right="-46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664B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70,356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AC7893" w14:textId="77777777" w:rsidR="00454E98" w:rsidRPr="00664BF6" w:rsidRDefault="00454E98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9A4E03" w14:textId="14EBFD9E" w:rsidR="00454E98" w:rsidRPr="00664BF6" w:rsidRDefault="00454E98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28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664BF6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  <w:t>822</w:t>
            </w:r>
          </w:p>
        </w:tc>
        <w:tc>
          <w:tcPr>
            <w:tcW w:w="243" w:type="dxa"/>
            <w:vAlign w:val="bottom"/>
          </w:tcPr>
          <w:p w14:paraId="22AF7BD2" w14:textId="77777777" w:rsidR="00454E98" w:rsidRPr="00664BF6" w:rsidRDefault="00454E98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2DD9A4" w14:textId="669272B4" w:rsidR="00454E98" w:rsidRPr="00664BF6" w:rsidRDefault="008E5102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28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530,367</w:t>
            </w:r>
          </w:p>
        </w:tc>
      </w:tr>
      <w:tr w:rsidR="00F924FD" w:rsidRPr="006776FB" w14:paraId="51AB7C78" w14:textId="77777777" w:rsidTr="00020DB6">
        <w:trPr>
          <w:trHeight w:val="334"/>
        </w:trPr>
        <w:tc>
          <w:tcPr>
            <w:tcW w:w="3132" w:type="dxa"/>
            <w:shd w:val="clear" w:color="auto" w:fill="auto"/>
          </w:tcPr>
          <w:p w14:paraId="7373D067" w14:textId="77777777" w:rsidR="00F924FD" w:rsidRPr="00664BF6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EEE63" w14:textId="77777777" w:rsidR="00F924FD" w:rsidRPr="00664BF6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16" w:lineRule="auto"/>
              <w:ind w:left="-153" w:right="-46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00DC2642" w14:textId="77777777" w:rsidR="00F924FD" w:rsidRPr="00664BF6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16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460BC" w14:textId="77777777" w:rsidR="00F924FD" w:rsidRPr="00664BF6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</w:tabs>
              <w:spacing w:line="216" w:lineRule="auto"/>
              <w:ind w:right="-555" w:firstLine="15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EFCCF6" w14:textId="77777777" w:rsidR="00F924FD" w:rsidRPr="00664BF6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16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6D558" w14:textId="77777777" w:rsidR="00F924FD" w:rsidRPr="00664BF6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16" w:lineRule="auto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43" w:type="dxa"/>
            <w:vAlign w:val="bottom"/>
          </w:tcPr>
          <w:p w14:paraId="01835635" w14:textId="77777777" w:rsidR="00F924FD" w:rsidRPr="00664BF6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16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EDC70" w14:textId="77777777" w:rsidR="00F924FD" w:rsidRPr="00664BF6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16" w:lineRule="auto"/>
              <w:ind w:left="-153" w:right="-46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F924FD" w:rsidRPr="006776FB" w14:paraId="3EE03673" w14:textId="77777777" w:rsidTr="00020DB6">
        <w:trPr>
          <w:trHeight w:val="334"/>
        </w:trPr>
        <w:tc>
          <w:tcPr>
            <w:tcW w:w="3132" w:type="dxa"/>
            <w:shd w:val="clear" w:color="auto" w:fill="auto"/>
          </w:tcPr>
          <w:p w14:paraId="3AD2ED62" w14:textId="77777777" w:rsidR="00F924FD" w:rsidRPr="00664BF6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79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664BF6">
              <w:rPr>
                <w:rFonts w:ascii="Angsana New" w:eastAsia="MS Mincho" w:hAnsi="Angsana New" w:hint="cs"/>
                <w:b/>
                <w:bCs/>
                <w:i/>
                <w:iCs/>
                <w:sz w:val="29"/>
                <w:szCs w:val="29"/>
                <w:cs/>
              </w:rPr>
              <w:t>หนี้สิน</w:t>
            </w:r>
            <w:r w:rsidRPr="00664BF6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48E9AC68" w14:textId="77777777" w:rsidR="00F924FD" w:rsidRPr="00664BF6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28" w:lineRule="auto"/>
              <w:ind w:left="-153" w:right="-468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4" w:type="dxa"/>
            <w:shd w:val="clear" w:color="auto" w:fill="auto"/>
          </w:tcPr>
          <w:p w14:paraId="4787E986" w14:textId="77777777" w:rsidR="00F924FD" w:rsidRPr="00664BF6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8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4416880E" w14:textId="77777777" w:rsidR="00F924FD" w:rsidRPr="00664BF6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right="6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F6E5AC7" w14:textId="77777777" w:rsidR="00F924FD" w:rsidRPr="00664BF6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8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379D4807" w14:textId="77777777" w:rsidR="00F924FD" w:rsidRPr="00664BF6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43" w:type="dxa"/>
          </w:tcPr>
          <w:p w14:paraId="27E1162D" w14:textId="77777777" w:rsidR="00F924FD" w:rsidRPr="00664BF6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8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</w:tcPr>
          <w:p w14:paraId="011C89D4" w14:textId="77777777" w:rsidR="00F924FD" w:rsidRPr="00664BF6" w:rsidRDefault="00F924FD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28" w:lineRule="auto"/>
              <w:ind w:left="-153" w:right="-468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</w:p>
        </w:tc>
      </w:tr>
      <w:tr w:rsidR="00F4190F" w:rsidRPr="006776FB" w14:paraId="4075C615" w14:textId="77777777" w:rsidTr="00020DB6">
        <w:trPr>
          <w:trHeight w:val="334"/>
        </w:trPr>
        <w:tc>
          <w:tcPr>
            <w:tcW w:w="3132" w:type="dxa"/>
            <w:shd w:val="clear" w:color="auto" w:fill="auto"/>
          </w:tcPr>
          <w:p w14:paraId="3A95A89B" w14:textId="77777777" w:rsidR="00F4190F" w:rsidRPr="00664BF6" w:rsidRDefault="00F4190F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  <w:r w:rsidRPr="00664BF6">
              <w:rPr>
                <w:rFonts w:ascii="Angsana New" w:eastAsia="MS Mincho" w:hAnsi="Angsana New"/>
                <w:sz w:val="29"/>
                <w:szCs w:val="29"/>
                <w:cs/>
              </w:rPr>
              <w:t>อสังหาริมทรัพย์เพื่อการลงทุ</w:t>
            </w: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>น</w:t>
            </w:r>
          </w:p>
          <w:p w14:paraId="1A72048C" w14:textId="77777777" w:rsidR="00F4190F" w:rsidRPr="00664BF6" w:rsidRDefault="00F4190F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  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(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ความแตกต่างของค่าเสื่อมราคา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253837" w14:textId="179CC389" w:rsidR="00F4190F" w:rsidRPr="00664BF6" w:rsidRDefault="00F4190F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28" w:lineRule="auto"/>
              <w:ind w:left="-32" w:right="-96"/>
              <w:rPr>
                <w:rFonts w:asciiTheme="majorBidi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(85,</w:t>
            </w:r>
            <w:r w:rsidR="008D2E2D">
              <w:rPr>
                <w:rFonts w:asciiTheme="majorBidi" w:hAnsiTheme="majorBidi" w:cstheme="majorBidi"/>
                <w:sz w:val="29"/>
                <w:szCs w:val="29"/>
              </w:rPr>
              <w:t>087</w:t>
            </w:r>
            <w:r w:rsidRPr="00664BF6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65EA6926" w14:textId="77777777" w:rsidR="00F4190F" w:rsidRPr="00664BF6" w:rsidRDefault="00F4190F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6CD0C878" w14:textId="2BE7A605" w:rsidR="00F4190F" w:rsidRPr="00664BF6" w:rsidRDefault="00F4190F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09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(43,</w:t>
            </w:r>
            <w:r w:rsidR="008D2E2D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683</w:t>
            </w:r>
            <w:r w:rsidRPr="00664BF6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A7927D" w14:textId="77777777" w:rsidR="00F4190F" w:rsidRPr="00664BF6" w:rsidRDefault="00F4190F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AB98A8" w14:textId="6C0459FB" w:rsidR="00F4190F" w:rsidRPr="00664BF6" w:rsidRDefault="00F4190F" w:rsidP="0024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  <w:vAlign w:val="bottom"/>
          </w:tcPr>
          <w:p w14:paraId="6D0C374D" w14:textId="77777777" w:rsidR="00F4190F" w:rsidRPr="00664BF6" w:rsidRDefault="00F4190F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08B26FC0" w14:textId="6A75E286" w:rsidR="00F4190F" w:rsidRPr="00664BF6" w:rsidRDefault="00F4190F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28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(128,770)</w:t>
            </w:r>
          </w:p>
        </w:tc>
      </w:tr>
      <w:tr w:rsidR="00F4190F" w:rsidRPr="006776FB" w14:paraId="5663F9EE" w14:textId="77777777" w:rsidTr="00020DB6">
        <w:trPr>
          <w:trHeight w:val="334"/>
        </w:trPr>
        <w:tc>
          <w:tcPr>
            <w:tcW w:w="3132" w:type="dxa"/>
            <w:shd w:val="clear" w:color="auto" w:fill="auto"/>
          </w:tcPr>
          <w:p w14:paraId="013CE95A" w14:textId="77777777" w:rsidR="00F4190F" w:rsidRPr="00664BF6" w:rsidRDefault="00F4190F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79"/>
              <w:rPr>
                <w:rFonts w:ascii="Angsana New" w:eastAsia="MS Mincho" w:hAnsi="Angsana New"/>
                <w:i/>
                <w:iCs/>
                <w:sz w:val="29"/>
                <w:szCs w:val="29"/>
              </w:rPr>
            </w:pP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สิทธิการเช่า 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(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ความแตกต่าง</w:t>
            </w:r>
          </w:p>
          <w:p w14:paraId="18D0CD62" w14:textId="20BB9ADF" w:rsidR="00F4190F" w:rsidRPr="00664BF6" w:rsidRDefault="00F4190F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 xml:space="preserve">   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ของค่า</w:t>
            </w:r>
            <w:r w:rsidR="009C4593" w:rsidRPr="00664BF6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เสื่อมราคา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63D81C" w14:textId="169CDEF0" w:rsidR="00F4190F" w:rsidRPr="00664BF6" w:rsidRDefault="00F4190F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28" w:lineRule="auto"/>
              <w:ind w:left="-32" w:right="-96"/>
              <w:rPr>
                <w:rFonts w:asciiTheme="majorBidi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(38)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A666F4C" w14:textId="77777777" w:rsidR="00F4190F" w:rsidRPr="00664BF6" w:rsidRDefault="00F4190F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66C86C85" w14:textId="6AD23C64" w:rsidR="00F4190F" w:rsidRPr="00664BF6" w:rsidRDefault="00F4190F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09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(19,269)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F80B76" w14:textId="77777777" w:rsidR="00F4190F" w:rsidRPr="00664BF6" w:rsidRDefault="00F4190F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DC87A2" w14:textId="7081CFA8" w:rsidR="00F4190F" w:rsidRPr="00664BF6" w:rsidRDefault="00F4190F" w:rsidP="0024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  <w:vAlign w:val="bottom"/>
          </w:tcPr>
          <w:p w14:paraId="0E4C1C8F" w14:textId="77777777" w:rsidR="00F4190F" w:rsidRPr="00664BF6" w:rsidRDefault="00F4190F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18F05119" w14:textId="3E219DD3" w:rsidR="00F4190F" w:rsidRPr="00664BF6" w:rsidRDefault="00F4190F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28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(19,307)</w:t>
            </w:r>
          </w:p>
        </w:tc>
      </w:tr>
      <w:tr w:rsidR="00F4190F" w:rsidRPr="006776FB" w14:paraId="789D6BDA" w14:textId="77777777" w:rsidTr="00020DB6">
        <w:trPr>
          <w:trHeight w:val="334"/>
        </w:trPr>
        <w:tc>
          <w:tcPr>
            <w:tcW w:w="3132" w:type="dxa"/>
            <w:shd w:val="clear" w:color="auto" w:fill="auto"/>
          </w:tcPr>
          <w:p w14:paraId="54781519" w14:textId="77777777" w:rsidR="00F4190F" w:rsidRPr="00664BF6" w:rsidRDefault="00F4190F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  <w:r w:rsidRPr="00664BF6">
              <w:rPr>
                <w:rFonts w:ascii="Angsana New" w:eastAsia="MS Mincho" w:hAnsi="Angsana New"/>
                <w:sz w:val="29"/>
                <w:szCs w:val="29"/>
                <w:cs/>
              </w:rPr>
              <w:t>ที่ดิน อาคารและอุปกรณ์</w:t>
            </w:r>
            <w:r w:rsidRPr="00664BF6">
              <w:rPr>
                <w:rFonts w:ascii="Angsana New" w:eastAsia="MS Mincho" w:hAnsi="Angsana New"/>
                <w:sz w:val="29"/>
                <w:szCs w:val="29"/>
              </w:rPr>
              <w:t xml:space="preserve"> </w:t>
            </w:r>
          </w:p>
          <w:p w14:paraId="1DCE40AB" w14:textId="77777777" w:rsidR="00F4190F" w:rsidRPr="00664BF6" w:rsidRDefault="00F4190F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79"/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  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(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ความแตกต่างของค่าเสื่อมราคา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6E5BEB4" w14:textId="77777777" w:rsidR="00F4190F" w:rsidRPr="00664BF6" w:rsidRDefault="00F4190F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28" w:lineRule="auto"/>
              <w:ind w:left="-32" w:right="-96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  <w:p w14:paraId="0C9398C5" w14:textId="7DFD08DD" w:rsidR="00F4190F" w:rsidRPr="00664BF6" w:rsidRDefault="008E5102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28" w:lineRule="auto"/>
              <w:ind w:left="-32" w:right="-96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  <w:t>(51,42</w:t>
            </w:r>
            <w:r w:rsidR="00DE0448" w:rsidRPr="00664BF6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Pr="00664BF6"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  <w:t>)</w:t>
            </w:r>
          </w:p>
        </w:tc>
        <w:tc>
          <w:tcPr>
            <w:tcW w:w="274" w:type="dxa"/>
            <w:shd w:val="clear" w:color="auto" w:fill="auto"/>
          </w:tcPr>
          <w:p w14:paraId="15587D55" w14:textId="77777777" w:rsidR="00F4190F" w:rsidRPr="00664BF6" w:rsidRDefault="00F4190F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  <w:tab w:val="decimal" w:pos="951"/>
              </w:tabs>
              <w:spacing w:line="228" w:lineRule="auto"/>
              <w:ind w:right="-96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4F11760C" w14:textId="77777777" w:rsidR="00F4190F" w:rsidRPr="00664BF6" w:rsidRDefault="00F4190F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28" w:lineRule="auto"/>
              <w:ind w:left="-1" w:right="-356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  <w:p w14:paraId="7ECCEF74" w14:textId="70359ECB" w:rsidR="00F4190F" w:rsidRPr="00664BF6" w:rsidRDefault="008E5102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28" w:lineRule="auto"/>
              <w:ind w:left="-1" w:right="-356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  <w:t>(55,188)</w:t>
            </w:r>
          </w:p>
        </w:tc>
        <w:tc>
          <w:tcPr>
            <w:tcW w:w="270" w:type="dxa"/>
            <w:shd w:val="clear" w:color="auto" w:fill="auto"/>
          </w:tcPr>
          <w:p w14:paraId="170B4395" w14:textId="77777777" w:rsidR="00F4190F" w:rsidRPr="00664BF6" w:rsidRDefault="00F4190F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  <w:tab w:val="decimal" w:pos="951"/>
              </w:tabs>
              <w:spacing w:line="228" w:lineRule="auto"/>
              <w:ind w:right="-96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2C6A25" w14:textId="398729E4" w:rsidR="00F4190F" w:rsidRPr="00664BF6" w:rsidRDefault="00F4190F" w:rsidP="0024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</w:tcPr>
          <w:p w14:paraId="10F0DE11" w14:textId="77777777" w:rsidR="00F4190F" w:rsidRPr="00664BF6" w:rsidRDefault="00F4190F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  <w:tab w:val="decimal" w:pos="951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467" w:type="dxa"/>
            <w:shd w:val="clear" w:color="auto" w:fill="auto"/>
          </w:tcPr>
          <w:p w14:paraId="7FCFC6F5" w14:textId="77777777" w:rsidR="00F4190F" w:rsidRPr="00664BF6" w:rsidRDefault="00F4190F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28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  <w:p w14:paraId="0383F6BD" w14:textId="067D3470" w:rsidR="00F4190F" w:rsidRPr="00664BF6" w:rsidRDefault="008E5102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28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  <w:t>(106,61</w:t>
            </w:r>
            <w:r w:rsidR="00DE0448" w:rsidRPr="00664BF6"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  <w:t>3</w:t>
            </w:r>
            <w:r w:rsidRPr="00664BF6"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  <w:t>)</w:t>
            </w:r>
          </w:p>
        </w:tc>
      </w:tr>
      <w:tr w:rsidR="00F4190F" w:rsidRPr="006776FB" w14:paraId="130F2B92" w14:textId="77777777" w:rsidTr="002C6B33">
        <w:trPr>
          <w:trHeight w:val="334"/>
        </w:trPr>
        <w:tc>
          <w:tcPr>
            <w:tcW w:w="3132" w:type="dxa"/>
            <w:shd w:val="clear" w:color="auto" w:fill="auto"/>
          </w:tcPr>
          <w:p w14:paraId="4A3F7711" w14:textId="77777777" w:rsidR="00F4190F" w:rsidRPr="00664BF6" w:rsidRDefault="00F4190F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>ส่วนเกินทุนจากการตีราคาที่ดิน</w:t>
            </w:r>
          </w:p>
          <w:p w14:paraId="7FC79E2A" w14:textId="77777777" w:rsidR="00F4190F" w:rsidRPr="00664BF6" w:rsidRDefault="00F4190F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79"/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  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(จากการตีราคา</w:t>
            </w:r>
            <w:r w:rsidRPr="00664BF6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ใหม่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52BB72E" w14:textId="77777777" w:rsidR="00F4190F" w:rsidRPr="00664BF6" w:rsidRDefault="00F4190F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28" w:lineRule="auto"/>
              <w:ind w:left="-32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280BAD0B" w14:textId="091F3103" w:rsidR="00F4190F" w:rsidRPr="00664BF6" w:rsidRDefault="00F4190F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28" w:lineRule="auto"/>
              <w:ind w:left="-32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(3,271,237)</w:t>
            </w:r>
          </w:p>
        </w:tc>
        <w:tc>
          <w:tcPr>
            <w:tcW w:w="274" w:type="dxa"/>
            <w:shd w:val="clear" w:color="auto" w:fill="auto"/>
          </w:tcPr>
          <w:p w14:paraId="62FA352B" w14:textId="77777777" w:rsidR="00F4190F" w:rsidRPr="00664BF6" w:rsidRDefault="00F4190F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33D698F9" w14:textId="22ADAE0C" w:rsidR="00F4190F" w:rsidRPr="00664BF6" w:rsidRDefault="00F4190F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B766F1" w14:textId="77777777" w:rsidR="00F4190F" w:rsidRPr="00664BF6" w:rsidRDefault="00F4190F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5F7A1DBE" w14:textId="77777777" w:rsidR="00F4190F" w:rsidRPr="00664BF6" w:rsidRDefault="00F4190F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28" w:lineRule="auto"/>
              <w:ind w:right="-4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  <w:p w14:paraId="78F50743" w14:textId="6AD3FD47" w:rsidR="00F4190F" w:rsidRPr="00664BF6" w:rsidRDefault="00F4190F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28" w:lineRule="auto"/>
              <w:ind w:right="-4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(1,461,990)</w:t>
            </w:r>
          </w:p>
        </w:tc>
        <w:tc>
          <w:tcPr>
            <w:tcW w:w="243" w:type="dxa"/>
          </w:tcPr>
          <w:p w14:paraId="6B247BC4" w14:textId="77777777" w:rsidR="00F4190F" w:rsidRPr="00664BF6" w:rsidRDefault="00F4190F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</w:tcPr>
          <w:p w14:paraId="190DD1A2" w14:textId="77777777" w:rsidR="00F4190F" w:rsidRPr="00664BF6" w:rsidRDefault="00F4190F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28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71ACF3BA" w14:textId="422FE95A" w:rsidR="00F4190F" w:rsidRPr="00664BF6" w:rsidRDefault="00F4190F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28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(4,733,227)</w:t>
            </w:r>
          </w:p>
        </w:tc>
      </w:tr>
      <w:tr w:rsidR="00454E98" w:rsidRPr="006776FB" w14:paraId="0FEA30EB" w14:textId="77777777" w:rsidTr="002C6B33">
        <w:trPr>
          <w:trHeight w:val="334"/>
        </w:trPr>
        <w:tc>
          <w:tcPr>
            <w:tcW w:w="3132" w:type="dxa"/>
            <w:shd w:val="clear" w:color="auto" w:fill="auto"/>
          </w:tcPr>
          <w:p w14:paraId="59B18535" w14:textId="2BF99579" w:rsidR="00454E98" w:rsidRPr="00664BF6" w:rsidRDefault="007833CC" w:rsidP="00783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162" w:right="-378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>ผลกระทบจากการปรับโครงสร้างธุรกิจ</w:t>
            </w:r>
          </w:p>
        </w:tc>
        <w:tc>
          <w:tcPr>
            <w:tcW w:w="1440" w:type="dxa"/>
            <w:shd w:val="clear" w:color="auto" w:fill="auto"/>
          </w:tcPr>
          <w:p w14:paraId="0A502457" w14:textId="1B66F8B9" w:rsidR="00454E98" w:rsidRPr="00664BF6" w:rsidRDefault="00454E98" w:rsidP="008E517F">
            <w:pPr>
              <w:pStyle w:val="acctfourfigures"/>
              <w:tabs>
                <w:tab w:val="clear" w:pos="765"/>
                <w:tab w:val="decimal" w:pos="1146"/>
              </w:tabs>
              <w:spacing w:line="228" w:lineRule="auto"/>
              <w:ind w:left="-32" w:right="-96"/>
              <w:rPr>
                <w:rFonts w:asciiTheme="majorBidi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(62,590)</w:t>
            </w:r>
          </w:p>
        </w:tc>
        <w:tc>
          <w:tcPr>
            <w:tcW w:w="274" w:type="dxa"/>
            <w:shd w:val="clear" w:color="auto" w:fill="auto"/>
          </w:tcPr>
          <w:p w14:paraId="3F8EC82A" w14:textId="77777777" w:rsidR="00454E98" w:rsidRPr="00664BF6" w:rsidRDefault="00454E98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63A1D3B0" w14:textId="0A111C46" w:rsidR="00454E98" w:rsidRPr="00664BF6" w:rsidRDefault="00454E98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42FE5F" w14:textId="77777777" w:rsidR="00454E98" w:rsidRPr="00664BF6" w:rsidRDefault="00454E98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2570E1" w14:textId="53D0BFAE" w:rsidR="00454E98" w:rsidRPr="00664BF6" w:rsidRDefault="00454E98" w:rsidP="0024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243" w:type="dxa"/>
            <w:vAlign w:val="bottom"/>
          </w:tcPr>
          <w:p w14:paraId="0A6856EF" w14:textId="77777777" w:rsidR="00454E98" w:rsidRPr="00664BF6" w:rsidRDefault="00454E98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</w:tcPr>
          <w:p w14:paraId="5FDBD794" w14:textId="2AD670E4" w:rsidR="00454E98" w:rsidRPr="00664BF6" w:rsidRDefault="00454E98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28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(62,590)</w:t>
            </w:r>
          </w:p>
        </w:tc>
      </w:tr>
      <w:tr w:rsidR="00F4190F" w:rsidRPr="006776FB" w14:paraId="1E768B42" w14:textId="77777777" w:rsidTr="00020DB6">
        <w:trPr>
          <w:trHeight w:val="77"/>
        </w:trPr>
        <w:tc>
          <w:tcPr>
            <w:tcW w:w="3132" w:type="dxa"/>
            <w:shd w:val="clear" w:color="auto" w:fill="auto"/>
          </w:tcPr>
          <w:p w14:paraId="26636D48" w14:textId="77777777" w:rsidR="00F4190F" w:rsidRPr="00664BF6" w:rsidRDefault="00F4190F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428B0" w14:textId="3EEA3167" w:rsidR="00F4190F" w:rsidRPr="00664BF6" w:rsidRDefault="00BD09F0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8" w:lineRule="auto"/>
              <w:ind w:left="-153" w:right="-18"/>
              <w:jc w:val="right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(3,47</w:t>
            </w:r>
            <w:r w:rsidR="008D2E2D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0,377</w:t>
            </w:r>
            <w:r w:rsidRPr="00664BF6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74" w:type="dxa"/>
            <w:shd w:val="clear" w:color="auto" w:fill="auto"/>
          </w:tcPr>
          <w:p w14:paraId="5079D75B" w14:textId="77777777" w:rsidR="00F4190F" w:rsidRPr="00664BF6" w:rsidRDefault="00F4190F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479BB7" w14:textId="46BC4D34" w:rsidR="00F4190F" w:rsidRPr="00664BF6" w:rsidRDefault="00BD09F0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266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(118,1</w:t>
            </w:r>
            <w:r w:rsidR="008D2E2D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40</w:t>
            </w:r>
            <w:r w:rsidRPr="00664BF6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F2DBDA1" w14:textId="77777777" w:rsidR="00F4190F" w:rsidRPr="00664BF6" w:rsidRDefault="00F4190F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D0B6F5" w14:textId="62883626" w:rsidR="00F4190F" w:rsidRPr="00664BF6" w:rsidRDefault="00F4190F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28" w:lineRule="auto"/>
              <w:ind w:right="-4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664BF6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  <w:t>(1,461,990)</w:t>
            </w:r>
          </w:p>
        </w:tc>
        <w:tc>
          <w:tcPr>
            <w:tcW w:w="243" w:type="dxa"/>
          </w:tcPr>
          <w:p w14:paraId="0A07BD62" w14:textId="77777777" w:rsidR="00F4190F" w:rsidRPr="00664BF6" w:rsidRDefault="00F4190F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F90D0D" w14:textId="26819859" w:rsidR="00F4190F" w:rsidRPr="00664BF6" w:rsidRDefault="00BD09F0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28" w:lineRule="auto"/>
              <w:ind w:right="-4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664B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(5,050,50</w:t>
            </w:r>
            <w:r w:rsidR="00DE0448" w:rsidRPr="00664B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</w:t>
            </w:r>
            <w:r w:rsidRPr="00664B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</w:tr>
      <w:tr w:rsidR="00F4190F" w:rsidRPr="006776FB" w14:paraId="78CE8D35" w14:textId="77777777" w:rsidTr="00EB1DE3">
        <w:trPr>
          <w:trHeight w:val="334"/>
        </w:trPr>
        <w:tc>
          <w:tcPr>
            <w:tcW w:w="3132" w:type="dxa"/>
            <w:shd w:val="clear" w:color="auto" w:fill="auto"/>
          </w:tcPr>
          <w:p w14:paraId="40127F92" w14:textId="77777777" w:rsidR="00F4190F" w:rsidRPr="00664BF6" w:rsidRDefault="00F4190F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20B4CCCC" w14:textId="40F9C5D9" w:rsidR="00F4190F" w:rsidRPr="00664BF6" w:rsidRDefault="00F4190F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53" w:right="-18"/>
              <w:jc w:val="right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(3,011,1</w:t>
            </w:r>
            <w:r w:rsidR="008D2E2D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88</w:t>
            </w:r>
            <w:r w:rsidRPr="00664BF6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74" w:type="dxa"/>
            <w:shd w:val="clear" w:color="auto" w:fill="auto"/>
          </w:tcPr>
          <w:p w14:paraId="53216FE5" w14:textId="77777777" w:rsidR="00F4190F" w:rsidRPr="00664BF6" w:rsidRDefault="00F4190F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  <w:shd w:val="clear" w:color="auto" w:fill="auto"/>
          </w:tcPr>
          <w:p w14:paraId="44CE9076" w14:textId="340D4345" w:rsidR="00F4190F" w:rsidRPr="00664BF6" w:rsidRDefault="00CC5147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7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  <w:t>(</w:t>
            </w:r>
            <w:r w:rsidR="00F4190F" w:rsidRPr="00664BF6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  <w:t>47,</w:t>
            </w:r>
            <w:r w:rsidR="008D2E2D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  <w:t>784</w:t>
            </w:r>
            <w:r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388EAC4" w14:textId="77777777" w:rsidR="00F4190F" w:rsidRPr="00664BF6" w:rsidRDefault="00F4190F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76A32A41" w14:textId="07A0787C" w:rsidR="00F4190F" w:rsidRPr="00664BF6" w:rsidRDefault="00F4190F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28" w:lineRule="auto"/>
              <w:ind w:right="-4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664BF6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  <w:t>(1,461,168)</w:t>
            </w:r>
          </w:p>
        </w:tc>
        <w:tc>
          <w:tcPr>
            <w:tcW w:w="243" w:type="dxa"/>
          </w:tcPr>
          <w:p w14:paraId="6C9903A2" w14:textId="77777777" w:rsidR="00F4190F" w:rsidRPr="00664BF6" w:rsidRDefault="00F4190F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tcBorders>
              <w:bottom w:val="double" w:sz="4" w:space="0" w:color="auto"/>
            </w:tcBorders>
            <w:shd w:val="clear" w:color="auto" w:fill="auto"/>
          </w:tcPr>
          <w:p w14:paraId="452D6027" w14:textId="19035800" w:rsidR="00F4190F" w:rsidRPr="00664BF6" w:rsidRDefault="00F4190F" w:rsidP="008E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28" w:lineRule="auto"/>
              <w:ind w:right="-46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664B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(4,520,140)</w:t>
            </w:r>
          </w:p>
        </w:tc>
      </w:tr>
    </w:tbl>
    <w:p w14:paraId="3DF16942" w14:textId="77777777" w:rsidR="00004D9B" w:rsidRPr="006776FB" w:rsidRDefault="00004D9B" w:rsidP="00004D9B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450"/>
        <w:rPr>
          <w:rFonts w:ascii="Angsana New" w:hAnsi="Angsana New"/>
          <w:b/>
          <w:bCs/>
          <w:sz w:val="2"/>
          <w:szCs w:val="2"/>
        </w:rPr>
      </w:pPr>
    </w:p>
    <w:p w14:paraId="715FCFB5" w14:textId="77777777" w:rsidR="00004D9B" w:rsidRPr="006776FB" w:rsidRDefault="00004D9B" w:rsidP="00004D9B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450"/>
        <w:rPr>
          <w:rFonts w:ascii="Angsana New" w:hAnsi="Angsana New"/>
          <w:b/>
          <w:bCs/>
          <w:sz w:val="2"/>
          <w:szCs w:val="2"/>
        </w:rPr>
      </w:pPr>
    </w:p>
    <w:p w14:paraId="03B03E94" w14:textId="77777777" w:rsidR="00004D9B" w:rsidRPr="006776FB" w:rsidRDefault="00004D9B" w:rsidP="00004D9B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450"/>
        <w:rPr>
          <w:rFonts w:ascii="Angsana New" w:hAnsi="Angsana New"/>
          <w:b/>
          <w:bCs/>
          <w:sz w:val="2"/>
          <w:szCs w:val="2"/>
        </w:rPr>
      </w:pPr>
    </w:p>
    <w:tbl>
      <w:tblPr>
        <w:tblpPr w:leftFromText="180" w:rightFromText="180" w:vertAnchor="text" w:horzAnchor="margin" w:tblpX="270" w:tblpY="-70"/>
        <w:tblW w:w="9726" w:type="dxa"/>
        <w:tblLayout w:type="fixed"/>
        <w:tblLook w:val="01E0" w:firstRow="1" w:lastRow="1" w:firstColumn="1" w:lastColumn="1" w:noHBand="0" w:noVBand="0"/>
      </w:tblPr>
      <w:tblGrid>
        <w:gridCol w:w="3688"/>
        <w:gridCol w:w="1262"/>
        <w:gridCol w:w="270"/>
        <w:gridCol w:w="1440"/>
        <w:gridCol w:w="75"/>
        <w:gridCol w:w="198"/>
        <w:gridCol w:w="72"/>
        <w:gridCol w:w="1275"/>
        <w:gridCol w:w="46"/>
        <w:gridCol w:w="227"/>
        <w:gridCol w:w="46"/>
        <w:gridCol w:w="1127"/>
      </w:tblGrid>
      <w:tr w:rsidR="003F6E97" w:rsidRPr="006776FB" w14:paraId="0EBFC7C2" w14:textId="77777777" w:rsidTr="00EB1F4F">
        <w:trPr>
          <w:trHeight w:val="139"/>
          <w:tblHeader/>
        </w:trPr>
        <w:tc>
          <w:tcPr>
            <w:tcW w:w="3688" w:type="dxa"/>
            <w:shd w:val="clear" w:color="auto" w:fill="auto"/>
          </w:tcPr>
          <w:p w14:paraId="48FA8215" w14:textId="77777777" w:rsidR="003F6E97" w:rsidRPr="006776FB" w:rsidRDefault="003F6E97" w:rsidP="00B4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8" w:right="-127"/>
              <w:rPr>
                <w:rFonts w:ascii="Angsana New" w:eastAsia="MS Mincho" w:hAnsi="Angsana New"/>
                <w:i/>
                <w:iCs/>
                <w:color w:val="0000FF"/>
                <w:sz w:val="29"/>
                <w:szCs w:val="29"/>
                <w:shd w:val="clear" w:color="auto" w:fill="E6E6E6"/>
              </w:rPr>
            </w:pPr>
          </w:p>
        </w:tc>
        <w:tc>
          <w:tcPr>
            <w:tcW w:w="6038" w:type="dxa"/>
            <w:gridSpan w:val="11"/>
            <w:shd w:val="clear" w:color="auto" w:fill="auto"/>
            <w:vAlign w:val="bottom"/>
          </w:tcPr>
          <w:p w14:paraId="4D5D48D4" w14:textId="77777777" w:rsidR="003F6E97" w:rsidRPr="006776FB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6776FB">
              <w:rPr>
                <w:rFonts w:ascii="Angsana New" w:hAnsi="Angsana New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3F6E97" w:rsidRPr="006776FB" w14:paraId="49E8E4C3" w14:textId="77777777" w:rsidTr="00332249">
        <w:trPr>
          <w:trHeight w:val="139"/>
          <w:tblHeader/>
        </w:trPr>
        <w:tc>
          <w:tcPr>
            <w:tcW w:w="3688" w:type="dxa"/>
            <w:shd w:val="clear" w:color="auto" w:fill="auto"/>
          </w:tcPr>
          <w:p w14:paraId="6E5F0FAD" w14:textId="77777777" w:rsidR="003F6E97" w:rsidRPr="006776FB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7"/>
              <w:rPr>
                <w:rFonts w:ascii="Angsana New" w:eastAsia="MS Mincho" w:hAnsi="Angsana New"/>
                <w:i/>
                <w:iCs/>
                <w:color w:val="0000FF"/>
                <w:sz w:val="29"/>
                <w:szCs w:val="29"/>
                <w:shd w:val="clear" w:color="auto" w:fill="E6E6E6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4FE95483" w14:textId="77777777" w:rsidR="003F6E97" w:rsidRPr="006776FB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5BF863" w14:textId="77777777" w:rsidR="003F6E97" w:rsidRPr="006776FB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3106" w:type="dxa"/>
            <w:gridSpan w:val="6"/>
            <w:shd w:val="clear" w:color="auto" w:fill="auto"/>
            <w:vAlign w:val="bottom"/>
          </w:tcPr>
          <w:p w14:paraId="7454BCC9" w14:textId="77777777" w:rsidR="003F6E97" w:rsidRPr="006776FB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6776FB">
              <w:rPr>
                <w:rFonts w:ascii="Angsana New" w:eastAsia="MS Mincho" w:hAnsi="Angsana New"/>
                <w:sz w:val="29"/>
                <w:szCs w:val="29"/>
                <w:cs/>
              </w:rPr>
              <w:t>บันทึกเป็น</w:t>
            </w:r>
            <w:r w:rsidRPr="006776FB">
              <w:rPr>
                <w:rFonts w:ascii="Angsana New" w:eastAsia="MS Mincho" w:hAnsi="Angsana New"/>
                <w:sz w:val="29"/>
                <w:szCs w:val="29"/>
              </w:rPr>
              <w:t xml:space="preserve"> (</w:t>
            </w:r>
            <w:r w:rsidRPr="006776FB">
              <w:rPr>
                <w:rFonts w:ascii="Angsana New" w:eastAsia="MS Mincho" w:hAnsi="Angsana New"/>
                <w:sz w:val="29"/>
                <w:szCs w:val="29"/>
                <w:cs/>
              </w:rPr>
              <w:t>รายจ่าย</w:t>
            </w:r>
            <w:r w:rsidRPr="006776FB">
              <w:rPr>
                <w:rFonts w:ascii="Angsana New" w:eastAsia="MS Mincho" w:hAnsi="Angsana New"/>
                <w:sz w:val="29"/>
                <w:szCs w:val="29"/>
              </w:rPr>
              <w:t>)</w:t>
            </w:r>
            <w:r w:rsidRPr="006776FB">
              <w:rPr>
                <w:rFonts w:ascii="Angsana New" w:eastAsia="MS Mincho" w:hAnsi="Angsana New"/>
                <w:sz w:val="29"/>
                <w:szCs w:val="29"/>
                <w:cs/>
              </w:rPr>
              <w:t xml:space="preserve"> </w:t>
            </w:r>
            <w:r w:rsidRPr="006776FB">
              <w:rPr>
                <w:rFonts w:ascii="Angsana New" w:eastAsia="MS Mincho" w:hAnsi="Angsana New"/>
                <w:sz w:val="29"/>
                <w:szCs w:val="29"/>
              </w:rPr>
              <w:t>/</w:t>
            </w:r>
            <w:r w:rsidRPr="006776FB">
              <w:rPr>
                <w:rFonts w:ascii="Angsana New" w:eastAsia="MS Mincho" w:hAnsi="Angsana New"/>
                <w:sz w:val="29"/>
                <w:szCs w:val="29"/>
                <w:cs/>
              </w:rPr>
              <w:t xml:space="preserve"> รายได้ใน</w:t>
            </w:r>
          </w:p>
        </w:tc>
        <w:tc>
          <w:tcPr>
            <w:tcW w:w="273" w:type="dxa"/>
            <w:gridSpan w:val="2"/>
          </w:tcPr>
          <w:p w14:paraId="71DB6E84" w14:textId="77777777" w:rsidR="003F6E97" w:rsidRPr="006776FB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127" w:type="dxa"/>
            <w:vAlign w:val="bottom"/>
          </w:tcPr>
          <w:p w14:paraId="0A2BB5C4" w14:textId="77777777" w:rsidR="003F6E97" w:rsidRPr="006776FB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</w:p>
        </w:tc>
      </w:tr>
      <w:tr w:rsidR="003F6E97" w:rsidRPr="006776FB" w14:paraId="20EDE1D7" w14:textId="77777777" w:rsidTr="00BD04F5">
        <w:trPr>
          <w:trHeight w:val="139"/>
          <w:tblHeader/>
        </w:trPr>
        <w:tc>
          <w:tcPr>
            <w:tcW w:w="3688" w:type="dxa"/>
            <w:shd w:val="clear" w:color="auto" w:fill="auto"/>
          </w:tcPr>
          <w:p w14:paraId="069CEE66" w14:textId="77777777" w:rsidR="003F6E97" w:rsidRPr="006776FB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hanging="90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bidi="ar-SA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4D728590" w14:textId="77777777" w:rsidR="003F6E97" w:rsidRPr="006776FB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6776FB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ณ วันที่</w:t>
            </w:r>
          </w:p>
          <w:p w14:paraId="3D7ABC3B" w14:textId="3B00429E" w:rsidR="003F6E97" w:rsidRPr="006776FB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6776FB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="00242B8B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1</w:t>
            </w:r>
            <w:r w:rsidRPr="006776FB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 xml:space="preserve"> </w:t>
            </w:r>
            <w:r w:rsidRPr="006776FB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="00242B8B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93F1E3" w14:textId="77777777" w:rsidR="003F6E97" w:rsidRPr="006776FB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51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34BC2" w14:textId="19014636" w:rsidR="003F6E97" w:rsidRPr="006776FB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MS Mincho" w:hAnsi="Angsana New"/>
                <w:i/>
                <w:iCs/>
                <w:sz w:val="29"/>
                <w:szCs w:val="29"/>
              </w:rPr>
            </w:pPr>
            <w:r w:rsidRPr="006776FB">
              <w:rPr>
                <w:rFonts w:ascii="Angsana New" w:eastAsia="MS Mincho" w:hAnsi="Angsana New"/>
                <w:sz w:val="29"/>
                <w:szCs w:val="29"/>
                <w:cs/>
              </w:rPr>
              <w:t>กำไร</w:t>
            </w:r>
            <w:r w:rsidRPr="006776FB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หรือ </w:t>
            </w:r>
            <w:r w:rsidR="00310329" w:rsidRPr="006776FB">
              <w:rPr>
                <w:rFonts w:ascii="Angsana New" w:eastAsia="MS Mincho" w:hAnsi="Angsana New"/>
                <w:sz w:val="29"/>
                <w:szCs w:val="29"/>
              </w:rPr>
              <w:br/>
            </w:r>
            <w:r w:rsidRPr="006776FB">
              <w:rPr>
                <w:rFonts w:ascii="Angsana New" w:eastAsia="MS Mincho" w:hAnsi="Angsana New" w:hint="cs"/>
                <w:sz w:val="29"/>
                <w:szCs w:val="29"/>
                <w:cs/>
              </w:rPr>
              <w:t>ข</w:t>
            </w:r>
            <w:r w:rsidRPr="006776FB">
              <w:rPr>
                <w:rFonts w:ascii="Angsana New" w:eastAsia="MS Mincho" w:hAnsi="Angsana New"/>
                <w:sz w:val="29"/>
                <w:szCs w:val="29"/>
                <w:cs/>
              </w:rPr>
              <w:t>าดทุน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E3774" w14:textId="77777777" w:rsidR="003F6E97" w:rsidRPr="006776FB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2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523F25" w14:textId="77777777" w:rsidR="003F6E97" w:rsidRPr="006776FB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6776FB">
              <w:rPr>
                <w:rFonts w:ascii="Angsana New" w:eastAsia="MS Mincho" w:hAnsi="Angsana New"/>
                <w:sz w:val="29"/>
                <w:szCs w:val="29"/>
                <w:cs/>
              </w:rPr>
              <w:t>กำไรขาดทุนเบ็ดเสร็จอื่น</w:t>
            </w:r>
          </w:p>
        </w:tc>
        <w:tc>
          <w:tcPr>
            <w:tcW w:w="273" w:type="dxa"/>
            <w:gridSpan w:val="2"/>
          </w:tcPr>
          <w:p w14:paraId="384D5EC2" w14:textId="77777777" w:rsidR="003F6E97" w:rsidRPr="006776FB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127" w:type="dxa"/>
            <w:vAlign w:val="bottom"/>
          </w:tcPr>
          <w:p w14:paraId="0B391D09" w14:textId="77777777" w:rsidR="003F6E97" w:rsidRPr="006776FB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6776FB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ณ วันที่</w:t>
            </w:r>
          </w:p>
          <w:p w14:paraId="291B8C9B" w14:textId="62BE820B" w:rsidR="003F6E97" w:rsidRPr="006776FB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6776FB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 xml:space="preserve">31 </w:t>
            </w:r>
            <w:r w:rsidRPr="006776FB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ธันวาคม</w:t>
            </w:r>
            <w:r w:rsidRPr="006776FB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6776FB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256</w:t>
            </w:r>
            <w:r w:rsidR="00687540" w:rsidRPr="006776FB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3</w:t>
            </w:r>
          </w:p>
        </w:tc>
      </w:tr>
      <w:tr w:rsidR="00BD04F5" w:rsidRPr="006776FB" w14:paraId="1E1380A0" w14:textId="77777777" w:rsidTr="00332249">
        <w:trPr>
          <w:trHeight w:val="139"/>
          <w:tblHeader/>
        </w:trPr>
        <w:tc>
          <w:tcPr>
            <w:tcW w:w="3688" w:type="dxa"/>
            <w:shd w:val="clear" w:color="auto" w:fill="auto"/>
          </w:tcPr>
          <w:p w14:paraId="653B88DE" w14:textId="77777777" w:rsidR="00BD04F5" w:rsidRPr="00BD04F5" w:rsidRDefault="00BD04F5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hanging="90"/>
              <w:rPr>
                <w:rFonts w:ascii="Times New Roman" w:eastAsia="MS Mincho" w:hAnsi="Times New Roman"/>
                <w:color w:val="0000FF"/>
                <w:sz w:val="29"/>
                <w:szCs w:val="29"/>
                <w:lang w:bidi="ar-SA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37FE94CD" w14:textId="43470CFB" w:rsidR="00BD04F5" w:rsidRPr="00BD04F5" w:rsidRDefault="00BD04F5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BD04F5">
              <w:rPr>
                <w:rFonts w:ascii="Angsana New" w:eastAsia="MS Mincho" w:hAnsi="Angsana New"/>
                <w:sz w:val="29"/>
                <w:szCs w:val="29"/>
              </w:rPr>
              <w:t>(</w:t>
            </w:r>
            <w:r w:rsidRPr="00BD04F5">
              <w:rPr>
                <w:rFonts w:ascii="Angsana New" w:eastAsia="MS Mincho" w:hAnsi="Angsana New" w:hint="cs"/>
                <w:sz w:val="29"/>
                <w:szCs w:val="29"/>
                <w:cs/>
              </w:rPr>
              <w:t>ปรับปรุงใหม่</w:t>
            </w:r>
            <w:r w:rsidRPr="00BD04F5">
              <w:rPr>
                <w:rFonts w:ascii="Angsana New" w:eastAsia="MS Mincho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9F4262" w14:textId="77777777" w:rsidR="00BD04F5" w:rsidRPr="00BD04F5" w:rsidRDefault="00BD04F5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515" w:type="dxa"/>
            <w:gridSpan w:val="2"/>
            <w:shd w:val="clear" w:color="auto" w:fill="auto"/>
            <w:vAlign w:val="bottom"/>
          </w:tcPr>
          <w:p w14:paraId="44C26F23" w14:textId="77777777" w:rsidR="00BD04F5" w:rsidRPr="00BD04F5" w:rsidRDefault="00BD04F5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22E5AC4" w14:textId="77777777" w:rsidR="00BD04F5" w:rsidRPr="006776FB" w:rsidRDefault="00BD04F5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21" w:type="dxa"/>
            <w:gridSpan w:val="2"/>
            <w:shd w:val="clear" w:color="auto" w:fill="auto"/>
            <w:vAlign w:val="bottom"/>
          </w:tcPr>
          <w:p w14:paraId="775D1539" w14:textId="77777777" w:rsidR="00BD04F5" w:rsidRPr="006776FB" w:rsidRDefault="00BD04F5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273" w:type="dxa"/>
            <w:gridSpan w:val="2"/>
          </w:tcPr>
          <w:p w14:paraId="49042E02" w14:textId="77777777" w:rsidR="00BD04F5" w:rsidRPr="006776FB" w:rsidRDefault="00BD04F5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127" w:type="dxa"/>
            <w:vAlign w:val="bottom"/>
          </w:tcPr>
          <w:p w14:paraId="4065D7C5" w14:textId="77777777" w:rsidR="00BD04F5" w:rsidRPr="006776FB" w:rsidRDefault="00BD04F5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</w:tr>
      <w:tr w:rsidR="003F6E97" w:rsidRPr="006776FB" w14:paraId="1FD2C59E" w14:textId="77777777" w:rsidTr="00EB1F4F">
        <w:trPr>
          <w:trHeight w:val="139"/>
          <w:tblHeader/>
        </w:trPr>
        <w:tc>
          <w:tcPr>
            <w:tcW w:w="3688" w:type="dxa"/>
            <w:shd w:val="clear" w:color="auto" w:fill="auto"/>
          </w:tcPr>
          <w:p w14:paraId="60FDAC2D" w14:textId="77777777" w:rsidR="003F6E97" w:rsidRPr="006776FB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6038" w:type="dxa"/>
            <w:gridSpan w:val="11"/>
            <w:shd w:val="clear" w:color="auto" w:fill="auto"/>
          </w:tcPr>
          <w:p w14:paraId="7EC32797" w14:textId="77777777" w:rsidR="003F6E97" w:rsidRPr="006776FB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MS Mincho"/>
                <w:sz w:val="29"/>
                <w:szCs w:val="29"/>
              </w:rPr>
            </w:pPr>
            <w:r w:rsidRPr="006776FB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(</w:t>
            </w:r>
            <w:r w:rsidRPr="006776FB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พันบาท)</w:t>
            </w:r>
          </w:p>
        </w:tc>
      </w:tr>
      <w:tr w:rsidR="003F6E97" w:rsidRPr="006776FB" w14:paraId="5D0657D1" w14:textId="77777777" w:rsidTr="00687540">
        <w:trPr>
          <w:trHeight w:val="139"/>
        </w:trPr>
        <w:tc>
          <w:tcPr>
            <w:tcW w:w="3688" w:type="dxa"/>
          </w:tcPr>
          <w:p w14:paraId="73F3F851" w14:textId="77777777" w:rsidR="003F6E97" w:rsidRPr="006776FB" w:rsidRDefault="003F6E97" w:rsidP="00332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7"/>
              </w:tabs>
              <w:ind w:right="-79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6776FB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2" w:type="dxa"/>
          </w:tcPr>
          <w:p w14:paraId="718A24EC" w14:textId="77777777" w:rsidR="003F6E97" w:rsidRPr="006776FB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38" w:right="-73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0" w:type="dxa"/>
          </w:tcPr>
          <w:p w14:paraId="5BB76858" w14:textId="77777777" w:rsidR="003F6E97" w:rsidRPr="006776FB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440" w:type="dxa"/>
          </w:tcPr>
          <w:p w14:paraId="262AE67D" w14:textId="77777777" w:rsidR="003F6E97" w:rsidRPr="006776FB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3" w:type="dxa"/>
            <w:gridSpan w:val="2"/>
          </w:tcPr>
          <w:p w14:paraId="56D9202D" w14:textId="77777777" w:rsidR="003F6E97" w:rsidRPr="006776FB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347" w:type="dxa"/>
            <w:gridSpan w:val="2"/>
          </w:tcPr>
          <w:p w14:paraId="62B44539" w14:textId="77777777" w:rsidR="003F6E97" w:rsidRPr="006776FB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3" w:type="dxa"/>
            <w:gridSpan w:val="2"/>
          </w:tcPr>
          <w:p w14:paraId="38D0849B" w14:textId="77777777" w:rsidR="003F6E97" w:rsidRPr="006776FB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173" w:type="dxa"/>
            <w:gridSpan w:val="2"/>
          </w:tcPr>
          <w:p w14:paraId="327C138A" w14:textId="77777777" w:rsidR="003F6E97" w:rsidRPr="006776FB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</w:tr>
      <w:tr w:rsidR="00B43EC1" w:rsidRPr="006776FB" w14:paraId="70BF33A7" w14:textId="77777777" w:rsidTr="00687540">
        <w:trPr>
          <w:trHeight w:val="139"/>
        </w:trPr>
        <w:tc>
          <w:tcPr>
            <w:tcW w:w="3688" w:type="dxa"/>
          </w:tcPr>
          <w:p w14:paraId="0CCD62E3" w14:textId="3437B110" w:rsidR="00875B41" w:rsidRPr="00664BF6" w:rsidRDefault="00875B41" w:rsidP="00875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  <w:r w:rsidRPr="00664BF6">
              <w:rPr>
                <w:rFonts w:ascii="Angsana New" w:eastAsia="MS Mincho" w:hAnsi="Angsana New"/>
                <w:sz w:val="29"/>
                <w:szCs w:val="29"/>
                <w:cs/>
              </w:rPr>
              <w:t>อาคารและอุปกรณ์</w:t>
            </w:r>
            <w:r w:rsidRPr="00664BF6">
              <w:rPr>
                <w:rFonts w:ascii="Angsana New" w:eastAsia="MS Mincho" w:hAnsi="Angsana New"/>
                <w:sz w:val="29"/>
                <w:szCs w:val="29"/>
              </w:rPr>
              <w:t xml:space="preserve"> </w:t>
            </w:r>
          </w:p>
          <w:p w14:paraId="5686B9CB" w14:textId="3E5749A0" w:rsidR="00B43EC1" w:rsidRPr="00664BF6" w:rsidRDefault="00875B41" w:rsidP="00875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7"/>
              </w:tabs>
              <w:ind w:left="338" w:right="-79" w:hanging="270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  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(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ความแตกต่างของค่าเสื่อมราคา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1262" w:type="dxa"/>
          </w:tcPr>
          <w:p w14:paraId="619100C6" w14:textId="77777777" w:rsidR="00B43EC1" w:rsidRPr="00664BF6" w:rsidRDefault="00B43EC1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38" w:right="-73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  <w:p w14:paraId="09927B0A" w14:textId="18936F64" w:rsidR="00654ECD" w:rsidRPr="00664BF6" w:rsidRDefault="00654ECD" w:rsidP="007E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38" w:right="-73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  <w:r w:rsidRPr="00664BF6">
              <w:rPr>
                <w:rFonts w:ascii="Angsana New" w:eastAsia="MS Mincho" w:hAnsi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270" w:type="dxa"/>
          </w:tcPr>
          <w:p w14:paraId="5386DD63" w14:textId="77777777" w:rsidR="00B43EC1" w:rsidRPr="00664BF6" w:rsidRDefault="00B43EC1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440" w:type="dxa"/>
          </w:tcPr>
          <w:p w14:paraId="1372BBB4" w14:textId="77777777" w:rsidR="00B43EC1" w:rsidRPr="00664BF6" w:rsidRDefault="00B43EC1" w:rsidP="00654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ind w:left="-38" w:right="70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77E805FD" w14:textId="3F13A59E" w:rsidR="00654ECD" w:rsidRPr="00664BF6" w:rsidRDefault="00654ECD" w:rsidP="00654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ind w:left="-38" w:right="70"/>
              <w:rPr>
                <w:rFonts w:asciiTheme="majorBidi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496</w:t>
            </w:r>
          </w:p>
        </w:tc>
        <w:tc>
          <w:tcPr>
            <w:tcW w:w="273" w:type="dxa"/>
            <w:gridSpan w:val="2"/>
          </w:tcPr>
          <w:p w14:paraId="1B3AB1C0" w14:textId="77777777" w:rsidR="00B43EC1" w:rsidRPr="00664BF6" w:rsidRDefault="00B43EC1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347" w:type="dxa"/>
            <w:gridSpan w:val="2"/>
          </w:tcPr>
          <w:p w14:paraId="0ADC2952" w14:textId="77777777" w:rsidR="00654ECD" w:rsidRPr="00664BF6" w:rsidRDefault="00654ECD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  <w:p w14:paraId="35C1C986" w14:textId="423BCAB4" w:rsidR="00B43EC1" w:rsidRPr="00664BF6" w:rsidRDefault="00654ECD" w:rsidP="007E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  <w:r w:rsidRPr="00664BF6">
              <w:rPr>
                <w:rFonts w:ascii="Angsana New" w:eastAsia="MS Mincho" w:hAnsi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273" w:type="dxa"/>
            <w:gridSpan w:val="2"/>
          </w:tcPr>
          <w:p w14:paraId="665CEB0D" w14:textId="77777777" w:rsidR="00B43EC1" w:rsidRPr="00664BF6" w:rsidRDefault="00B43EC1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173" w:type="dxa"/>
            <w:gridSpan w:val="2"/>
          </w:tcPr>
          <w:p w14:paraId="1A482FB7" w14:textId="77777777" w:rsidR="00B43EC1" w:rsidRPr="00664BF6" w:rsidRDefault="00B43EC1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  <w:p w14:paraId="15B2359B" w14:textId="276CD0D1" w:rsidR="00654ECD" w:rsidRPr="00664BF6" w:rsidRDefault="00654ECD" w:rsidP="00654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ind w:left="-38" w:right="70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496</w:t>
            </w:r>
          </w:p>
        </w:tc>
      </w:tr>
      <w:tr w:rsidR="00B43EC1" w:rsidRPr="006776FB" w14:paraId="1BDFCCDF" w14:textId="77777777" w:rsidTr="007E2634">
        <w:trPr>
          <w:trHeight w:val="139"/>
        </w:trPr>
        <w:tc>
          <w:tcPr>
            <w:tcW w:w="3688" w:type="dxa"/>
          </w:tcPr>
          <w:p w14:paraId="05D37519" w14:textId="0316B712" w:rsidR="00B43EC1" w:rsidRPr="00664BF6" w:rsidRDefault="00C9381E" w:rsidP="00B4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7"/>
              </w:tabs>
              <w:ind w:left="338" w:right="-79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BF6">
              <w:rPr>
                <w:rFonts w:asciiTheme="majorBidi" w:hAnsiTheme="majorBidi" w:hint="cs"/>
                <w:sz w:val="30"/>
                <w:szCs w:val="30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262" w:type="dxa"/>
          </w:tcPr>
          <w:p w14:paraId="1C3FEBEB" w14:textId="1C88A4DC" w:rsidR="00B43EC1" w:rsidRPr="00664BF6" w:rsidRDefault="00654ECD" w:rsidP="00654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ind w:left="-38" w:right="70"/>
              <w:rPr>
                <w:rFonts w:asciiTheme="majorBidi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41,463</w:t>
            </w:r>
          </w:p>
        </w:tc>
        <w:tc>
          <w:tcPr>
            <w:tcW w:w="270" w:type="dxa"/>
          </w:tcPr>
          <w:p w14:paraId="5B4A53D0" w14:textId="77777777" w:rsidR="00B43EC1" w:rsidRPr="00664BF6" w:rsidRDefault="00B43EC1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440" w:type="dxa"/>
          </w:tcPr>
          <w:p w14:paraId="4D7E2A4E" w14:textId="3D98C504" w:rsidR="00B43EC1" w:rsidRPr="00664BF6" w:rsidRDefault="00654ECD" w:rsidP="00654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ind w:left="-38" w:right="70"/>
              <w:rPr>
                <w:rFonts w:asciiTheme="majorBidi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7</w:t>
            </w:r>
            <w:r w:rsidR="00C50AC9" w:rsidRPr="00664BF6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664BF6">
              <w:rPr>
                <w:rFonts w:asciiTheme="majorBidi" w:hAnsiTheme="majorBidi" w:cstheme="majorBidi"/>
                <w:sz w:val="29"/>
                <w:szCs w:val="29"/>
              </w:rPr>
              <w:t>106</w:t>
            </w:r>
          </w:p>
        </w:tc>
        <w:tc>
          <w:tcPr>
            <w:tcW w:w="273" w:type="dxa"/>
            <w:gridSpan w:val="2"/>
          </w:tcPr>
          <w:p w14:paraId="7C29C0B5" w14:textId="77777777" w:rsidR="00B43EC1" w:rsidRPr="00664BF6" w:rsidRDefault="00B43EC1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347" w:type="dxa"/>
            <w:gridSpan w:val="2"/>
          </w:tcPr>
          <w:p w14:paraId="68D2DFCE" w14:textId="1C05D9C7" w:rsidR="00B43EC1" w:rsidRPr="00664BF6" w:rsidRDefault="00654ECD" w:rsidP="00654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ind w:left="-38" w:right="70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40,793</w:t>
            </w:r>
          </w:p>
        </w:tc>
        <w:tc>
          <w:tcPr>
            <w:tcW w:w="273" w:type="dxa"/>
            <w:gridSpan w:val="2"/>
          </w:tcPr>
          <w:p w14:paraId="7CE0CC02" w14:textId="77777777" w:rsidR="00B43EC1" w:rsidRPr="00664BF6" w:rsidRDefault="00B43EC1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173" w:type="dxa"/>
            <w:gridSpan w:val="2"/>
          </w:tcPr>
          <w:p w14:paraId="56FF5153" w14:textId="69CEF5F3" w:rsidR="00B43EC1" w:rsidRPr="00664BF6" w:rsidRDefault="00654ECD" w:rsidP="00654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ind w:left="-38" w:right="70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89,362</w:t>
            </w:r>
          </w:p>
        </w:tc>
      </w:tr>
      <w:tr w:rsidR="00687540" w:rsidRPr="006776FB" w14:paraId="606E6E6B" w14:textId="77777777" w:rsidTr="007E2634">
        <w:trPr>
          <w:trHeight w:val="139"/>
        </w:trPr>
        <w:tc>
          <w:tcPr>
            <w:tcW w:w="3688" w:type="dxa"/>
          </w:tcPr>
          <w:p w14:paraId="4FB3B181" w14:textId="517E5E9B" w:rsidR="00687540" w:rsidRPr="00664BF6" w:rsidRDefault="00687540" w:rsidP="00C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7" w:right="-79" w:hanging="270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>ประมาณการหนี้สินไม่หมุนเวียนสำหรับ</w:t>
            </w:r>
            <w:r w:rsidRPr="00664BF6">
              <w:rPr>
                <w:rFonts w:ascii="Angsana New" w:eastAsia="MS Mincho" w:hAnsi="Angsana New"/>
                <w:sz w:val="29"/>
                <w:szCs w:val="29"/>
                <w:cs/>
              </w:rPr>
              <w:br/>
            </w: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>ผลประโยชน์พนักงาน</w:t>
            </w:r>
          </w:p>
        </w:tc>
        <w:tc>
          <w:tcPr>
            <w:tcW w:w="1262" w:type="dxa"/>
          </w:tcPr>
          <w:p w14:paraId="196FE270" w14:textId="77777777" w:rsidR="00687540" w:rsidRPr="00664BF6" w:rsidRDefault="00687540" w:rsidP="0068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0C3859FE" w14:textId="6A5820D4" w:rsidR="00687540" w:rsidRPr="00664BF6" w:rsidRDefault="00687540" w:rsidP="0068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ind w:left="-38" w:right="70"/>
              <w:rPr>
                <w:rFonts w:asciiTheme="majorBidi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10,01</w:t>
            </w:r>
            <w:r w:rsidR="009B3270" w:rsidRPr="00664BF6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270" w:type="dxa"/>
          </w:tcPr>
          <w:p w14:paraId="68E12616" w14:textId="77777777" w:rsidR="00687540" w:rsidRPr="00664BF6" w:rsidRDefault="00687540" w:rsidP="0068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440" w:type="dxa"/>
          </w:tcPr>
          <w:p w14:paraId="1D3306A6" w14:textId="77777777" w:rsidR="00654ECD" w:rsidRPr="00664BF6" w:rsidRDefault="00654ECD" w:rsidP="00654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ind w:left="-38" w:right="70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420C5C29" w14:textId="1889BCC8" w:rsidR="00687540" w:rsidRPr="00664BF6" w:rsidRDefault="00654ECD" w:rsidP="00654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ind w:left="-38" w:right="70"/>
              <w:rPr>
                <w:rFonts w:asciiTheme="majorBidi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2,80</w:t>
            </w:r>
            <w:r w:rsidR="00C01F22" w:rsidRPr="00664BF6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273" w:type="dxa"/>
            <w:gridSpan w:val="2"/>
          </w:tcPr>
          <w:p w14:paraId="6F387B71" w14:textId="77777777" w:rsidR="00687540" w:rsidRPr="00664BF6" w:rsidRDefault="00687540" w:rsidP="0068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347" w:type="dxa"/>
            <w:gridSpan w:val="2"/>
          </w:tcPr>
          <w:p w14:paraId="02664666" w14:textId="77777777" w:rsidR="00687540" w:rsidRPr="00664BF6" w:rsidRDefault="00687540" w:rsidP="0068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2D87642D" w14:textId="254DDA5A" w:rsidR="00654ECD" w:rsidRPr="00664BF6" w:rsidRDefault="00654ECD" w:rsidP="007E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ind w:left="-38" w:right="70"/>
              <w:rPr>
                <w:rFonts w:asciiTheme="majorBidi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3,03</w:t>
            </w:r>
            <w:r w:rsidR="00CF5C1B"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273" w:type="dxa"/>
            <w:gridSpan w:val="2"/>
          </w:tcPr>
          <w:p w14:paraId="3E1AEE5C" w14:textId="77777777" w:rsidR="00687540" w:rsidRPr="00664BF6" w:rsidRDefault="00687540" w:rsidP="0068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173" w:type="dxa"/>
            <w:gridSpan w:val="2"/>
          </w:tcPr>
          <w:p w14:paraId="0EE0CB7F" w14:textId="77777777" w:rsidR="00654ECD" w:rsidRPr="00664BF6" w:rsidRDefault="00654ECD" w:rsidP="0068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1F216D65" w14:textId="4152FD73" w:rsidR="00687540" w:rsidRPr="00664BF6" w:rsidRDefault="00654ECD" w:rsidP="0068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15,8</w:t>
            </w:r>
            <w:r w:rsidR="009B3270" w:rsidRPr="00664BF6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="00CF5C1B"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</w:tr>
      <w:tr w:rsidR="007E2634" w:rsidRPr="006776FB" w14:paraId="4ABA795A" w14:textId="77777777" w:rsidTr="009B3270">
        <w:trPr>
          <w:trHeight w:val="139"/>
        </w:trPr>
        <w:tc>
          <w:tcPr>
            <w:tcW w:w="3688" w:type="dxa"/>
          </w:tcPr>
          <w:p w14:paraId="375E0111" w14:textId="71E0E914" w:rsidR="007E2634" w:rsidRPr="00664BF6" w:rsidRDefault="009B3270" w:rsidP="007E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0"/>
              </w:tabs>
              <w:ind w:left="337" w:right="-79" w:hanging="270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>อัตราดอกเบี้ยที่แท้จริง</w:t>
            </w:r>
          </w:p>
        </w:tc>
        <w:tc>
          <w:tcPr>
            <w:tcW w:w="1262" w:type="dxa"/>
          </w:tcPr>
          <w:p w14:paraId="2C5BC93C" w14:textId="29DE476D" w:rsidR="007E2634" w:rsidRPr="00664BF6" w:rsidRDefault="007E2634" w:rsidP="007E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843D764" w14:textId="77777777" w:rsidR="007E2634" w:rsidRPr="00664BF6" w:rsidRDefault="007E2634" w:rsidP="007E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440" w:type="dxa"/>
          </w:tcPr>
          <w:p w14:paraId="3DAAF3F1" w14:textId="229FF4DF" w:rsidR="007E2634" w:rsidRPr="00664BF6" w:rsidRDefault="007E2634" w:rsidP="007E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ind w:left="-38" w:right="70"/>
              <w:rPr>
                <w:rFonts w:asciiTheme="majorBidi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6,635</w:t>
            </w:r>
          </w:p>
        </w:tc>
        <w:tc>
          <w:tcPr>
            <w:tcW w:w="273" w:type="dxa"/>
            <w:gridSpan w:val="2"/>
          </w:tcPr>
          <w:p w14:paraId="625D2B82" w14:textId="77777777" w:rsidR="007E2634" w:rsidRPr="00664BF6" w:rsidRDefault="007E2634" w:rsidP="007E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347" w:type="dxa"/>
            <w:gridSpan w:val="2"/>
          </w:tcPr>
          <w:p w14:paraId="2B5AF497" w14:textId="28596CB4" w:rsidR="007E2634" w:rsidRPr="00664BF6" w:rsidRDefault="007E2634" w:rsidP="007E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3" w:type="dxa"/>
            <w:gridSpan w:val="2"/>
          </w:tcPr>
          <w:p w14:paraId="5B6620F1" w14:textId="77777777" w:rsidR="007E2634" w:rsidRPr="00664BF6" w:rsidRDefault="007E2634" w:rsidP="007E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173" w:type="dxa"/>
            <w:gridSpan w:val="2"/>
          </w:tcPr>
          <w:p w14:paraId="780AA074" w14:textId="23845926" w:rsidR="007E2634" w:rsidRPr="00664BF6" w:rsidRDefault="007E2634" w:rsidP="007E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6,635</w:t>
            </w:r>
          </w:p>
        </w:tc>
      </w:tr>
      <w:tr w:rsidR="007E2634" w:rsidRPr="006776FB" w14:paraId="61C9A97A" w14:textId="77777777" w:rsidTr="009B3270">
        <w:trPr>
          <w:trHeight w:val="139"/>
        </w:trPr>
        <w:tc>
          <w:tcPr>
            <w:tcW w:w="3688" w:type="dxa"/>
          </w:tcPr>
          <w:p w14:paraId="04D25072" w14:textId="1480228A" w:rsidR="007E2634" w:rsidRPr="00664BF6" w:rsidRDefault="007E2634" w:rsidP="007E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5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>ยอดขาดทุนยกไป</w:t>
            </w:r>
          </w:p>
        </w:tc>
        <w:tc>
          <w:tcPr>
            <w:tcW w:w="1262" w:type="dxa"/>
          </w:tcPr>
          <w:p w14:paraId="1364D00D" w14:textId="038C113D" w:rsidR="007E2634" w:rsidRPr="00664BF6" w:rsidRDefault="007E2634" w:rsidP="007E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7,0</w:t>
            </w:r>
            <w:r w:rsidR="009B3270" w:rsidRPr="00664BF6">
              <w:rPr>
                <w:rFonts w:asciiTheme="majorBidi" w:hAnsiTheme="majorBidi" w:cstheme="majorBidi"/>
                <w:sz w:val="29"/>
                <w:szCs w:val="29"/>
              </w:rPr>
              <w:t>21</w:t>
            </w:r>
          </w:p>
        </w:tc>
        <w:tc>
          <w:tcPr>
            <w:tcW w:w="270" w:type="dxa"/>
          </w:tcPr>
          <w:p w14:paraId="1D8E43C3" w14:textId="77777777" w:rsidR="007E2634" w:rsidRPr="00664BF6" w:rsidRDefault="007E2634" w:rsidP="007E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440" w:type="dxa"/>
          </w:tcPr>
          <w:p w14:paraId="75CA5CCA" w14:textId="76144733" w:rsidR="007E2634" w:rsidRPr="00664BF6" w:rsidRDefault="007E2634" w:rsidP="007E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96"/>
              <w:rPr>
                <w:rFonts w:asciiTheme="majorBidi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(7,0</w:t>
            </w:r>
            <w:r w:rsidR="00B316E8" w:rsidRPr="00664BF6">
              <w:rPr>
                <w:rFonts w:asciiTheme="majorBidi" w:hAnsiTheme="majorBidi" w:cstheme="majorBidi"/>
                <w:sz w:val="29"/>
                <w:szCs w:val="29"/>
              </w:rPr>
              <w:t>21</w:t>
            </w:r>
            <w:r w:rsidRPr="00664BF6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73" w:type="dxa"/>
            <w:gridSpan w:val="2"/>
          </w:tcPr>
          <w:p w14:paraId="6F56A020" w14:textId="77777777" w:rsidR="007E2634" w:rsidRPr="00664BF6" w:rsidRDefault="007E2634" w:rsidP="007E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347" w:type="dxa"/>
            <w:gridSpan w:val="2"/>
          </w:tcPr>
          <w:p w14:paraId="6949D772" w14:textId="59D614BD" w:rsidR="007E2634" w:rsidRPr="00664BF6" w:rsidRDefault="007E2634" w:rsidP="007E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3" w:type="dxa"/>
            <w:gridSpan w:val="2"/>
          </w:tcPr>
          <w:p w14:paraId="50DB18F0" w14:textId="77777777" w:rsidR="007E2634" w:rsidRPr="00664BF6" w:rsidRDefault="007E2634" w:rsidP="007E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173" w:type="dxa"/>
            <w:gridSpan w:val="2"/>
          </w:tcPr>
          <w:p w14:paraId="005897F1" w14:textId="628D90C3" w:rsidR="007E2634" w:rsidRPr="00664BF6" w:rsidRDefault="009B3270" w:rsidP="009B3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468"/>
              <w:rPr>
                <w:rFonts w:asciiTheme="majorBidi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7E2634" w:rsidRPr="006776FB" w14:paraId="6CF52E47" w14:textId="77777777" w:rsidTr="007E2634">
        <w:trPr>
          <w:trHeight w:val="139"/>
        </w:trPr>
        <w:tc>
          <w:tcPr>
            <w:tcW w:w="3688" w:type="dxa"/>
          </w:tcPr>
          <w:p w14:paraId="5E09B1F6" w14:textId="395470D7" w:rsidR="007E2634" w:rsidRPr="00664BF6" w:rsidRDefault="007E2634" w:rsidP="007E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5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>อื่นๆ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34FD0DCC" w14:textId="3490526B" w:rsidR="007E2634" w:rsidRPr="00664BF6" w:rsidRDefault="007E2634" w:rsidP="007E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B07265F" w14:textId="77777777" w:rsidR="007E2634" w:rsidRPr="00664BF6" w:rsidRDefault="007E2634" w:rsidP="007E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57ED7F" w14:textId="1C360A78" w:rsidR="007E2634" w:rsidRPr="00664BF6" w:rsidRDefault="007E2634" w:rsidP="007E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96"/>
              <w:rPr>
                <w:rFonts w:asciiTheme="majorBidi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7</w:t>
            </w:r>
            <w:r w:rsidR="00CF5C1B"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  <w:tc>
          <w:tcPr>
            <w:tcW w:w="273" w:type="dxa"/>
            <w:gridSpan w:val="2"/>
          </w:tcPr>
          <w:p w14:paraId="243ED2AB" w14:textId="77777777" w:rsidR="007E2634" w:rsidRPr="00664BF6" w:rsidRDefault="007E2634" w:rsidP="007E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</w:tcPr>
          <w:p w14:paraId="1924A012" w14:textId="1FB6932A" w:rsidR="007E2634" w:rsidRPr="00664BF6" w:rsidRDefault="007E2634" w:rsidP="007E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3" w:type="dxa"/>
            <w:gridSpan w:val="2"/>
          </w:tcPr>
          <w:p w14:paraId="2D1DA3FD" w14:textId="77777777" w:rsidR="007E2634" w:rsidRPr="00664BF6" w:rsidRDefault="007E2634" w:rsidP="007E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14:paraId="6528E565" w14:textId="065AC191" w:rsidR="007E2634" w:rsidRPr="00664BF6" w:rsidRDefault="007E2634" w:rsidP="007E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7</w:t>
            </w:r>
            <w:r w:rsidR="00CF5C1B"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</w:tr>
      <w:tr w:rsidR="007E2634" w:rsidRPr="006776FB" w14:paraId="5461FD09" w14:textId="77777777" w:rsidTr="00687540">
        <w:trPr>
          <w:trHeight w:val="139"/>
        </w:trPr>
        <w:tc>
          <w:tcPr>
            <w:tcW w:w="3688" w:type="dxa"/>
          </w:tcPr>
          <w:p w14:paraId="64A23B05" w14:textId="2F3F55F3" w:rsidR="007E2634" w:rsidRPr="00664BF6" w:rsidRDefault="007E2634" w:rsidP="007E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5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64BF6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3EBF0DAD" w14:textId="34F87408" w:rsidR="007E2634" w:rsidRPr="00664BF6" w:rsidRDefault="007E2634" w:rsidP="007E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B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58,496</w:t>
            </w:r>
          </w:p>
        </w:tc>
        <w:tc>
          <w:tcPr>
            <w:tcW w:w="270" w:type="dxa"/>
          </w:tcPr>
          <w:p w14:paraId="427C7E0A" w14:textId="77777777" w:rsidR="007E2634" w:rsidRPr="00664BF6" w:rsidRDefault="007E2634" w:rsidP="007E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CFC1774" w14:textId="0F98C97D" w:rsidR="007E2634" w:rsidRPr="00664BF6" w:rsidRDefault="007E2634" w:rsidP="007E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B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10,09</w:t>
            </w:r>
            <w:r w:rsidR="00CF5C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3" w:type="dxa"/>
            <w:gridSpan w:val="2"/>
          </w:tcPr>
          <w:p w14:paraId="2E1CA478" w14:textId="77777777" w:rsidR="007E2634" w:rsidRPr="00664BF6" w:rsidRDefault="007E2634" w:rsidP="007E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47" w:type="dxa"/>
            <w:gridSpan w:val="2"/>
            <w:tcBorders>
              <w:bottom w:val="double" w:sz="4" w:space="0" w:color="auto"/>
            </w:tcBorders>
          </w:tcPr>
          <w:p w14:paraId="1BDE5594" w14:textId="3D2A9031" w:rsidR="007E2634" w:rsidRPr="00664BF6" w:rsidRDefault="007E2634" w:rsidP="007E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664B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43,83</w:t>
            </w:r>
            <w:r w:rsidR="00CF5C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3" w:type="dxa"/>
            <w:gridSpan w:val="2"/>
          </w:tcPr>
          <w:p w14:paraId="3B85DB45" w14:textId="77777777" w:rsidR="007E2634" w:rsidRPr="00664BF6" w:rsidRDefault="007E2634" w:rsidP="007E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3" w:type="dxa"/>
            <w:gridSpan w:val="2"/>
            <w:tcBorders>
              <w:bottom w:val="double" w:sz="4" w:space="0" w:color="auto"/>
            </w:tcBorders>
          </w:tcPr>
          <w:p w14:paraId="1939AB01" w14:textId="1C98E0DD" w:rsidR="007E2634" w:rsidRPr="00664BF6" w:rsidRDefault="007E2634" w:rsidP="007E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B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112,423</w:t>
            </w:r>
          </w:p>
        </w:tc>
      </w:tr>
    </w:tbl>
    <w:p w14:paraId="547DEB6F" w14:textId="77777777" w:rsidR="00DF4A52" w:rsidRPr="006776FB" w:rsidRDefault="00DF4A52" w:rsidP="00072241">
      <w:pPr>
        <w:tabs>
          <w:tab w:val="left" w:pos="540"/>
        </w:tabs>
        <w:ind w:left="540" w:right="-1080"/>
        <w:rPr>
          <w:rFonts w:ascii="Angsana New" w:eastAsia="MS Mincho" w:hAnsi="Angsana New"/>
          <w:sz w:val="20"/>
          <w:szCs w:val="20"/>
        </w:rPr>
      </w:pPr>
    </w:p>
    <w:tbl>
      <w:tblPr>
        <w:tblpPr w:leftFromText="180" w:rightFromText="180" w:vertAnchor="text" w:horzAnchor="margin" w:tblpX="270" w:tblpY="-44"/>
        <w:tblW w:w="9720" w:type="dxa"/>
        <w:tblLayout w:type="fixed"/>
        <w:tblLook w:val="01E0" w:firstRow="1" w:lastRow="1" w:firstColumn="1" w:lastColumn="1" w:noHBand="0" w:noVBand="0"/>
      </w:tblPr>
      <w:tblGrid>
        <w:gridCol w:w="3688"/>
        <w:gridCol w:w="1262"/>
        <w:gridCol w:w="276"/>
        <w:gridCol w:w="1434"/>
        <w:gridCol w:w="71"/>
        <w:gridCol w:w="202"/>
        <w:gridCol w:w="68"/>
        <w:gridCol w:w="1282"/>
        <w:gridCol w:w="270"/>
        <w:gridCol w:w="1126"/>
        <w:gridCol w:w="20"/>
        <w:gridCol w:w="21"/>
      </w:tblGrid>
      <w:tr w:rsidR="00A5431D" w:rsidRPr="006776FB" w14:paraId="310FA269" w14:textId="77777777" w:rsidTr="00310329">
        <w:trPr>
          <w:gridAfter w:val="1"/>
          <w:wAfter w:w="21" w:type="dxa"/>
          <w:trHeight w:val="139"/>
          <w:tblHeader/>
        </w:trPr>
        <w:tc>
          <w:tcPr>
            <w:tcW w:w="3688" w:type="dxa"/>
            <w:shd w:val="clear" w:color="auto" w:fill="auto"/>
          </w:tcPr>
          <w:p w14:paraId="1BF83BB8" w14:textId="77777777" w:rsidR="00A5431D" w:rsidRPr="006776FB" w:rsidRDefault="00A5431D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7"/>
              <w:rPr>
                <w:rFonts w:ascii="Angsana New" w:eastAsia="MS Mincho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011" w:type="dxa"/>
            <w:gridSpan w:val="10"/>
            <w:shd w:val="clear" w:color="auto" w:fill="auto"/>
            <w:vAlign w:val="bottom"/>
          </w:tcPr>
          <w:p w14:paraId="1D17B1E0" w14:textId="77777777" w:rsidR="00A5431D" w:rsidRPr="006776FB" w:rsidRDefault="00A5431D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6776F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05F5" w:rsidRPr="006776FB" w14:paraId="51C1B24B" w14:textId="77777777" w:rsidTr="00310329">
        <w:trPr>
          <w:gridAfter w:val="2"/>
          <w:wAfter w:w="41" w:type="dxa"/>
          <w:trHeight w:val="139"/>
          <w:tblHeader/>
        </w:trPr>
        <w:tc>
          <w:tcPr>
            <w:tcW w:w="3688" w:type="dxa"/>
            <w:shd w:val="clear" w:color="auto" w:fill="auto"/>
          </w:tcPr>
          <w:p w14:paraId="3FD66D49" w14:textId="77777777" w:rsidR="003805F5" w:rsidRPr="006776FB" w:rsidRDefault="003805F5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7"/>
              <w:rPr>
                <w:rFonts w:ascii="Angsana New" w:eastAsia="MS Mincho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02B6CE0" w14:textId="77777777" w:rsidR="003805F5" w:rsidRPr="006776FB" w:rsidRDefault="003805F5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  <w:vAlign w:val="bottom"/>
          </w:tcPr>
          <w:p w14:paraId="3CFCA1AB" w14:textId="77777777" w:rsidR="003805F5" w:rsidRPr="006776FB" w:rsidRDefault="003805F5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305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30439" w14:textId="0340D048" w:rsidR="003805F5" w:rsidRPr="006776FB" w:rsidRDefault="003805F5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6776FB">
              <w:rPr>
                <w:rFonts w:ascii="Angsana New" w:eastAsia="MS Mincho" w:hAnsi="Angsana New"/>
                <w:sz w:val="30"/>
                <w:szCs w:val="30"/>
                <w:cs/>
              </w:rPr>
              <w:t>บันทึกเป็น</w:t>
            </w:r>
            <w:r w:rsidRPr="006776FB">
              <w:rPr>
                <w:rFonts w:ascii="Angsana New" w:eastAsia="MS Mincho" w:hAnsi="Angsana New"/>
                <w:sz w:val="30"/>
                <w:szCs w:val="30"/>
              </w:rPr>
              <w:t xml:space="preserve"> (</w:t>
            </w:r>
            <w:r w:rsidRPr="006776FB">
              <w:rPr>
                <w:rFonts w:ascii="Angsana New" w:eastAsia="MS Mincho" w:hAnsi="Angsana New"/>
                <w:sz w:val="30"/>
                <w:szCs w:val="30"/>
                <w:cs/>
              </w:rPr>
              <w:t>รายจ่าย</w:t>
            </w:r>
            <w:r w:rsidRPr="006776FB">
              <w:rPr>
                <w:rFonts w:ascii="Angsana New" w:eastAsia="MS Mincho" w:hAnsi="Angsana New"/>
                <w:sz w:val="30"/>
                <w:szCs w:val="30"/>
              </w:rPr>
              <w:t>)</w:t>
            </w:r>
            <w:r w:rsidRPr="006776FB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</w:t>
            </w:r>
            <w:r w:rsidRPr="006776FB">
              <w:rPr>
                <w:rFonts w:ascii="Angsana New" w:eastAsia="MS Mincho" w:hAnsi="Angsana New"/>
                <w:sz w:val="30"/>
                <w:szCs w:val="30"/>
              </w:rPr>
              <w:t>/</w:t>
            </w:r>
            <w:r w:rsidRPr="006776FB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3455D626" w14:textId="77777777" w:rsidR="003805F5" w:rsidRPr="006776FB" w:rsidRDefault="003805F5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5C0548AB" w14:textId="77777777" w:rsidR="003805F5" w:rsidRPr="006776FB" w:rsidRDefault="003805F5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A5431D" w:rsidRPr="006776FB" w14:paraId="550404A4" w14:textId="77777777" w:rsidTr="00310329">
        <w:trPr>
          <w:gridAfter w:val="2"/>
          <w:wAfter w:w="41" w:type="dxa"/>
          <w:trHeight w:val="139"/>
          <w:tblHeader/>
        </w:trPr>
        <w:tc>
          <w:tcPr>
            <w:tcW w:w="3688" w:type="dxa"/>
            <w:shd w:val="clear" w:color="auto" w:fill="auto"/>
          </w:tcPr>
          <w:p w14:paraId="0EE1CFD9" w14:textId="77777777" w:rsidR="00A5431D" w:rsidRPr="00425D5B" w:rsidRDefault="00A5431D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hanging="90"/>
              <w:rPr>
                <w:rFonts w:ascii="Times New Roman" w:eastAsia="MS Mincho" w:hAnsi="Times New Roman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7EF8131" w14:textId="77777777" w:rsidR="00A5431D" w:rsidRPr="006776FB" w:rsidRDefault="00A5431D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6776F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A3BE19D" w14:textId="7D97AE2E" w:rsidR="00A5431D" w:rsidRPr="006776FB" w:rsidRDefault="00A5431D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6776F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776F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1 </w:t>
            </w:r>
            <w:r w:rsidRPr="006776F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776F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256</w:t>
            </w:r>
            <w:r w:rsidR="00687540" w:rsidRPr="006776F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6" w:type="dxa"/>
            <w:shd w:val="clear" w:color="auto" w:fill="auto"/>
            <w:vAlign w:val="bottom"/>
          </w:tcPr>
          <w:p w14:paraId="364AE8FA" w14:textId="77777777" w:rsidR="00A5431D" w:rsidRPr="006776FB" w:rsidRDefault="00A5431D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88759" w14:textId="34DC3032" w:rsidR="00A5431D" w:rsidRPr="006776FB" w:rsidRDefault="00A5431D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6776FB">
              <w:rPr>
                <w:rFonts w:ascii="Angsana New" w:eastAsia="MS Mincho" w:hAnsi="Angsana New"/>
                <w:sz w:val="30"/>
                <w:szCs w:val="30"/>
                <w:cs/>
              </w:rPr>
              <w:t>กำไร</w:t>
            </w:r>
            <w:r w:rsidRPr="006776FB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หรือ </w:t>
            </w:r>
            <w:r w:rsidR="005562C2" w:rsidRPr="006776FB">
              <w:rPr>
                <w:rFonts w:ascii="Angsana New" w:eastAsia="MS Mincho" w:hAnsi="Angsana New"/>
                <w:sz w:val="30"/>
                <w:szCs w:val="30"/>
                <w:cs/>
              </w:rPr>
              <w:br/>
            </w:r>
            <w:r w:rsidRPr="006776FB">
              <w:rPr>
                <w:rFonts w:ascii="Angsana New" w:eastAsia="MS Mincho" w:hAnsi="Angsana New" w:hint="cs"/>
                <w:sz w:val="30"/>
                <w:szCs w:val="30"/>
                <w:cs/>
              </w:rPr>
              <w:t>ข</w:t>
            </w:r>
            <w:r w:rsidRPr="006776FB">
              <w:rPr>
                <w:rFonts w:ascii="Angsana New" w:eastAsia="MS Mincho" w:hAnsi="Angsana New"/>
                <w:sz w:val="30"/>
                <w:szCs w:val="30"/>
                <w:cs/>
              </w:rPr>
              <w:t>าดทุน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D5AF0" w14:textId="77777777" w:rsidR="00A5431D" w:rsidRPr="006776FB" w:rsidRDefault="00A5431D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6A1E6" w14:textId="77777777" w:rsidR="00A5431D" w:rsidRPr="006776FB" w:rsidRDefault="00A5431D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6776FB">
              <w:rPr>
                <w:rFonts w:ascii="Angsana New" w:eastAsia="MS Mincho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111DC003" w14:textId="77777777" w:rsidR="00A5431D" w:rsidRPr="006776FB" w:rsidRDefault="00A5431D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3D5BE332" w14:textId="77777777" w:rsidR="00A5431D" w:rsidRPr="006776FB" w:rsidRDefault="00A5431D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6776F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927C02C" w14:textId="0D1E9091" w:rsidR="00A5431D" w:rsidRPr="006776FB" w:rsidRDefault="00A5431D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6776F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6776F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6776F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242B8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2562</w:t>
            </w:r>
          </w:p>
        </w:tc>
      </w:tr>
      <w:tr w:rsidR="00A5431D" w:rsidRPr="006776FB" w14:paraId="76572273" w14:textId="77777777" w:rsidTr="00310329">
        <w:trPr>
          <w:gridAfter w:val="1"/>
          <w:wAfter w:w="21" w:type="dxa"/>
          <w:trHeight w:val="139"/>
        </w:trPr>
        <w:tc>
          <w:tcPr>
            <w:tcW w:w="3688" w:type="dxa"/>
            <w:shd w:val="clear" w:color="auto" w:fill="auto"/>
          </w:tcPr>
          <w:p w14:paraId="1632EB50" w14:textId="77777777" w:rsidR="00A5431D" w:rsidRPr="006776FB" w:rsidRDefault="00A5431D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6011" w:type="dxa"/>
            <w:gridSpan w:val="10"/>
            <w:shd w:val="clear" w:color="auto" w:fill="auto"/>
          </w:tcPr>
          <w:p w14:paraId="3A7A0679" w14:textId="77777777" w:rsidR="00A5431D" w:rsidRPr="006776FB" w:rsidRDefault="00A5431D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MS Mincho"/>
                <w:sz w:val="30"/>
                <w:szCs w:val="30"/>
              </w:rPr>
            </w:pPr>
            <w:r w:rsidRPr="006776FB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(</w:t>
            </w:r>
            <w:r w:rsidRPr="006776FB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5431D" w:rsidRPr="006776FB" w14:paraId="14BF6E11" w14:textId="77777777" w:rsidTr="00310329">
        <w:trPr>
          <w:trHeight w:val="139"/>
        </w:trPr>
        <w:tc>
          <w:tcPr>
            <w:tcW w:w="3688" w:type="dxa"/>
          </w:tcPr>
          <w:p w14:paraId="07D19575" w14:textId="77777777" w:rsidR="00A5431D" w:rsidRPr="006776FB" w:rsidRDefault="00A5431D" w:rsidP="00C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7"/>
              </w:tabs>
              <w:ind w:right="-79" w:firstLine="67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6776FB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2" w:type="dxa"/>
          </w:tcPr>
          <w:p w14:paraId="0E5F70C4" w14:textId="77777777" w:rsidR="00A5431D" w:rsidRPr="006776FB" w:rsidRDefault="00A5431D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38" w:right="-73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76" w:type="dxa"/>
          </w:tcPr>
          <w:p w14:paraId="7E75B8B6" w14:textId="77777777" w:rsidR="00A5431D" w:rsidRPr="006776FB" w:rsidRDefault="00A5431D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434" w:type="dxa"/>
          </w:tcPr>
          <w:p w14:paraId="053C1016" w14:textId="77777777" w:rsidR="00A5431D" w:rsidRPr="006776FB" w:rsidRDefault="00A5431D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73" w:type="dxa"/>
            <w:gridSpan w:val="2"/>
          </w:tcPr>
          <w:p w14:paraId="6C41DA1B" w14:textId="77777777" w:rsidR="00A5431D" w:rsidRPr="006776FB" w:rsidRDefault="00A5431D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gridSpan w:val="2"/>
          </w:tcPr>
          <w:p w14:paraId="35592DE7" w14:textId="77777777" w:rsidR="00A5431D" w:rsidRPr="006776FB" w:rsidRDefault="00A5431D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942C691" w14:textId="77777777" w:rsidR="00A5431D" w:rsidRPr="006776FB" w:rsidRDefault="00A5431D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167" w:type="dxa"/>
            <w:gridSpan w:val="3"/>
          </w:tcPr>
          <w:p w14:paraId="51C885BC" w14:textId="77777777" w:rsidR="00A5431D" w:rsidRPr="006776FB" w:rsidRDefault="00A5431D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</w:tr>
      <w:tr w:rsidR="00687540" w:rsidRPr="006776FB" w14:paraId="50BB71C8" w14:textId="77777777" w:rsidTr="007E2634">
        <w:trPr>
          <w:trHeight w:val="348"/>
        </w:trPr>
        <w:tc>
          <w:tcPr>
            <w:tcW w:w="3688" w:type="dxa"/>
          </w:tcPr>
          <w:p w14:paraId="69364214" w14:textId="018CD9A3" w:rsidR="00687540" w:rsidRPr="006776FB" w:rsidRDefault="00687540" w:rsidP="00C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"/>
              </w:tabs>
              <w:ind w:left="248" w:right="-79" w:hanging="18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776FB">
              <w:rPr>
                <w:rFonts w:ascii="Angsana New" w:eastAsia="MS Mincho" w:hAnsi="Angsana New" w:hint="cs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Pr="006776FB">
              <w:rPr>
                <w:rFonts w:ascii="Angsana New" w:eastAsia="MS Mincho" w:hAnsi="Angsana New"/>
                <w:sz w:val="30"/>
                <w:szCs w:val="30"/>
                <w:cs/>
              </w:rPr>
              <w:br/>
            </w:r>
            <w:r w:rsidRPr="006776FB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ผลประโยชน์พนักงาน</w:t>
            </w:r>
          </w:p>
        </w:tc>
        <w:tc>
          <w:tcPr>
            <w:tcW w:w="1262" w:type="dxa"/>
          </w:tcPr>
          <w:p w14:paraId="1385ED9A" w14:textId="77777777" w:rsidR="00687540" w:rsidRPr="006776FB" w:rsidRDefault="00687540" w:rsidP="00687540">
            <w:pPr>
              <w:tabs>
                <w:tab w:val="decimal" w:pos="709"/>
              </w:tabs>
              <w:ind w:left="-38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91E95B" w14:textId="13F8E6F2" w:rsidR="00687540" w:rsidRPr="006776FB" w:rsidRDefault="00687540" w:rsidP="0068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1,185</w:t>
            </w:r>
          </w:p>
        </w:tc>
        <w:tc>
          <w:tcPr>
            <w:tcW w:w="276" w:type="dxa"/>
          </w:tcPr>
          <w:p w14:paraId="35B23E12" w14:textId="77777777" w:rsidR="00687540" w:rsidRPr="006776FB" w:rsidRDefault="00687540" w:rsidP="0068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34" w:type="dxa"/>
          </w:tcPr>
          <w:p w14:paraId="4EC08128" w14:textId="77777777" w:rsidR="00687540" w:rsidRPr="006776FB" w:rsidRDefault="00687540" w:rsidP="0068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828" w:firstLine="69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04159A" w14:textId="4A27B64E" w:rsidR="00687540" w:rsidRPr="006776FB" w:rsidRDefault="00687540" w:rsidP="0068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828" w:firstLine="694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8,060</w:t>
            </w:r>
          </w:p>
        </w:tc>
        <w:tc>
          <w:tcPr>
            <w:tcW w:w="273" w:type="dxa"/>
            <w:gridSpan w:val="2"/>
          </w:tcPr>
          <w:p w14:paraId="41BD7F59" w14:textId="77777777" w:rsidR="00687540" w:rsidRPr="006776FB" w:rsidRDefault="00687540" w:rsidP="0068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gridSpan w:val="2"/>
          </w:tcPr>
          <w:p w14:paraId="7089BD87" w14:textId="77777777" w:rsidR="00687540" w:rsidRPr="006776FB" w:rsidRDefault="00687540" w:rsidP="0068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1330"/>
              </w:tabs>
              <w:spacing w:line="240" w:lineRule="auto"/>
              <w:ind w:left="700" w:right="-46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CB6156" w14:textId="6F38D329" w:rsidR="00687540" w:rsidRPr="006776FB" w:rsidRDefault="00687540" w:rsidP="0068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left" w:pos="790"/>
                <w:tab w:val="decimal" w:pos="1330"/>
              </w:tabs>
              <w:ind w:left="700"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767</w:t>
            </w:r>
          </w:p>
        </w:tc>
        <w:tc>
          <w:tcPr>
            <w:tcW w:w="270" w:type="dxa"/>
          </w:tcPr>
          <w:p w14:paraId="1E61D837" w14:textId="77777777" w:rsidR="00687540" w:rsidRPr="006776FB" w:rsidRDefault="00687540" w:rsidP="0068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3"/>
          </w:tcPr>
          <w:p w14:paraId="7209B41E" w14:textId="77777777" w:rsidR="00687540" w:rsidRPr="006776FB" w:rsidRDefault="00687540" w:rsidP="0068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B083C2" w14:textId="794FD636" w:rsidR="00687540" w:rsidRPr="006776FB" w:rsidRDefault="00687540" w:rsidP="0068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10,012</w:t>
            </w:r>
          </w:p>
        </w:tc>
      </w:tr>
      <w:tr w:rsidR="00B43EC1" w:rsidRPr="006776FB" w14:paraId="725C1678" w14:textId="77777777" w:rsidTr="007E2634">
        <w:trPr>
          <w:trHeight w:val="348"/>
        </w:trPr>
        <w:tc>
          <w:tcPr>
            <w:tcW w:w="3688" w:type="dxa"/>
          </w:tcPr>
          <w:p w14:paraId="5506B022" w14:textId="3934C146" w:rsidR="00B43EC1" w:rsidRPr="006776FB" w:rsidRDefault="00B43EC1" w:rsidP="00C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8" w:right="-79" w:hanging="18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776FB">
              <w:rPr>
                <w:rFonts w:ascii="Angsana New" w:eastAsia="MS Mincho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7C9FF392" w14:textId="37E77DDC" w:rsidR="00B43EC1" w:rsidRPr="006776FB" w:rsidRDefault="00B43EC1" w:rsidP="007E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9"/>
                <w:szCs w:val="29"/>
              </w:rPr>
            </w:pPr>
            <w:r w:rsidRPr="006776F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6" w:type="dxa"/>
          </w:tcPr>
          <w:p w14:paraId="1F502579" w14:textId="77777777" w:rsidR="00B43EC1" w:rsidRPr="006776FB" w:rsidRDefault="00B43EC1" w:rsidP="00B4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60BA4921" w14:textId="46D43C2F" w:rsidR="00B43EC1" w:rsidRPr="006776FB" w:rsidRDefault="00B43EC1" w:rsidP="00B4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828" w:firstLine="694"/>
              <w:rPr>
                <w:rFonts w:asciiTheme="majorBidi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7,021</w:t>
            </w:r>
          </w:p>
        </w:tc>
        <w:tc>
          <w:tcPr>
            <w:tcW w:w="273" w:type="dxa"/>
            <w:gridSpan w:val="2"/>
          </w:tcPr>
          <w:p w14:paraId="65945D57" w14:textId="77777777" w:rsidR="00B43EC1" w:rsidRPr="006776FB" w:rsidRDefault="00B43EC1" w:rsidP="00B4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07CDB118" w14:textId="5715BA0E" w:rsidR="00B43EC1" w:rsidRPr="006776FB" w:rsidRDefault="00B43EC1" w:rsidP="007E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9"/>
                <w:szCs w:val="29"/>
              </w:rPr>
            </w:pPr>
            <w:r w:rsidRPr="006776F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90F9B11" w14:textId="77777777" w:rsidR="00B43EC1" w:rsidRPr="006776FB" w:rsidRDefault="00B43EC1" w:rsidP="00B4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3"/>
            <w:tcBorders>
              <w:bottom w:val="single" w:sz="4" w:space="0" w:color="auto"/>
            </w:tcBorders>
          </w:tcPr>
          <w:p w14:paraId="66BCC19A" w14:textId="778F82E6" w:rsidR="00B43EC1" w:rsidRPr="006776FB" w:rsidRDefault="00B43EC1" w:rsidP="00B4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7,021</w:t>
            </w:r>
          </w:p>
        </w:tc>
      </w:tr>
      <w:tr w:rsidR="00B43EC1" w:rsidRPr="00AE33D1" w14:paraId="261ADA47" w14:textId="77777777" w:rsidTr="007E2634">
        <w:trPr>
          <w:trHeight w:val="348"/>
        </w:trPr>
        <w:tc>
          <w:tcPr>
            <w:tcW w:w="3688" w:type="dxa"/>
          </w:tcPr>
          <w:p w14:paraId="460E4070" w14:textId="06D9C471" w:rsidR="00B43EC1" w:rsidRPr="006776FB" w:rsidRDefault="00B43EC1" w:rsidP="00C1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5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776F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2BCAE4DA" w14:textId="6B51C90A" w:rsidR="00B43EC1" w:rsidRPr="006776FB" w:rsidRDefault="00B43EC1" w:rsidP="00B4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1,185</w:t>
            </w:r>
          </w:p>
        </w:tc>
        <w:tc>
          <w:tcPr>
            <w:tcW w:w="276" w:type="dxa"/>
          </w:tcPr>
          <w:p w14:paraId="21BA42B5" w14:textId="77777777" w:rsidR="00B43EC1" w:rsidRPr="006776FB" w:rsidRDefault="00B43EC1" w:rsidP="00B4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019DE67C" w14:textId="3B9A61FE" w:rsidR="00B43EC1" w:rsidRPr="006776FB" w:rsidRDefault="00B43EC1" w:rsidP="00B4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828" w:firstLine="604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6776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15,081</w:t>
            </w:r>
          </w:p>
        </w:tc>
        <w:tc>
          <w:tcPr>
            <w:tcW w:w="273" w:type="dxa"/>
            <w:gridSpan w:val="2"/>
          </w:tcPr>
          <w:p w14:paraId="219FD686" w14:textId="77777777" w:rsidR="00B43EC1" w:rsidRPr="006776FB" w:rsidRDefault="00B43EC1" w:rsidP="00B4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F5A45B" w14:textId="2CAE33B4" w:rsidR="00B43EC1" w:rsidRPr="006776FB" w:rsidRDefault="00B43EC1" w:rsidP="00B4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left" w:pos="790"/>
                <w:tab w:val="decimal" w:pos="1330"/>
              </w:tabs>
              <w:ind w:left="700"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  <w:r w:rsidRPr="006776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767</w:t>
            </w:r>
          </w:p>
        </w:tc>
        <w:tc>
          <w:tcPr>
            <w:tcW w:w="270" w:type="dxa"/>
          </w:tcPr>
          <w:p w14:paraId="69AEF596" w14:textId="77777777" w:rsidR="00B43EC1" w:rsidRPr="006776FB" w:rsidRDefault="00B43EC1" w:rsidP="00B4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810585D" w14:textId="32023F7B" w:rsidR="00B43EC1" w:rsidRPr="006776FB" w:rsidRDefault="00B43EC1" w:rsidP="00B4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17,033</w:t>
            </w:r>
          </w:p>
        </w:tc>
      </w:tr>
    </w:tbl>
    <w:p w14:paraId="7983AEE7" w14:textId="2543B213" w:rsidR="00A5431D" w:rsidRDefault="00A5431D" w:rsidP="00A5431D">
      <w:pPr>
        <w:tabs>
          <w:tab w:val="clear" w:pos="454"/>
          <w:tab w:val="left" w:pos="540"/>
        </w:tabs>
        <w:ind w:right="-1080"/>
        <w:rPr>
          <w:rFonts w:ascii="Angsana New" w:eastAsia="MS Mincho" w:hAnsi="Angsana New"/>
          <w:sz w:val="20"/>
          <w:szCs w:val="20"/>
        </w:rPr>
      </w:pPr>
    </w:p>
    <w:p w14:paraId="31133C60" w14:textId="357549A6" w:rsidR="00C407B5" w:rsidRDefault="00C407B5" w:rsidP="00A5431D">
      <w:pPr>
        <w:tabs>
          <w:tab w:val="clear" w:pos="454"/>
          <w:tab w:val="left" w:pos="540"/>
        </w:tabs>
        <w:ind w:right="-1080"/>
        <w:rPr>
          <w:rFonts w:ascii="Angsana New" w:eastAsia="MS Mincho" w:hAnsi="Angsana New"/>
          <w:sz w:val="20"/>
          <w:szCs w:val="20"/>
        </w:rPr>
      </w:pPr>
    </w:p>
    <w:p w14:paraId="2AB8BADA" w14:textId="77777777" w:rsidR="00B316E8" w:rsidRDefault="00B316E8" w:rsidP="00A5431D">
      <w:pPr>
        <w:tabs>
          <w:tab w:val="clear" w:pos="454"/>
          <w:tab w:val="left" w:pos="540"/>
        </w:tabs>
        <w:ind w:right="-1080"/>
        <w:rPr>
          <w:rFonts w:ascii="Angsana New" w:eastAsia="MS Mincho" w:hAnsi="Angsana New"/>
          <w:sz w:val="20"/>
          <w:szCs w:val="20"/>
        </w:rPr>
      </w:pPr>
    </w:p>
    <w:p w14:paraId="7BA4DD51" w14:textId="6EF1BDCE" w:rsidR="00A60924" w:rsidRDefault="00A60924" w:rsidP="00A60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486" w:type="dxa"/>
        <w:tblInd w:w="450" w:type="dxa"/>
        <w:tblLook w:val="01E0" w:firstRow="1" w:lastRow="1" w:firstColumn="1" w:lastColumn="1" w:noHBand="0" w:noVBand="0"/>
      </w:tblPr>
      <w:tblGrid>
        <w:gridCol w:w="4320"/>
        <w:gridCol w:w="1113"/>
        <w:gridCol w:w="269"/>
        <w:gridCol w:w="1081"/>
        <w:gridCol w:w="270"/>
        <w:gridCol w:w="1080"/>
        <w:gridCol w:w="270"/>
        <w:gridCol w:w="1083"/>
      </w:tblGrid>
      <w:tr w:rsidR="00A60924" w:rsidRPr="00A60924" w14:paraId="030F3E50" w14:textId="77777777" w:rsidTr="00CC5147">
        <w:trPr>
          <w:tblHeader/>
        </w:trPr>
        <w:tc>
          <w:tcPr>
            <w:tcW w:w="4320" w:type="dxa"/>
            <w:hideMark/>
          </w:tcPr>
          <w:p w14:paraId="5782A574" w14:textId="77777777" w:rsidR="00A60924" w:rsidRPr="00A60924" w:rsidRDefault="00A60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609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สินทรัพย์ภาษีเงินได้รอการตัดบัญชีที่ยังไม่ได้รับรู้</w:t>
            </w:r>
            <w:r w:rsidRPr="00A609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63" w:type="dxa"/>
            <w:gridSpan w:val="3"/>
            <w:hideMark/>
          </w:tcPr>
          <w:p w14:paraId="4A124841" w14:textId="4AD6E262" w:rsidR="00A60924" w:rsidRPr="00A60924" w:rsidRDefault="00A60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6092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A6ABBC8" w14:textId="77777777" w:rsidR="00A60924" w:rsidRPr="00A60924" w:rsidRDefault="00A60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3" w:type="dxa"/>
            <w:gridSpan w:val="3"/>
            <w:hideMark/>
          </w:tcPr>
          <w:p w14:paraId="2BB2BD27" w14:textId="12B88697" w:rsidR="00A60924" w:rsidRPr="00A60924" w:rsidRDefault="00A60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6092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A6134" w:rsidRPr="00A60924" w14:paraId="59A98A58" w14:textId="77777777" w:rsidTr="00CC5147">
        <w:trPr>
          <w:tblHeader/>
        </w:trPr>
        <w:tc>
          <w:tcPr>
            <w:tcW w:w="4320" w:type="dxa"/>
            <w:hideMark/>
          </w:tcPr>
          <w:p w14:paraId="7AD63EED" w14:textId="192A9691" w:rsidR="00A60924" w:rsidRPr="00A60924" w:rsidRDefault="00A60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  <w:hideMark/>
          </w:tcPr>
          <w:p w14:paraId="08390F54" w14:textId="77777777" w:rsidR="00A60924" w:rsidRPr="00A60924" w:rsidRDefault="00A60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6092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00DAC10" w14:textId="77777777" w:rsidR="00A60924" w:rsidRPr="00A60924" w:rsidRDefault="00A60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  <w:hideMark/>
          </w:tcPr>
          <w:p w14:paraId="778E8B2B" w14:textId="77777777" w:rsidR="00A60924" w:rsidRPr="00A60924" w:rsidRDefault="00A60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6092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27DFB04" w14:textId="77777777" w:rsidR="00A60924" w:rsidRPr="00A60924" w:rsidRDefault="00A60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  <w:hideMark/>
          </w:tcPr>
          <w:p w14:paraId="26138ED0" w14:textId="77777777" w:rsidR="00A60924" w:rsidRPr="00A60924" w:rsidRDefault="00A60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6092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575A8A8B" w14:textId="77777777" w:rsidR="00A60924" w:rsidRPr="00A60924" w:rsidRDefault="00A60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vAlign w:val="center"/>
            <w:hideMark/>
          </w:tcPr>
          <w:p w14:paraId="4781CD30" w14:textId="77777777" w:rsidR="00A60924" w:rsidRPr="00A60924" w:rsidRDefault="00A60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6092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CC5147" w:rsidRPr="00A60924" w14:paraId="51F19895" w14:textId="77777777" w:rsidTr="00CC5147">
        <w:trPr>
          <w:tblHeader/>
        </w:trPr>
        <w:tc>
          <w:tcPr>
            <w:tcW w:w="4320" w:type="dxa"/>
          </w:tcPr>
          <w:p w14:paraId="497E6197" w14:textId="77777777" w:rsidR="00CC5147" w:rsidRPr="00A60924" w:rsidRDefault="00CC5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1072B1C7" w14:textId="77777777" w:rsidR="00CC5147" w:rsidRPr="00A60924" w:rsidRDefault="00CC5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03172210" w14:textId="0C16CE0A" w:rsidR="00CC5147" w:rsidRPr="00A60924" w:rsidRDefault="00CC5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ปรับปรุงใหม่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0" w:type="dxa"/>
            <w:vAlign w:val="center"/>
          </w:tcPr>
          <w:p w14:paraId="29826EF2" w14:textId="77777777" w:rsidR="00CC5147" w:rsidRPr="00A60924" w:rsidRDefault="00CC5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BE6F710" w14:textId="77777777" w:rsidR="00CC5147" w:rsidRPr="00A60924" w:rsidRDefault="00CC5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vAlign w:val="center"/>
          </w:tcPr>
          <w:p w14:paraId="36A0CD52" w14:textId="77777777" w:rsidR="00CC5147" w:rsidRPr="00A60924" w:rsidRDefault="00CC5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0924" w:rsidRPr="00A60924" w14:paraId="6B7EA969" w14:textId="77777777" w:rsidTr="00CC5147">
        <w:trPr>
          <w:tblHeader/>
        </w:trPr>
        <w:tc>
          <w:tcPr>
            <w:tcW w:w="4320" w:type="dxa"/>
          </w:tcPr>
          <w:p w14:paraId="582D3EFD" w14:textId="77777777" w:rsidR="00A60924" w:rsidRPr="00A60924" w:rsidRDefault="00A60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66" w:type="dxa"/>
            <w:gridSpan w:val="7"/>
            <w:hideMark/>
          </w:tcPr>
          <w:p w14:paraId="5AD654C3" w14:textId="77777777" w:rsidR="00A60924" w:rsidRPr="00A60924" w:rsidRDefault="00A60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6092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6134" w:rsidRPr="00A60924" w14:paraId="02823C6A" w14:textId="77777777" w:rsidTr="00CC5147">
        <w:tc>
          <w:tcPr>
            <w:tcW w:w="4320" w:type="dxa"/>
            <w:hideMark/>
          </w:tcPr>
          <w:p w14:paraId="091ADAAA" w14:textId="77777777" w:rsidR="00A60924" w:rsidRPr="00A60924" w:rsidRDefault="00A60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6092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ค่าเผื่อการด้อยค่าของสินทรัพย์</w:t>
            </w:r>
          </w:p>
        </w:tc>
        <w:tc>
          <w:tcPr>
            <w:tcW w:w="1113" w:type="dxa"/>
            <w:hideMark/>
          </w:tcPr>
          <w:p w14:paraId="6643739D" w14:textId="77777777" w:rsidR="00A60924" w:rsidRPr="00A60924" w:rsidRDefault="00A60924" w:rsidP="006F4835">
            <w:pPr>
              <w:pStyle w:val="acctfourfigures"/>
              <w:tabs>
                <w:tab w:val="clear" w:pos="765"/>
                <w:tab w:val="decimal" w:pos="-140"/>
                <w:tab w:val="left" w:pos="130"/>
              </w:tabs>
              <w:spacing w:line="240" w:lineRule="atLeast"/>
              <w:ind w:left="-590" w:right="200" w:hanging="7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09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4B72F4B" w14:textId="77777777" w:rsidR="00A60924" w:rsidRPr="00A60924" w:rsidRDefault="00A60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81" w:type="dxa"/>
            <w:hideMark/>
          </w:tcPr>
          <w:p w14:paraId="429E213E" w14:textId="77777777" w:rsidR="00A60924" w:rsidRPr="00A60924" w:rsidRDefault="00A6092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0924">
              <w:rPr>
                <w:rFonts w:asciiTheme="majorBidi" w:hAnsiTheme="majorBidi" w:cstheme="majorBidi"/>
                <w:sz w:val="30"/>
                <w:szCs w:val="30"/>
              </w:rPr>
              <w:t>7,75</w:t>
            </w:r>
            <w:r w:rsidRPr="00A609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476E2EED" w14:textId="77777777" w:rsidR="00A60924" w:rsidRPr="00A60924" w:rsidRDefault="00A60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690B070C" w14:textId="77777777" w:rsidR="00A60924" w:rsidRPr="00A60924" w:rsidRDefault="00A60924" w:rsidP="00A60924">
            <w:pPr>
              <w:pStyle w:val="acctfourfigures"/>
              <w:tabs>
                <w:tab w:val="clear" w:pos="765"/>
                <w:tab w:val="decimal" w:pos="-140"/>
                <w:tab w:val="left" w:pos="130"/>
              </w:tabs>
              <w:spacing w:line="240" w:lineRule="atLeast"/>
              <w:ind w:left="-590" w:right="200" w:hanging="7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9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1A461A" w14:textId="77777777" w:rsidR="00A60924" w:rsidRPr="00A60924" w:rsidRDefault="00A60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hideMark/>
          </w:tcPr>
          <w:p w14:paraId="76003F1D" w14:textId="77777777" w:rsidR="00A60924" w:rsidRPr="00A60924" w:rsidRDefault="00A60924" w:rsidP="00A60924">
            <w:pPr>
              <w:pStyle w:val="acctfourfigures"/>
              <w:tabs>
                <w:tab w:val="clear" w:pos="765"/>
                <w:tab w:val="decimal" w:pos="-680"/>
                <w:tab w:val="left" w:pos="-500"/>
              </w:tabs>
              <w:spacing w:line="240" w:lineRule="atLeast"/>
              <w:ind w:left="-860" w:right="290" w:hanging="7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9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A6134" w:rsidRPr="00A60924" w14:paraId="0BA957BD" w14:textId="77777777" w:rsidTr="00CC5147">
        <w:tc>
          <w:tcPr>
            <w:tcW w:w="4320" w:type="dxa"/>
            <w:hideMark/>
          </w:tcPr>
          <w:p w14:paraId="5954722B" w14:textId="77777777" w:rsidR="00A60924" w:rsidRPr="00A60924" w:rsidRDefault="00A60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609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ยอดขาดทุนยกไป </w:t>
            </w:r>
          </w:p>
        </w:tc>
        <w:tc>
          <w:tcPr>
            <w:tcW w:w="1113" w:type="dxa"/>
            <w:hideMark/>
          </w:tcPr>
          <w:p w14:paraId="17ACB64A" w14:textId="25E712A6" w:rsidR="00A60924" w:rsidRPr="00A60924" w:rsidRDefault="008A61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61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98,085</w:t>
            </w:r>
          </w:p>
        </w:tc>
        <w:tc>
          <w:tcPr>
            <w:tcW w:w="269" w:type="dxa"/>
          </w:tcPr>
          <w:p w14:paraId="57D9F71E" w14:textId="77777777" w:rsidR="00A60924" w:rsidRPr="00A60924" w:rsidRDefault="00A60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hideMark/>
          </w:tcPr>
          <w:p w14:paraId="5FEA299D" w14:textId="429D8DA4" w:rsidR="00A60924" w:rsidRPr="00A60924" w:rsidRDefault="008A61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A61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96,78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354B6592" w14:textId="77777777" w:rsidR="00A60924" w:rsidRPr="00A60924" w:rsidRDefault="00A60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8845D58" w14:textId="77777777" w:rsidR="00A60924" w:rsidRPr="00A60924" w:rsidRDefault="00A60924" w:rsidP="00A60924">
            <w:pPr>
              <w:pStyle w:val="acctfourfigures"/>
              <w:tabs>
                <w:tab w:val="clear" w:pos="765"/>
                <w:tab w:val="decimal" w:pos="-140"/>
                <w:tab w:val="left" w:pos="130"/>
              </w:tabs>
              <w:spacing w:line="240" w:lineRule="atLeast"/>
              <w:ind w:left="-590" w:right="200" w:hanging="7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9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FDC17F" w14:textId="77777777" w:rsidR="00A60924" w:rsidRPr="00A60924" w:rsidRDefault="00A60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hideMark/>
          </w:tcPr>
          <w:p w14:paraId="39F51EBF" w14:textId="77777777" w:rsidR="00A60924" w:rsidRPr="00A60924" w:rsidRDefault="00A60924" w:rsidP="00A60924">
            <w:pPr>
              <w:pStyle w:val="acctfourfigures"/>
              <w:tabs>
                <w:tab w:val="clear" w:pos="765"/>
                <w:tab w:val="decimal" w:pos="-680"/>
                <w:tab w:val="left" w:pos="-500"/>
              </w:tabs>
              <w:spacing w:line="240" w:lineRule="atLeast"/>
              <w:ind w:left="-860" w:right="290" w:hanging="7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9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A6134" w:rsidRPr="00A60924" w14:paraId="5693249C" w14:textId="77777777" w:rsidTr="00CC5147">
        <w:tc>
          <w:tcPr>
            <w:tcW w:w="4320" w:type="dxa"/>
            <w:hideMark/>
          </w:tcPr>
          <w:p w14:paraId="7A9792AC" w14:textId="77777777" w:rsidR="00A60924" w:rsidRPr="00A60924" w:rsidRDefault="00A60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3E2C659" w14:textId="7289D680" w:rsidR="00A60924" w:rsidRPr="008A6134" w:rsidRDefault="008A61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61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98,085</w:t>
            </w:r>
          </w:p>
        </w:tc>
        <w:tc>
          <w:tcPr>
            <w:tcW w:w="269" w:type="dxa"/>
          </w:tcPr>
          <w:p w14:paraId="4DE01388" w14:textId="77777777" w:rsidR="00A60924" w:rsidRPr="00A60924" w:rsidRDefault="00A60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85A2206" w14:textId="5CA73890" w:rsidR="00A60924" w:rsidRPr="00A60924" w:rsidRDefault="008A61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104,548</w:t>
            </w:r>
          </w:p>
        </w:tc>
        <w:tc>
          <w:tcPr>
            <w:tcW w:w="270" w:type="dxa"/>
          </w:tcPr>
          <w:p w14:paraId="24D7FCF3" w14:textId="77777777" w:rsidR="00A60924" w:rsidRPr="00A60924" w:rsidRDefault="00A60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D0FB5AC" w14:textId="77777777" w:rsidR="00A60924" w:rsidRPr="00A60924" w:rsidRDefault="00A60924" w:rsidP="00A60924">
            <w:pPr>
              <w:pStyle w:val="acctfourfigures"/>
              <w:tabs>
                <w:tab w:val="clear" w:pos="765"/>
                <w:tab w:val="decimal" w:pos="-140"/>
                <w:tab w:val="left" w:pos="130"/>
              </w:tabs>
              <w:spacing w:line="240" w:lineRule="atLeast"/>
              <w:ind w:left="-590" w:right="200" w:hanging="7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9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B92E39" w14:textId="77777777" w:rsidR="00A60924" w:rsidRPr="00A60924" w:rsidRDefault="00A60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12F1707" w14:textId="77777777" w:rsidR="00A60924" w:rsidRPr="00A60924" w:rsidRDefault="00A60924" w:rsidP="00A60924">
            <w:pPr>
              <w:pStyle w:val="acctfourfigures"/>
              <w:tabs>
                <w:tab w:val="clear" w:pos="765"/>
                <w:tab w:val="decimal" w:pos="-680"/>
                <w:tab w:val="left" w:pos="-500"/>
              </w:tabs>
              <w:spacing w:line="240" w:lineRule="atLeast"/>
              <w:ind w:left="-860" w:right="290" w:hanging="7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9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5F04FEF" w14:textId="77777777" w:rsidR="00A60924" w:rsidRPr="00391FFD" w:rsidRDefault="00A60924" w:rsidP="00A60924">
      <w:pPr>
        <w:ind w:left="540"/>
        <w:rPr>
          <w:rFonts w:asciiTheme="majorBidi" w:hAnsiTheme="majorBidi" w:cstheme="majorBidi"/>
          <w:sz w:val="20"/>
          <w:szCs w:val="20"/>
        </w:rPr>
      </w:pPr>
    </w:p>
    <w:p w14:paraId="265B2A71" w14:textId="12150F1B" w:rsidR="00124CB7" w:rsidRPr="00664BF6" w:rsidRDefault="002D7147" w:rsidP="00124CB7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748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C4748F">
        <w:rPr>
          <w:rFonts w:asciiTheme="majorBidi" w:hAnsiTheme="majorBidi" w:cstheme="majorBidi"/>
          <w:sz w:val="30"/>
          <w:szCs w:val="30"/>
        </w:rPr>
        <w:t xml:space="preserve">31 </w:t>
      </w:r>
      <w:r w:rsidRPr="00C4748F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C4748F">
        <w:rPr>
          <w:rFonts w:asciiTheme="majorBidi" w:hAnsiTheme="majorBidi" w:cstheme="majorBidi"/>
          <w:sz w:val="30"/>
          <w:szCs w:val="30"/>
        </w:rPr>
        <w:t xml:space="preserve">2563 </w:t>
      </w:r>
      <w:r w:rsidRPr="00C4748F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กลุ่มบริษัทมีขาดทุนสะสมทางภาษีที่ไม่ได้รับรู้จำนวนเงิน </w:t>
      </w:r>
      <w:r w:rsidR="00EB7F1D" w:rsidRPr="00C4748F">
        <w:rPr>
          <w:rFonts w:asciiTheme="majorBidi" w:hAnsiTheme="majorBidi" w:cstheme="majorBidi"/>
          <w:sz w:val="30"/>
          <w:szCs w:val="30"/>
        </w:rPr>
        <w:t>4</w:t>
      </w:r>
      <w:r w:rsidR="00B76B74" w:rsidRPr="00C4748F">
        <w:rPr>
          <w:rFonts w:asciiTheme="majorBidi" w:hAnsiTheme="majorBidi" w:cstheme="majorBidi"/>
          <w:sz w:val="30"/>
          <w:szCs w:val="30"/>
        </w:rPr>
        <w:t>90.4</w:t>
      </w:r>
      <w:r w:rsidR="008A6134">
        <w:rPr>
          <w:rFonts w:asciiTheme="majorBidi" w:hAnsiTheme="majorBidi" w:cstheme="majorBidi"/>
          <w:sz w:val="30"/>
          <w:szCs w:val="30"/>
        </w:rPr>
        <w:t>3</w:t>
      </w:r>
      <w:r w:rsidRPr="00C4748F">
        <w:rPr>
          <w:rFonts w:asciiTheme="majorBidi" w:hAnsiTheme="majorBidi" w:cstheme="majorBidi"/>
          <w:sz w:val="30"/>
          <w:szCs w:val="30"/>
        </w:rPr>
        <w:t xml:space="preserve"> </w:t>
      </w:r>
      <w:r w:rsidR="00EB7F1D" w:rsidRPr="00C4748F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C4748F"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r w:rsidRPr="00C4748F">
        <w:rPr>
          <w:rFonts w:asciiTheme="majorBidi" w:hAnsiTheme="majorBidi" w:cstheme="majorBidi"/>
          <w:i/>
          <w:iCs/>
          <w:sz w:val="30"/>
          <w:szCs w:val="30"/>
        </w:rPr>
        <w:t>(2562:</w:t>
      </w:r>
      <w:r w:rsidR="00124CB7" w:rsidRPr="00C4748F">
        <w:rPr>
          <w:rFonts w:asciiTheme="majorBidi" w:hAnsiTheme="majorBidi" w:cstheme="majorBidi"/>
          <w:i/>
          <w:iCs/>
          <w:sz w:val="30"/>
          <w:szCs w:val="30"/>
        </w:rPr>
        <w:t>483.9</w:t>
      </w:r>
      <w:r w:rsidR="008A6134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124CB7" w:rsidRPr="00C4748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24CB7" w:rsidRPr="00C4748F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C4748F">
        <w:rPr>
          <w:rFonts w:asciiTheme="majorBidi" w:hAnsiTheme="majorBidi" w:cstheme="majorBidi"/>
          <w:sz w:val="30"/>
          <w:szCs w:val="30"/>
        </w:rPr>
        <w:t xml:space="preserve">) </w:t>
      </w:r>
      <w:r w:rsidRPr="00C4748F">
        <w:rPr>
          <w:rFonts w:asciiTheme="majorBidi" w:hAnsiTheme="majorBidi" w:cstheme="majorBidi" w:hint="cs"/>
          <w:sz w:val="30"/>
          <w:szCs w:val="30"/>
          <w:cs/>
        </w:rPr>
        <w:t xml:space="preserve">ซึ่งจะสิ้นอายุตามกฎหมายเกี่ยวกับภาษีเงินได้ในปี </w:t>
      </w:r>
      <w:r w:rsidR="00EB7F1D" w:rsidRPr="00C4748F">
        <w:rPr>
          <w:rFonts w:asciiTheme="majorBidi" w:hAnsiTheme="majorBidi" w:cstheme="majorBidi"/>
          <w:sz w:val="30"/>
          <w:szCs w:val="30"/>
        </w:rPr>
        <w:t>2564-</w:t>
      </w:r>
      <w:r w:rsidRPr="00C4748F">
        <w:rPr>
          <w:rFonts w:asciiTheme="majorBidi" w:hAnsiTheme="majorBidi" w:cstheme="majorBidi"/>
          <w:sz w:val="30"/>
          <w:szCs w:val="30"/>
        </w:rPr>
        <w:t xml:space="preserve">2568 </w:t>
      </w:r>
      <w:r w:rsidR="00124CB7" w:rsidRPr="00C4748F">
        <w:rPr>
          <w:rFonts w:asciiTheme="majorBidi" w:hAnsiTheme="majorBidi" w:cstheme="majorBidi" w:hint="cs"/>
          <w:sz w:val="30"/>
          <w:szCs w:val="30"/>
          <w:cs/>
        </w:rPr>
        <w:t>ทั้งนี้กลุ่มบริษัทยัง</w:t>
      </w:r>
      <w:r w:rsidR="00EB7F1D" w:rsidRPr="00C4748F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="00124CB7" w:rsidRPr="00C4748F">
        <w:rPr>
          <w:rFonts w:asciiTheme="majorBidi" w:hAnsiTheme="majorBidi" w:cstheme="majorBidi" w:hint="cs"/>
          <w:sz w:val="30"/>
          <w:szCs w:val="30"/>
          <w:cs/>
        </w:rPr>
        <w:t>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  <w:r w:rsidR="00124CB7" w:rsidRPr="00C4748F">
        <w:rPr>
          <w:rFonts w:asciiTheme="majorBidi" w:hAnsiTheme="majorBidi" w:cstheme="majorBidi"/>
          <w:sz w:val="30"/>
          <w:szCs w:val="30"/>
        </w:rPr>
        <w:t> </w:t>
      </w:r>
      <w:r w:rsidR="00124CB7" w:rsidRPr="00C4748F">
        <w:rPr>
          <w:rFonts w:asciiTheme="majorBidi" w:hAnsiTheme="majorBidi" w:cstheme="majorBidi" w:hint="cs"/>
          <w:sz w:val="30"/>
          <w:szCs w:val="30"/>
          <w:cs/>
        </w:rPr>
        <w:t xml:space="preserve"> อย่างไรก็ตาม หากมีผลแตกต่างชั่วคราวทางภาษีรายการใหม่เกิดขึ้นในปีหน้า อาจทำให้มีการบันทึกสินทรัพย์ภาษีเงินได้รอการตัดบัญชีและรายได้ภาษีเงินได้จำนวน </w:t>
      </w:r>
      <w:r w:rsidR="00C4748F">
        <w:rPr>
          <w:rFonts w:asciiTheme="majorBidi" w:hAnsiTheme="majorBidi" w:cstheme="majorBidi"/>
          <w:sz w:val="30"/>
          <w:szCs w:val="30"/>
        </w:rPr>
        <w:t>98.0</w:t>
      </w:r>
      <w:r w:rsidR="008A6134">
        <w:rPr>
          <w:rFonts w:asciiTheme="majorBidi" w:hAnsiTheme="majorBidi" w:cstheme="majorBidi"/>
          <w:sz w:val="30"/>
          <w:szCs w:val="30"/>
        </w:rPr>
        <w:t>9</w:t>
      </w:r>
      <w:r w:rsidR="00124CB7" w:rsidRPr="00C4748F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</w:p>
    <w:p w14:paraId="144AE46A" w14:textId="77777777" w:rsidR="00A60924" w:rsidRPr="00391FFD" w:rsidRDefault="00A60924" w:rsidP="00A60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20"/>
          <w:szCs w:val="20"/>
        </w:rPr>
      </w:pPr>
    </w:p>
    <w:p w14:paraId="4BD9DC10" w14:textId="5EABB0A7" w:rsidR="00287B73" w:rsidRPr="00AE33D1" w:rsidRDefault="00287B73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AE33D1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B43EC1" w:rsidRPr="00AE33D1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B43EC1" w:rsidRPr="00AE33D1">
        <w:rPr>
          <w:rFonts w:ascii="Angsana New" w:hAnsi="Angsana New"/>
          <w:b/>
          <w:bCs/>
          <w:sz w:val="30"/>
          <w:szCs w:val="30"/>
        </w:rPr>
        <w:t>(</w:t>
      </w:r>
      <w:r w:rsidR="00B43EC1" w:rsidRPr="00AE33D1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="00B43EC1" w:rsidRPr="00AE33D1">
        <w:rPr>
          <w:rFonts w:ascii="Angsana New" w:hAnsi="Angsana New"/>
          <w:b/>
          <w:bCs/>
          <w:sz w:val="30"/>
          <w:szCs w:val="30"/>
        </w:rPr>
        <w:t>)</w:t>
      </w:r>
      <w:r w:rsidR="00B43EC1" w:rsidRPr="00AE33D1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AE33D1">
        <w:rPr>
          <w:rFonts w:ascii="Angsana New" w:hAnsi="Angsana New"/>
          <w:b/>
          <w:bCs/>
          <w:sz w:val="30"/>
          <w:szCs w:val="30"/>
          <w:cs/>
        </w:rPr>
        <w:t>ต่อหุ้น</w:t>
      </w:r>
    </w:p>
    <w:p w14:paraId="6B82CB07" w14:textId="586A33B4" w:rsidR="00664BF6" w:rsidRDefault="00664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  <w:cs/>
        </w:rPr>
      </w:pPr>
    </w:p>
    <w:tbl>
      <w:tblPr>
        <w:tblW w:w="967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52"/>
        <w:gridCol w:w="1188"/>
        <w:gridCol w:w="270"/>
        <w:gridCol w:w="1260"/>
        <w:gridCol w:w="270"/>
        <w:gridCol w:w="1332"/>
        <w:gridCol w:w="270"/>
        <w:gridCol w:w="1233"/>
      </w:tblGrid>
      <w:tr w:rsidR="00072241" w:rsidRPr="00AE33D1" w14:paraId="5F0EF49A" w14:textId="77777777" w:rsidTr="001E2F30">
        <w:trPr>
          <w:tblHeader/>
        </w:trPr>
        <w:tc>
          <w:tcPr>
            <w:tcW w:w="3852" w:type="dxa"/>
          </w:tcPr>
          <w:p w14:paraId="3F74381F" w14:textId="77777777" w:rsidR="00072241" w:rsidRPr="00AE33D1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718" w:type="dxa"/>
            <w:gridSpan w:val="3"/>
            <w:shd w:val="clear" w:color="auto" w:fill="auto"/>
          </w:tcPr>
          <w:p w14:paraId="6899C75D" w14:textId="77777777" w:rsidR="00072241" w:rsidRPr="00AE33D1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AE33D1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AE33D1">
              <w:rPr>
                <w:rFonts w:ascii="Angsana New" w:eastAsia="MS Mincho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E822D46" w14:textId="77777777" w:rsidR="00072241" w:rsidRPr="00AE33D1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14:paraId="130FC540" w14:textId="77777777" w:rsidR="00072241" w:rsidRPr="00AE33D1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AE33D1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E33D1">
              <w:rPr>
                <w:rFonts w:ascii="Angsana New" w:eastAsia="MS Mincho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B43EC1" w:rsidRPr="00AE33D1" w14:paraId="12613C56" w14:textId="77777777" w:rsidTr="001E2F30">
        <w:trPr>
          <w:tblHeader/>
        </w:trPr>
        <w:tc>
          <w:tcPr>
            <w:tcW w:w="3852" w:type="dxa"/>
            <w:shd w:val="clear" w:color="auto" w:fill="auto"/>
          </w:tcPr>
          <w:p w14:paraId="5BCA954E" w14:textId="77777777" w:rsidR="00B43EC1" w:rsidRPr="00AE33D1" w:rsidRDefault="00B43EC1" w:rsidP="00B4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05CEB79E" w14:textId="08A5056A" w:rsidR="00B43EC1" w:rsidRPr="00AE33D1" w:rsidRDefault="00B43EC1" w:rsidP="00B4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AE33D1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</w:t>
            </w:r>
            <w:r w:rsidRPr="00AE33D1">
              <w:rPr>
                <w:rFonts w:ascii="Angsana New" w:eastAsia="MS Mincho" w:hAnsi="Angsana New"/>
                <w:bCs/>
                <w:sz w:val="30"/>
                <w:szCs w:val="30"/>
              </w:rPr>
              <w:t>63</w:t>
            </w:r>
          </w:p>
        </w:tc>
        <w:tc>
          <w:tcPr>
            <w:tcW w:w="270" w:type="dxa"/>
            <w:shd w:val="clear" w:color="auto" w:fill="auto"/>
          </w:tcPr>
          <w:p w14:paraId="6666D98D" w14:textId="77777777" w:rsidR="00B43EC1" w:rsidRPr="00AE33D1" w:rsidRDefault="00B43EC1" w:rsidP="00B4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2B4D60F" w14:textId="0DE5ECD9" w:rsidR="00B43EC1" w:rsidRPr="00AE33D1" w:rsidRDefault="00B43EC1" w:rsidP="00B4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AE33D1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</w:t>
            </w:r>
            <w:r w:rsidRPr="00AE33D1">
              <w:rPr>
                <w:rFonts w:ascii="Angsana New" w:eastAsia="MS Mincho" w:hAnsi="Angsana New"/>
                <w:bCs/>
                <w:sz w:val="30"/>
                <w:szCs w:val="30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14:paraId="3E84BD24" w14:textId="77777777" w:rsidR="00B43EC1" w:rsidRPr="00AE33D1" w:rsidRDefault="00B43EC1" w:rsidP="00B4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0558D0B1" w14:textId="550E7496" w:rsidR="00B43EC1" w:rsidRPr="00AE33D1" w:rsidRDefault="00B43EC1" w:rsidP="00B4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AE33D1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</w:t>
            </w:r>
            <w:r w:rsidRPr="00AE33D1">
              <w:rPr>
                <w:rFonts w:ascii="Angsana New" w:eastAsia="MS Mincho" w:hAnsi="Angsana New"/>
                <w:bCs/>
                <w:sz w:val="30"/>
                <w:szCs w:val="30"/>
              </w:rPr>
              <w:t>63</w:t>
            </w:r>
          </w:p>
        </w:tc>
        <w:tc>
          <w:tcPr>
            <w:tcW w:w="270" w:type="dxa"/>
            <w:shd w:val="clear" w:color="auto" w:fill="auto"/>
          </w:tcPr>
          <w:p w14:paraId="3B4ADC22" w14:textId="77777777" w:rsidR="00B43EC1" w:rsidRPr="00AE33D1" w:rsidRDefault="00B43EC1" w:rsidP="00B4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41EBE948" w14:textId="34309464" w:rsidR="00B43EC1" w:rsidRPr="00AE33D1" w:rsidRDefault="00B43EC1" w:rsidP="00B4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AE33D1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</w:t>
            </w:r>
            <w:r w:rsidRPr="00AE33D1">
              <w:rPr>
                <w:rFonts w:ascii="Angsana New" w:eastAsia="MS Mincho" w:hAnsi="Angsana New"/>
                <w:bCs/>
                <w:sz w:val="30"/>
                <w:szCs w:val="30"/>
              </w:rPr>
              <w:t>62</w:t>
            </w:r>
          </w:p>
        </w:tc>
      </w:tr>
      <w:tr w:rsidR="00B87DD3" w:rsidRPr="00AE33D1" w14:paraId="6B5DB50B" w14:textId="77777777" w:rsidTr="001E2F30">
        <w:trPr>
          <w:tblHeader/>
        </w:trPr>
        <w:tc>
          <w:tcPr>
            <w:tcW w:w="3852" w:type="dxa"/>
            <w:shd w:val="clear" w:color="auto" w:fill="auto"/>
          </w:tcPr>
          <w:p w14:paraId="3754662A" w14:textId="77777777" w:rsidR="00B87DD3" w:rsidRPr="00AE33D1" w:rsidRDefault="00B87DD3" w:rsidP="001B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3BE03891" w14:textId="77777777" w:rsidR="00B87DD3" w:rsidRPr="00AE33D1" w:rsidRDefault="00B87DD3" w:rsidP="001B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3E6EE51" w14:textId="77777777" w:rsidR="00B87DD3" w:rsidRPr="00AE33D1" w:rsidRDefault="00B87DD3" w:rsidP="001B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D515285" w14:textId="77777777" w:rsidR="00B87DD3" w:rsidRPr="00AE33D1" w:rsidRDefault="00B87DD3" w:rsidP="00B8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  <w:shd w:val="clear" w:color="auto" w:fill="auto"/>
          </w:tcPr>
          <w:p w14:paraId="63D7A1E3" w14:textId="77777777" w:rsidR="00B87DD3" w:rsidRPr="00AE33D1" w:rsidRDefault="00B87DD3" w:rsidP="001B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626A7F1E" w14:textId="77777777" w:rsidR="00B87DD3" w:rsidRPr="00AE33D1" w:rsidRDefault="00B87DD3" w:rsidP="001B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A9B9331" w14:textId="77777777" w:rsidR="00B87DD3" w:rsidRPr="00AE33D1" w:rsidRDefault="00B87DD3" w:rsidP="001B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2D6A8ADB" w14:textId="77777777" w:rsidR="00B87DD3" w:rsidRPr="00AE33D1" w:rsidRDefault="00B87DD3" w:rsidP="001B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</w:p>
        </w:tc>
      </w:tr>
      <w:tr w:rsidR="00072241" w:rsidRPr="00AE33D1" w14:paraId="1AACFC91" w14:textId="77777777" w:rsidTr="001E2F30">
        <w:trPr>
          <w:tblHeader/>
        </w:trPr>
        <w:tc>
          <w:tcPr>
            <w:tcW w:w="3852" w:type="dxa"/>
            <w:shd w:val="clear" w:color="auto" w:fill="auto"/>
          </w:tcPr>
          <w:p w14:paraId="04F75DC3" w14:textId="77777777" w:rsidR="00072241" w:rsidRPr="00AE33D1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5823" w:type="dxa"/>
            <w:gridSpan w:val="7"/>
            <w:shd w:val="clear" w:color="auto" w:fill="auto"/>
          </w:tcPr>
          <w:p w14:paraId="20D4B192" w14:textId="77777777" w:rsidR="00072241" w:rsidRPr="00AE33D1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</w:pPr>
            <w:r w:rsidRPr="00AE33D1">
              <w:rPr>
                <w:rFonts w:ascii="Angsana New" w:eastAsia="MS Mincho" w:hAnsi="Angsana New" w:hint="cs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AE33D1"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  <w:t xml:space="preserve"> / </w:t>
            </w:r>
            <w:r w:rsidRPr="00AE33D1">
              <w:rPr>
                <w:rFonts w:ascii="Angsana New" w:eastAsia="MS Mincho" w:hAnsi="Angsana New" w:hint="cs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FF5C7C" w:rsidRPr="00AE33D1" w14:paraId="578D3D27" w14:textId="77777777" w:rsidTr="00016967">
        <w:tc>
          <w:tcPr>
            <w:tcW w:w="3852" w:type="dxa"/>
          </w:tcPr>
          <w:p w14:paraId="0783F30B" w14:textId="4F040D3F" w:rsidR="00FF5C7C" w:rsidRPr="00CB2F8C" w:rsidRDefault="00FF5C7C" w:rsidP="00016967">
            <w:pPr>
              <w:tabs>
                <w:tab w:val="clear" w:pos="227"/>
                <w:tab w:val="clear" w:pos="454"/>
                <w:tab w:val="clear" w:pos="3515"/>
                <w:tab w:val="left" w:pos="147"/>
                <w:tab w:val="left" w:pos="327"/>
                <w:tab w:val="left" w:pos="3570"/>
              </w:tabs>
              <w:ind w:left="246" w:hanging="2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B2F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Pr="00CB2F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CB2F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  <w:r w:rsidRPr="00CB2F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  <w:r w:rsidRPr="00CB2F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ที่เป็นส่วนของผู้ถือหุ้นสามัญสำหรับปีสิ้นสุดวันที่</w:t>
            </w:r>
            <w:r w:rsidRPr="00CB2F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31</w:t>
            </w:r>
            <w:r w:rsidR="007E2634" w:rsidRPr="00CB2F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B2F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8" w:type="dxa"/>
            <w:tcBorders>
              <w:bottom w:val="double" w:sz="4" w:space="0" w:color="auto"/>
            </w:tcBorders>
            <w:vAlign w:val="center"/>
          </w:tcPr>
          <w:p w14:paraId="483DD761" w14:textId="77777777" w:rsidR="00AF30CA" w:rsidRPr="00CB2F8C" w:rsidRDefault="00AF30CA" w:rsidP="00FF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6C0FAE8E" w14:textId="0FB2D325" w:rsidR="00FF5C7C" w:rsidRPr="00CB2F8C" w:rsidRDefault="00C3744E" w:rsidP="007E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35" w:lineRule="auto"/>
              <w:ind w:left="-153" w:right="-18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CB2F8C">
              <w:rPr>
                <w:rFonts w:ascii="Angsana New" w:hAnsi="Angsana New"/>
                <w:b/>
                <w:bCs/>
                <w:sz w:val="30"/>
                <w:szCs w:val="30"/>
              </w:rPr>
              <w:t>(1,881,229)</w:t>
            </w:r>
          </w:p>
        </w:tc>
        <w:tc>
          <w:tcPr>
            <w:tcW w:w="270" w:type="dxa"/>
            <w:vAlign w:val="center"/>
          </w:tcPr>
          <w:p w14:paraId="30A87B51" w14:textId="77777777" w:rsidR="00FF5C7C" w:rsidRPr="00CB2F8C" w:rsidRDefault="00FF5C7C" w:rsidP="00FF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4F36E8D7" w14:textId="77777777" w:rsidR="00AF30CA" w:rsidRPr="00CB2F8C" w:rsidRDefault="00AF30CA" w:rsidP="00FF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4A8FA479" w14:textId="077C8640" w:rsidR="00FF5C7C" w:rsidRPr="00CB2F8C" w:rsidRDefault="00FF5C7C" w:rsidP="00CB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CB2F8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932,285</w:t>
            </w:r>
          </w:p>
        </w:tc>
        <w:tc>
          <w:tcPr>
            <w:tcW w:w="270" w:type="dxa"/>
            <w:vAlign w:val="center"/>
          </w:tcPr>
          <w:p w14:paraId="03A58BD4" w14:textId="77777777" w:rsidR="00FF5C7C" w:rsidRPr="00CB2F8C" w:rsidRDefault="00FF5C7C" w:rsidP="00FF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  <w:vAlign w:val="center"/>
          </w:tcPr>
          <w:p w14:paraId="00157819" w14:textId="77777777" w:rsidR="00AF30CA" w:rsidRPr="00CB2F8C" w:rsidRDefault="00AF30CA" w:rsidP="00FF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00F1FDA4" w14:textId="76797B0B" w:rsidR="00FF5C7C" w:rsidRPr="00CB2F8C" w:rsidRDefault="00C3744E" w:rsidP="00FF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B2F8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396,887</w:t>
            </w:r>
          </w:p>
        </w:tc>
        <w:tc>
          <w:tcPr>
            <w:tcW w:w="270" w:type="dxa"/>
          </w:tcPr>
          <w:p w14:paraId="5E9C23D7" w14:textId="77777777" w:rsidR="00FF5C7C" w:rsidRPr="00CB2F8C" w:rsidRDefault="00FF5C7C" w:rsidP="00FF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vAlign w:val="center"/>
          </w:tcPr>
          <w:p w14:paraId="6B46C26F" w14:textId="77777777" w:rsidR="00FF5C7C" w:rsidRPr="00CB2F8C" w:rsidRDefault="00FF5C7C" w:rsidP="00FF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2717CFD7" w14:textId="149E0C92" w:rsidR="00FF5C7C" w:rsidRPr="00CB2F8C" w:rsidRDefault="00FF5C7C" w:rsidP="00FF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B2F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1,081,790</w:t>
            </w:r>
          </w:p>
        </w:tc>
      </w:tr>
      <w:tr w:rsidR="00FF5C7C" w:rsidRPr="00AE33D1" w14:paraId="70F59754" w14:textId="77777777" w:rsidTr="00016967">
        <w:tc>
          <w:tcPr>
            <w:tcW w:w="3852" w:type="dxa"/>
          </w:tcPr>
          <w:p w14:paraId="606FD709" w14:textId="293559B2" w:rsidR="00FF5C7C" w:rsidRPr="00CB2F8C" w:rsidRDefault="00FF5C7C" w:rsidP="00FF5C7C">
            <w:pPr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B2F8C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ขาดทุนที่เป็นส่วนของบริษัทอื่น</w:t>
            </w:r>
          </w:p>
          <w:p w14:paraId="3D995441" w14:textId="77777777" w:rsidR="00FF5C7C" w:rsidRPr="00CB2F8C" w:rsidRDefault="00FF5C7C" w:rsidP="00FF5C7C">
            <w:pPr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CB2F8C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  ในกลุ่มก่อนการจัดโครงสร้างธุรกิจ</w:t>
            </w: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7A574AD9" w14:textId="77777777" w:rsidR="00943A0A" w:rsidRPr="00CB2F8C" w:rsidRDefault="00943A0A" w:rsidP="00FF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3E420F3D" w14:textId="01DF5FFF" w:rsidR="00FF5C7C" w:rsidRPr="00CB2F8C" w:rsidRDefault="00FF5C7C" w:rsidP="00CF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CB2F8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      -</w:t>
            </w:r>
          </w:p>
        </w:tc>
        <w:tc>
          <w:tcPr>
            <w:tcW w:w="270" w:type="dxa"/>
          </w:tcPr>
          <w:p w14:paraId="074F77E5" w14:textId="77777777" w:rsidR="00FF5C7C" w:rsidRPr="00CB2F8C" w:rsidRDefault="00FF5C7C" w:rsidP="00FF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FED78C2" w14:textId="77777777" w:rsidR="00FF5C7C" w:rsidRPr="00CB2F8C" w:rsidRDefault="00FF5C7C" w:rsidP="007E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0EB752C7" w14:textId="443E6B97" w:rsidR="00FF5C7C" w:rsidRPr="00CB2F8C" w:rsidRDefault="00FF5C7C" w:rsidP="00CB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CB2F8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(283,162)</w:t>
            </w:r>
          </w:p>
        </w:tc>
        <w:tc>
          <w:tcPr>
            <w:tcW w:w="270" w:type="dxa"/>
          </w:tcPr>
          <w:p w14:paraId="29EF53D1" w14:textId="77777777" w:rsidR="00FF5C7C" w:rsidRPr="00CB2F8C" w:rsidRDefault="00FF5C7C" w:rsidP="00FF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  <w:vAlign w:val="bottom"/>
          </w:tcPr>
          <w:p w14:paraId="5D6F4341" w14:textId="29B253C7" w:rsidR="00FF5C7C" w:rsidRPr="00CB2F8C" w:rsidRDefault="00FF5C7C" w:rsidP="007E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CB2F8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73F5A6" w14:textId="77777777" w:rsidR="00FF5C7C" w:rsidRPr="00CB2F8C" w:rsidRDefault="00FF5C7C" w:rsidP="00FF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14:paraId="5EDA1F74" w14:textId="52D307BE" w:rsidR="00FF5C7C" w:rsidRPr="00CB2F8C" w:rsidRDefault="00FF5C7C" w:rsidP="007E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CB2F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F5C7C" w:rsidRPr="00AE33D1" w14:paraId="052957E9" w14:textId="77777777" w:rsidTr="00016967">
        <w:tc>
          <w:tcPr>
            <w:tcW w:w="3852" w:type="dxa"/>
          </w:tcPr>
          <w:p w14:paraId="18BB6AD4" w14:textId="460EF356" w:rsidR="00FF5C7C" w:rsidRPr="00CB2F8C" w:rsidRDefault="00FF5C7C" w:rsidP="00FF5C7C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B2F8C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จำนวนหุ้นสามัญที่ออก</w:t>
            </w:r>
            <w:r w:rsidRPr="00CB2F8C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CB2F8C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ณ วันที่ </w:t>
            </w:r>
            <w:r w:rsidRPr="00CB2F8C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CB2F8C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68FDFD7C" w14:textId="3944BD8E" w:rsidR="00FF5C7C" w:rsidRPr="00CB2F8C" w:rsidRDefault="00FF5C7C" w:rsidP="00FF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CB2F8C">
              <w:rPr>
                <w:rFonts w:asciiTheme="majorBidi" w:eastAsia="MS Mincho" w:hAnsiTheme="majorBidi" w:cstheme="majorBidi"/>
                <w:sz w:val="30"/>
                <w:szCs w:val="30"/>
              </w:rPr>
              <w:t>32,000,000</w:t>
            </w:r>
          </w:p>
        </w:tc>
        <w:tc>
          <w:tcPr>
            <w:tcW w:w="270" w:type="dxa"/>
          </w:tcPr>
          <w:p w14:paraId="72F28045" w14:textId="77777777" w:rsidR="00FF5C7C" w:rsidRPr="00CB2F8C" w:rsidRDefault="00FF5C7C" w:rsidP="00FF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C2FCB6E" w14:textId="1D28B646" w:rsidR="00FF5C7C" w:rsidRPr="00CB2F8C" w:rsidRDefault="00FF5C7C" w:rsidP="00CB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CB2F8C">
              <w:rPr>
                <w:rFonts w:asciiTheme="majorBidi" w:hAnsiTheme="majorBidi" w:cstheme="majorBidi"/>
                <w:sz w:val="30"/>
                <w:szCs w:val="30"/>
              </w:rPr>
              <w:t>24,000,000</w:t>
            </w:r>
          </w:p>
        </w:tc>
        <w:tc>
          <w:tcPr>
            <w:tcW w:w="270" w:type="dxa"/>
          </w:tcPr>
          <w:p w14:paraId="309C183F" w14:textId="77777777" w:rsidR="00FF5C7C" w:rsidRPr="00CB2F8C" w:rsidRDefault="00FF5C7C" w:rsidP="00FF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  <w:vAlign w:val="bottom"/>
          </w:tcPr>
          <w:p w14:paraId="6F5B0831" w14:textId="3DE54C0F" w:rsidR="00FF5C7C" w:rsidRPr="00CB2F8C" w:rsidRDefault="00FF5C7C" w:rsidP="00FF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93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CB2F8C">
              <w:rPr>
                <w:rFonts w:asciiTheme="majorBidi" w:eastAsia="MS Mincho" w:hAnsiTheme="majorBidi" w:cstheme="majorBidi"/>
                <w:sz w:val="30"/>
                <w:szCs w:val="30"/>
              </w:rPr>
              <w:t>32,000,000</w:t>
            </w:r>
          </w:p>
        </w:tc>
        <w:tc>
          <w:tcPr>
            <w:tcW w:w="270" w:type="dxa"/>
          </w:tcPr>
          <w:p w14:paraId="125641CE" w14:textId="77777777" w:rsidR="00FF5C7C" w:rsidRPr="00CB2F8C" w:rsidRDefault="00FF5C7C" w:rsidP="00FF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vAlign w:val="bottom"/>
          </w:tcPr>
          <w:p w14:paraId="12273502" w14:textId="28607726" w:rsidR="00FF5C7C" w:rsidRPr="00CB2F8C" w:rsidRDefault="00FF5C7C" w:rsidP="00FF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44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CB2F8C">
              <w:rPr>
                <w:rFonts w:asciiTheme="majorBidi" w:hAnsiTheme="majorBidi" w:cstheme="majorBidi"/>
                <w:sz w:val="30"/>
                <w:szCs w:val="30"/>
              </w:rPr>
              <w:t>24,000,000</w:t>
            </w:r>
          </w:p>
        </w:tc>
      </w:tr>
      <w:tr w:rsidR="00FF5C7C" w:rsidRPr="00AE33D1" w14:paraId="6B5D0F1D" w14:textId="77777777" w:rsidTr="00016967">
        <w:tc>
          <w:tcPr>
            <w:tcW w:w="3852" w:type="dxa"/>
          </w:tcPr>
          <w:p w14:paraId="1E1E3261" w14:textId="77777777" w:rsidR="00FF5C7C" w:rsidRPr="00CB2F8C" w:rsidRDefault="00FF5C7C" w:rsidP="00FF5C7C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B2F8C">
              <w:rPr>
                <w:rFonts w:ascii="Angsana New" w:eastAsia="MS Mincho" w:hAnsi="Angsana New" w:hint="cs"/>
                <w:sz w:val="30"/>
                <w:szCs w:val="30"/>
                <w:cs/>
              </w:rPr>
              <w:t>ผลกระทบจากหุ้นที่ออกจำหน่าย</w:t>
            </w:r>
          </w:p>
        </w:tc>
        <w:tc>
          <w:tcPr>
            <w:tcW w:w="1188" w:type="dxa"/>
          </w:tcPr>
          <w:p w14:paraId="077F7794" w14:textId="20A3B0DF" w:rsidR="00FF5C7C" w:rsidRPr="00CB2F8C" w:rsidRDefault="00FF5C7C" w:rsidP="00CF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CB2F8C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401B0F0E" w14:textId="77777777" w:rsidR="00FF5C7C" w:rsidRPr="00CB2F8C" w:rsidRDefault="00FF5C7C" w:rsidP="00FF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1D5EF4" w14:textId="42C5112F" w:rsidR="00FF5C7C" w:rsidRPr="00CB2F8C" w:rsidRDefault="00FF5C7C" w:rsidP="00CB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CB2F8C">
              <w:rPr>
                <w:rFonts w:asciiTheme="majorBidi" w:hAnsiTheme="majorBidi" w:cstheme="majorBidi"/>
                <w:sz w:val="30"/>
                <w:szCs w:val="30"/>
              </w:rPr>
              <w:t>1,754,427</w:t>
            </w:r>
          </w:p>
        </w:tc>
        <w:tc>
          <w:tcPr>
            <w:tcW w:w="270" w:type="dxa"/>
          </w:tcPr>
          <w:p w14:paraId="26D0B2CC" w14:textId="77777777" w:rsidR="00FF5C7C" w:rsidRPr="00CB2F8C" w:rsidRDefault="00FF5C7C" w:rsidP="00FF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2F681520" w14:textId="1D311E6E" w:rsidR="00FF5C7C" w:rsidRPr="00CB2F8C" w:rsidRDefault="00FF5C7C" w:rsidP="007E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93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CB2F8C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46FF3E5F" w14:textId="77777777" w:rsidR="00FF5C7C" w:rsidRPr="00CB2F8C" w:rsidRDefault="00FF5C7C" w:rsidP="00FF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4908A2DF" w14:textId="63259BC1" w:rsidR="00FF5C7C" w:rsidRPr="00CB2F8C" w:rsidRDefault="00FF5C7C" w:rsidP="00FF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44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CB2F8C">
              <w:rPr>
                <w:rFonts w:asciiTheme="majorBidi" w:hAnsiTheme="majorBidi" w:cstheme="majorBidi"/>
                <w:sz w:val="30"/>
                <w:szCs w:val="30"/>
              </w:rPr>
              <w:t>1,754,427</w:t>
            </w:r>
          </w:p>
        </w:tc>
      </w:tr>
      <w:tr w:rsidR="00FF5C7C" w:rsidRPr="00AE33D1" w14:paraId="0BE82E9B" w14:textId="77777777" w:rsidTr="00016967">
        <w:tc>
          <w:tcPr>
            <w:tcW w:w="3852" w:type="dxa"/>
          </w:tcPr>
          <w:p w14:paraId="52EF8651" w14:textId="77777777" w:rsidR="00FF5C7C" w:rsidRPr="00CB2F8C" w:rsidRDefault="00FF5C7C" w:rsidP="00FF5C7C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B2F8C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4A00B65B" w14:textId="77777777" w:rsidR="00FF5C7C" w:rsidRPr="00CB2F8C" w:rsidRDefault="00FF5C7C" w:rsidP="00FF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8608E3D" w14:textId="77777777" w:rsidR="00FF5C7C" w:rsidRPr="00CB2F8C" w:rsidRDefault="00FF5C7C" w:rsidP="00FF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B3D7115" w14:textId="77777777" w:rsidR="00FF5C7C" w:rsidRPr="00CB2F8C" w:rsidRDefault="00FF5C7C" w:rsidP="00FF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F2811F1" w14:textId="77777777" w:rsidR="00FF5C7C" w:rsidRPr="00CB2F8C" w:rsidRDefault="00FF5C7C" w:rsidP="00FF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0F44FFD4" w14:textId="77777777" w:rsidR="00FF5C7C" w:rsidRPr="00CB2F8C" w:rsidRDefault="00FF5C7C" w:rsidP="00FF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93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517211C" w14:textId="77777777" w:rsidR="00FF5C7C" w:rsidRPr="00CB2F8C" w:rsidRDefault="00FF5C7C" w:rsidP="00FF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435E18BF" w14:textId="77777777" w:rsidR="00FF5C7C" w:rsidRPr="00CB2F8C" w:rsidRDefault="00FF5C7C" w:rsidP="00FF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93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FF5C7C" w:rsidRPr="00AE33D1" w14:paraId="67ACB93A" w14:textId="77777777" w:rsidTr="00016967">
        <w:tc>
          <w:tcPr>
            <w:tcW w:w="3852" w:type="dxa"/>
          </w:tcPr>
          <w:p w14:paraId="6550B444" w14:textId="77777777" w:rsidR="00FF5C7C" w:rsidRPr="00CB2F8C" w:rsidRDefault="00FF5C7C" w:rsidP="00FF5C7C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B2F8C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64208B3D" w14:textId="00691A16" w:rsidR="00FF5C7C" w:rsidRPr="00CB2F8C" w:rsidRDefault="00FF5C7C" w:rsidP="007E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B2F8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32,000,000</w:t>
            </w:r>
          </w:p>
        </w:tc>
        <w:tc>
          <w:tcPr>
            <w:tcW w:w="270" w:type="dxa"/>
          </w:tcPr>
          <w:p w14:paraId="4F8A8AA3" w14:textId="77777777" w:rsidR="00FF5C7C" w:rsidRPr="00CB2F8C" w:rsidRDefault="00FF5C7C" w:rsidP="00FF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0F56323" w14:textId="5B1A7357" w:rsidR="00FF5C7C" w:rsidRPr="00CB2F8C" w:rsidRDefault="00FF5C7C" w:rsidP="00CB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B2F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25,754,427</w:t>
            </w:r>
          </w:p>
        </w:tc>
        <w:tc>
          <w:tcPr>
            <w:tcW w:w="270" w:type="dxa"/>
          </w:tcPr>
          <w:p w14:paraId="30E8F9FA" w14:textId="77777777" w:rsidR="00FF5C7C" w:rsidRPr="00CB2F8C" w:rsidRDefault="00FF5C7C" w:rsidP="00FF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  <w:vAlign w:val="bottom"/>
          </w:tcPr>
          <w:p w14:paraId="74CAB180" w14:textId="20C7B709" w:rsidR="00FF5C7C" w:rsidRPr="00CB2F8C" w:rsidRDefault="00FF5C7C" w:rsidP="00FF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93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B2F8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32,000,000</w:t>
            </w:r>
          </w:p>
        </w:tc>
        <w:tc>
          <w:tcPr>
            <w:tcW w:w="270" w:type="dxa"/>
          </w:tcPr>
          <w:p w14:paraId="1F0878DB" w14:textId="77777777" w:rsidR="00FF5C7C" w:rsidRPr="00CB2F8C" w:rsidRDefault="00FF5C7C" w:rsidP="00FF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14:paraId="23113F0E" w14:textId="56E10888" w:rsidR="00FF5C7C" w:rsidRPr="00CB2F8C" w:rsidRDefault="00FF5C7C" w:rsidP="00FF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4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B2F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25,754,427</w:t>
            </w:r>
          </w:p>
        </w:tc>
      </w:tr>
      <w:tr w:rsidR="00FF5C7C" w:rsidRPr="00AE33D1" w14:paraId="2E9F9751" w14:textId="77777777" w:rsidTr="00016967">
        <w:tc>
          <w:tcPr>
            <w:tcW w:w="3852" w:type="dxa"/>
          </w:tcPr>
          <w:p w14:paraId="684AC84D" w14:textId="13E52301" w:rsidR="00FF5C7C" w:rsidRPr="00CB2F8C" w:rsidRDefault="00FF5C7C" w:rsidP="00FF5C7C">
            <w:pPr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CB2F8C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กำไร </w:t>
            </w:r>
            <w:r w:rsidRPr="00CB2F8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(</w:t>
            </w:r>
            <w:r w:rsidRPr="00CB2F8C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CB2F8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)</w:t>
            </w:r>
            <w:r w:rsidRPr="00CB2F8C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ต่อหุ้นขั้นพื้นฐาน </w:t>
            </w:r>
            <w:r w:rsidRPr="00CB2F8C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</w:tcPr>
          <w:p w14:paraId="17F310D6" w14:textId="28C5A1BF" w:rsidR="00FF5C7C" w:rsidRPr="00CB2F8C" w:rsidRDefault="00FF5C7C" w:rsidP="006F4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144" w:right="-90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CB2F8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(0.059)</w:t>
            </w:r>
          </w:p>
        </w:tc>
        <w:tc>
          <w:tcPr>
            <w:tcW w:w="270" w:type="dxa"/>
          </w:tcPr>
          <w:p w14:paraId="62D99391" w14:textId="77777777" w:rsidR="00FF5C7C" w:rsidRPr="00CB2F8C" w:rsidRDefault="00FF5C7C" w:rsidP="00FF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4FFF19DC" w14:textId="40DAEF2F" w:rsidR="00FF5C7C" w:rsidRPr="00CB2F8C" w:rsidRDefault="00FF5C7C" w:rsidP="00CB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right="9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CB2F8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0.036</w:t>
            </w:r>
          </w:p>
        </w:tc>
        <w:tc>
          <w:tcPr>
            <w:tcW w:w="270" w:type="dxa"/>
          </w:tcPr>
          <w:p w14:paraId="088FF440" w14:textId="77777777" w:rsidR="00FF5C7C" w:rsidRPr="00CB2F8C" w:rsidRDefault="00FF5C7C" w:rsidP="00FF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9A013C" w14:textId="4A026BAF" w:rsidR="00FF5C7C" w:rsidRPr="00CB2F8C" w:rsidRDefault="00FF5C7C" w:rsidP="00FF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B2F8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0.01</w:t>
            </w:r>
            <w:r w:rsidR="00474B76" w:rsidRPr="00CB2F8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02E274C" w14:textId="77777777" w:rsidR="00FF5C7C" w:rsidRPr="00CB2F8C" w:rsidRDefault="00FF5C7C" w:rsidP="00FF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A679E9" w14:textId="393C7A22" w:rsidR="00FF5C7C" w:rsidRPr="00CB2F8C" w:rsidRDefault="00FF5C7C" w:rsidP="00FF5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B2F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0.042</w:t>
            </w:r>
          </w:p>
        </w:tc>
      </w:tr>
    </w:tbl>
    <w:p w14:paraId="0FFA5229" w14:textId="77777777" w:rsidR="00CC5147" w:rsidRDefault="00CC5147" w:rsidP="00CC5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437FBA8C" w14:textId="77777777" w:rsidR="00CC5147" w:rsidRDefault="00CC5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3031750" w14:textId="112E97BC" w:rsidR="00B43EC1" w:rsidRPr="00AE33D1" w:rsidRDefault="00B43EC1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AE33D1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6CFF99C4" w14:textId="77777777" w:rsidR="00B43EC1" w:rsidRPr="00AE33D1" w:rsidRDefault="00B43EC1" w:rsidP="00B43E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B6C077" w14:textId="09FDE9D0" w:rsidR="00B43EC1" w:rsidRPr="00AE33D1" w:rsidRDefault="00B43EC1" w:rsidP="00B43E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E33D1">
        <w:rPr>
          <w:rFonts w:ascii="Angsana New" w:hAnsi="Angsana New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6B027E21" w14:textId="77777777" w:rsidR="00B43EC1" w:rsidRPr="00AE33D1" w:rsidRDefault="00B43EC1" w:rsidP="00B43E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78" w:type="dxa"/>
        <w:tblInd w:w="450" w:type="dxa"/>
        <w:tblLook w:val="04A0" w:firstRow="1" w:lastRow="0" w:firstColumn="1" w:lastColumn="0" w:noHBand="0" w:noVBand="1"/>
      </w:tblPr>
      <w:tblGrid>
        <w:gridCol w:w="2790"/>
        <w:gridCol w:w="1890"/>
        <w:gridCol w:w="1890"/>
        <w:gridCol w:w="1278"/>
        <w:gridCol w:w="236"/>
        <w:gridCol w:w="1294"/>
      </w:tblGrid>
      <w:tr w:rsidR="00B43EC1" w:rsidRPr="00AE33D1" w14:paraId="3CD2AB00" w14:textId="77777777" w:rsidTr="00CF021E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59AD9D37" w14:textId="77777777" w:rsidR="00B43EC1" w:rsidRPr="00AE33D1" w:rsidRDefault="00B43EC1" w:rsidP="007A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475301A" w14:textId="0FFD1018" w:rsidR="00B43EC1" w:rsidRPr="00AE33D1" w:rsidRDefault="00CF021E" w:rsidP="00CF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B43EC1" w:rsidRPr="00AE33D1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EC34F94" w14:textId="77777777" w:rsidR="00B43EC1" w:rsidRPr="00AE33D1" w:rsidRDefault="00B43EC1" w:rsidP="0002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35D0BD9A" w14:textId="77777777" w:rsidR="00B43EC1" w:rsidRPr="00AE33D1" w:rsidRDefault="00B43EC1" w:rsidP="0002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FE629F4" w14:textId="77777777" w:rsidR="00CF021E" w:rsidRPr="00AE33D1" w:rsidRDefault="00B43EC1" w:rsidP="0002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</w:rPr>
              <w:t>อัตราเงินปันผล</w:t>
            </w:r>
          </w:p>
          <w:p w14:paraId="240698CF" w14:textId="296196E2" w:rsidR="00B43EC1" w:rsidRPr="00AE33D1" w:rsidRDefault="00B43EC1" w:rsidP="0002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  <w:shd w:val="clear" w:color="auto" w:fill="auto"/>
          </w:tcPr>
          <w:p w14:paraId="2C210B33" w14:textId="77777777" w:rsidR="00B43EC1" w:rsidRPr="00AE33D1" w:rsidRDefault="00B43EC1" w:rsidP="0002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AB780BE" w14:textId="77777777" w:rsidR="00B43EC1" w:rsidRPr="00AE33D1" w:rsidDel="00D43E7A" w:rsidRDefault="00B43EC1" w:rsidP="0002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B43EC1" w:rsidRPr="00AE33D1" w14:paraId="43DB28D0" w14:textId="77777777" w:rsidTr="00CF021E">
        <w:trPr>
          <w:tblHeader/>
        </w:trPr>
        <w:tc>
          <w:tcPr>
            <w:tcW w:w="2790" w:type="dxa"/>
            <w:shd w:val="clear" w:color="auto" w:fill="auto"/>
          </w:tcPr>
          <w:p w14:paraId="78F6FEC1" w14:textId="77777777" w:rsidR="00B43EC1" w:rsidRPr="00AE33D1" w:rsidRDefault="00B43EC1" w:rsidP="0002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36983790" w14:textId="77777777" w:rsidR="00B43EC1" w:rsidRPr="00AE33D1" w:rsidRDefault="00B43EC1" w:rsidP="00CF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08985620" w14:textId="77777777" w:rsidR="00B43EC1" w:rsidRPr="00AE33D1" w:rsidRDefault="00B43EC1" w:rsidP="0002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572CAFB0" w14:textId="77777777" w:rsidR="00B43EC1" w:rsidRPr="00AE33D1" w:rsidRDefault="00B43EC1" w:rsidP="0002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33D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685CD744" w14:textId="77777777" w:rsidR="00B43EC1" w:rsidRPr="00AE33D1" w:rsidRDefault="00B43EC1" w:rsidP="0002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4CBB2DDC" w14:textId="77777777" w:rsidR="00B43EC1" w:rsidRPr="00AE33D1" w:rsidRDefault="00B43EC1" w:rsidP="0002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E33D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E33D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43EC1" w:rsidRPr="00AE33D1" w14:paraId="7EE456B2" w14:textId="77777777" w:rsidTr="00CF021E">
        <w:tc>
          <w:tcPr>
            <w:tcW w:w="2790" w:type="dxa"/>
            <w:shd w:val="clear" w:color="auto" w:fill="auto"/>
          </w:tcPr>
          <w:p w14:paraId="49B98FE0" w14:textId="4147ED81" w:rsidR="00B43EC1" w:rsidRPr="00AE33D1" w:rsidRDefault="00B43EC1" w:rsidP="0002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33D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="00DF4A52" w:rsidRPr="00AE33D1">
              <w:rPr>
                <w:rFonts w:ascii="Angsana New" w:hAnsi="Angsana New"/>
                <w:i/>
                <w:iCs/>
                <w:sz w:val="30"/>
                <w:szCs w:val="30"/>
              </w:rPr>
              <w:t>25</w:t>
            </w:r>
            <w:r w:rsidRPr="00AE33D1">
              <w:rPr>
                <w:rFonts w:ascii="Angsana New" w:hAnsi="Angsana New"/>
                <w:i/>
                <w:iCs/>
                <w:sz w:val="30"/>
                <w:szCs w:val="30"/>
              </w:rPr>
              <w:t>63</w:t>
            </w:r>
          </w:p>
        </w:tc>
        <w:tc>
          <w:tcPr>
            <w:tcW w:w="1890" w:type="dxa"/>
            <w:shd w:val="clear" w:color="auto" w:fill="auto"/>
          </w:tcPr>
          <w:p w14:paraId="6ED155D2" w14:textId="77777777" w:rsidR="00B43EC1" w:rsidRPr="00AE33D1" w:rsidRDefault="00B43EC1" w:rsidP="00CF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FD64422" w14:textId="77777777" w:rsidR="00B43EC1" w:rsidRPr="00AE33D1" w:rsidRDefault="00B43EC1" w:rsidP="0002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0A00CD75" w14:textId="77777777" w:rsidR="00B43EC1" w:rsidRPr="00AE33D1" w:rsidRDefault="00B43EC1" w:rsidP="0002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BD6B3C8" w14:textId="77777777" w:rsidR="00B43EC1" w:rsidRPr="00AE33D1" w:rsidRDefault="00B43EC1" w:rsidP="0002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6BBD4EC" w14:textId="77777777" w:rsidR="00B43EC1" w:rsidRPr="00AE33D1" w:rsidRDefault="00B43EC1" w:rsidP="0002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3EC1" w:rsidRPr="00AE33D1" w14:paraId="29B5F3A1" w14:textId="77777777" w:rsidTr="00CF021E">
        <w:tc>
          <w:tcPr>
            <w:tcW w:w="2790" w:type="dxa"/>
            <w:shd w:val="clear" w:color="auto" w:fill="auto"/>
          </w:tcPr>
          <w:p w14:paraId="18DED943" w14:textId="77777777" w:rsidR="00B43EC1" w:rsidRPr="00AE33D1" w:rsidRDefault="00B43EC1" w:rsidP="0002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90" w:type="dxa"/>
            <w:shd w:val="clear" w:color="auto" w:fill="auto"/>
          </w:tcPr>
          <w:p w14:paraId="384196B6" w14:textId="77777777" w:rsidR="00B43EC1" w:rsidRPr="00AE33D1" w:rsidRDefault="00B43EC1" w:rsidP="00CF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AE33D1">
              <w:rPr>
                <w:rFonts w:ascii="Angsana New" w:hAnsi="Angsana New"/>
                <w:sz w:val="30"/>
                <w:szCs w:val="30"/>
                <w:cs/>
              </w:rPr>
              <w:t>เ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มษายน</w:t>
            </w:r>
            <w:r w:rsidRPr="00AE33D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90" w:type="dxa"/>
            <w:shd w:val="clear" w:color="auto" w:fill="auto"/>
          </w:tcPr>
          <w:p w14:paraId="473FA6DF" w14:textId="77777777" w:rsidR="00B43EC1" w:rsidRPr="00AE33D1" w:rsidRDefault="00B43EC1" w:rsidP="0002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AE33D1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6FF1A249" w14:textId="77777777" w:rsidR="00B43EC1" w:rsidRPr="00AE33D1" w:rsidRDefault="00B43EC1" w:rsidP="0002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hAnsi="Angsana New"/>
                <w:b/>
                <w:bCs/>
                <w:sz w:val="30"/>
                <w:szCs w:val="30"/>
              </w:rPr>
              <w:t>0.0125</w:t>
            </w:r>
          </w:p>
        </w:tc>
        <w:tc>
          <w:tcPr>
            <w:tcW w:w="236" w:type="dxa"/>
            <w:shd w:val="clear" w:color="auto" w:fill="auto"/>
          </w:tcPr>
          <w:p w14:paraId="23EBAC3A" w14:textId="77777777" w:rsidR="00B43EC1" w:rsidRPr="00AE33D1" w:rsidRDefault="00B43EC1" w:rsidP="0002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233B0184" w14:textId="77777777" w:rsidR="00B43EC1" w:rsidRPr="00AE33D1" w:rsidRDefault="00B43EC1" w:rsidP="0002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hAnsi="Angsana New"/>
                <w:b/>
                <w:bCs/>
                <w:sz w:val="30"/>
                <w:szCs w:val="30"/>
              </w:rPr>
              <w:t>399,996</w:t>
            </w:r>
          </w:p>
        </w:tc>
      </w:tr>
    </w:tbl>
    <w:p w14:paraId="37E15467" w14:textId="77777777" w:rsidR="001E2F30" w:rsidRDefault="001E2F30" w:rsidP="001E2F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335C00AC" w14:textId="0A0333A7" w:rsidR="00287B73" w:rsidRPr="00AE33D1" w:rsidRDefault="00287B73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AE33D1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6B928F76" w14:textId="77777777" w:rsidR="003C4FAE" w:rsidRPr="00AE33D1" w:rsidRDefault="003C4FAE" w:rsidP="003C4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00DE156F" w14:textId="055553A5" w:rsidR="00020DB6" w:rsidRPr="00AE33D1" w:rsidRDefault="00020DB6" w:rsidP="00661016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E33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AE33D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467E6A63" w14:textId="77777777" w:rsidR="00020DB6" w:rsidRPr="00AE33D1" w:rsidRDefault="00020DB6" w:rsidP="00020D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58999B8" w14:textId="5A6FB8E0" w:rsidR="00020DB6" w:rsidRDefault="00020DB6" w:rsidP="0002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33D1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F8320BF" w14:textId="77777777" w:rsidR="00020DB6" w:rsidRPr="00AE33D1" w:rsidRDefault="00020DB6" w:rsidP="003C4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b/>
          <w:bCs/>
          <w:i/>
          <w:iCs/>
          <w:sz w:val="24"/>
          <w:szCs w:val="24"/>
        </w:rPr>
      </w:pPr>
    </w:p>
    <w:tbl>
      <w:tblPr>
        <w:tblW w:w="5338" w:type="pct"/>
        <w:tblLayout w:type="fixed"/>
        <w:tblLook w:val="04A0" w:firstRow="1" w:lastRow="0" w:firstColumn="1" w:lastColumn="0" w:noHBand="0" w:noVBand="1"/>
      </w:tblPr>
      <w:tblGrid>
        <w:gridCol w:w="2031"/>
        <w:gridCol w:w="236"/>
        <w:gridCol w:w="1150"/>
        <w:gridCol w:w="988"/>
        <w:gridCol w:w="265"/>
        <w:gridCol w:w="999"/>
        <w:gridCol w:w="236"/>
        <w:gridCol w:w="749"/>
        <w:gridCol w:w="265"/>
        <w:gridCol w:w="724"/>
        <w:gridCol w:w="265"/>
        <w:gridCol w:w="1015"/>
        <w:gridCol w:w="238"/>
        <w:gridCol w:w="1079"/>
        <w:gridCol w:w="8"/>
        <w:gridCol w:w="6"/>
      </w:tblGrid>
      <w:tr w:rsidR="00020DB6" w:rsidRPr="00AE33D1" w14:paraId="313C0CB5" w14:textId="77777777" w:rsidTr="001E2F30">
        <w:trPr>
          <w:gridAfter w:val="1"/>
          <w:wAfter w:w="3" w:type="pct"/>
          <w:trHeight w:val="261"/>
        </w:trPr>
        <w:tc>
          <w:tcPr>
            <w:tcW w:w="991" w:type="pct"/>
            <w:shd w:val="clear" w:color="auto" w:fill="auto"/>
            <w:vAlign w:val="bottom"/>
          </w:tcPr>
          <w:p w14:paraId="7442B351" w14:textId="77777777" w:rsidR="00020DB6" w:rsidRPr="00AE33D1" w:rsidRDefault="00020DB6" w:rsidP="007A3B4D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br w:type="page"/>
            </w:r>
          </w:p>
        </w:tc>
        <w:tc>
          <w:tcPr>
            <w:tcW w:w="115" w:type="pct"/>
            <w:vAlign w:val="bottom"/>
          </w:tcPr>
          <w:p w14:paraId="3DE612F4" w14:textId="77777777" w:rsidR="00020DB6" w:rsidRPr="00AE33D1" w:rsidRDefault="00020DB6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891" w:type="pct"/>
            <w:gridSpan w:val="13"/>
            <w:vAlign w:val="bottom"/>
          </w:tcPr>
          <w:p w14:paraId="3E71DD1A" w14:textId="77777777" w:rsidR="00020DB6" w:rsidRPr="00AE33D1" w:rsidRDefault="00020DB6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E33D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56775" w:rsidRPr="00AE33D1" w14:paraId="1920707D" w14:textId="77777777" w:rsidTr="001E2F30">
        <w:trPr>
          <w:gridAfter w:val="2"/>
          <w:wAfter w:w="7" w:type="pct"/>
          <w:trHeight w:val="261"/>
        </w:trPr>
        <w:tc>
          <w:tcPr>
            <w:tcW w:w="991" w:type="pct"/>
            <w:shd w:val="clear" w:color="auto" w:fill="auto"/>
            <w:vAlign w:val="bottom"/>
          </w:tcPr>
          <w:p w14:paraId="67C0428F" w14:textId="77777777" w:rsidR="00020DB6" w:rsidRPr="00AE33D1" w:rsidRDefault="00020DB6" w:rsidP="007A3B4D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5" w:type="pct"/>
            <w:vAlign w:val="bottom"/>
          </w:tcPr>
          <w:p w14:paraId="55C65ABD" w14:textId="77777777" w:rsidR="00020DB6" w:rsidRPr="00AE33D1" w:rsidRDefault="00020DB6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59" w:type="pct"/>
            <w:gridSpan w:val="4"/>
            <w:tcBorders>
              <w:bottom w:val="single" w:sz="4" w:space="0" w:color="auto"/>
            </w:tcBorders>
            <w:vAlign w:val="bottom"/>
          </w:tcPr>
          <w:p w14:paraId="3593E8FD" w14:textId="77777777" w:rsidR="00020DB6" w:rsidRPr="00AE33D1" w:rsidRDefault="00020DB6" w:rsidP="007A3B4D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AE33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15" w:type="pct"/>
          </w:tcPr>
          <w:p w14:paraId="065E1412" w14:textId="77777777" w:rsidR="00020DB6" w:rsidRPr="00AE33D1" w:rsidRDefault="00020DB6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13" w:type="pct"/>
            <w:gridSpan w:val="7"/>
            <w:tcBorders>
              <w:bottom w:val="single" w:sz="4" w:space="0" w:color="auto"/>
            </w:tcBorders>
            <w:vAlign w:val="bottom"/>
          </w:tcPr>
          <w:p w14:paraId="6234A811" w14:textId="77777777" w:rsidR="00020DB6" w:rsidRPr="00AE33D1" w:rsidRDefault="00020DB6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E33D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56775" w:rsidRPr="00AE33D1" w14:paraId="5F37AF13" w14:textId="77777777" w:rsidTr="001E2F30">
        <w:trPr>
          <w:trHeight w:val="261"/>
        </w:trPr>
        <w:tc>
          <w:tcPr>
            <w:tcW w:w="1106" w:type="pct"/>
            <w:gridSpan w:val="2"/>
            <w:shd w:val="clear" w:color="auto" w:fill="auto"/>
            <w:vAlign w:val="bottom"/>
          </w:tcPr>
          <w:p w14:paraId="0C883CDC" w14:textId="09C8C6AA" w:rsidR="00020DB6" w:rsidRPr="00AE33D1" w:rsidRDefault="00020DB6" w:rsidP="007A3B4D">
            <w:pPr>
              <w:pStyle w:val="acctfourfigures"/>
              <w:tabs>
                <w:tab w:val="clear" w:pos="765"/>
              </w:tabs>
              <w:spacing w:line="228" w:lineRule="auto"/>
              <w:ind w:left="-105" w:right="-20" w:firstLine="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33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E33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AE33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  <w:r w:rsidRPr="00AE33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AE33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561" w:type="pct"/>
            <w:tcBorders>
              <w:top w:val="single" w:sz="4" w:space="0" w:color="auto"/>
            </w:tcBorders>
            <w:vAlign w:val="bottom"/>
          </w:tcPr>
          <w:p w14:paraId="61938868" w14:textId="172DEFD4" w:rsidR="00020DB6" w:rsidRPr="00AE33D1" w:rsidRDefault="006A17C0" w:rsidP="007A3B4D">
            <w:pPr>
              <w:pStyle w:val="acctfourfigures"/>
              <w:tabs>
                <w:tab w:val="clear" w:pos="765"/>
              </w:tabs>
              <w:spacing w:line="228" w:lineRule="auto"/>
              <w:ind w:left="-49" w:right="69" w:firstLine="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33D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เครื่องมือที่</w:t>
            </w:r>
            <w:r w:rsidR="00020DB6" w:rsidRPr="00AE33D1">
              <w:rPr>
                <w:rFonts w:ascii="Angsana New" w:hAnsi="Angsana New" w:cs="Angsana New"/>
                <w:sz w:val="30"/>
                <w:szCs w:val="30"/>
                <w:cs/>
              </w:rPr>
              <w:t>ใช้</w:t>
            </w:r>
            <w:r w:rsidRPr="00AE33D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</w:t>
            </w:r>
            <w:r w:rsidR="00020DB6" w:rsidRPr="00AE33D1">
              <w:rPr>
                <w:rFonts w:ascii="Angsana New" w:hAnsi="Angsana New" w:cs="Angsana New"/>
                <w:sz w:val="30"/>
                <w:szCs w:val="30"/>
                <w:cs/>
              </w:rPr>
              <w:t>การป้องกัน</w:t>
            </w:r>
            <w:r w:rsidR="00020DB6" w:rsidRPr="00AE33D1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020DB6" w:rsidRPr="00AE33D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4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4D85E" w14:textId="103FF5D3" w:rsidR="00020DB6" w:rsidRPr="00AE33D1" w:rsidRDefault="006A17C0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33D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เครื่องมือที่วัดมูลค่าด้วย</w:t>
            </w:r>
            <w:r w:rsidR="00020DB6" w:rsidRPr="00AE33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4D7F24" w14:textId="77777777" w:rsidR="00020DB6" w:rsidRPr="00AE33D1" w:rsidRDefault="00020DB6" w:rsidP="007A3B4D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35EA0" w14:textId="77777777" w:rsidR="00020DB6" w:rsidRPr="00AE33D1" w:rsidRDefault="00020DB6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15" w:type="pct"/>
          </w:tcPr>
          <w:p w14:paraId="2F21CBBC" w14:textId="77777777" w:rsidR="00020DB6" w:rsidRPr="00AE33D1" w:rsidRDefault="00020DB6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65" w:type="pct"/>
            <w:vAlign w:val="bottom"/>
          </w:tcPr>
          <w:p w14:paraId="3E91BA32" w14:textId="77777777" w:rsidR="00020DB6" w:rsidRPr="00AE33D1" w:rsidRDefault="00020DB6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AE33D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E33D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9" w:type="pct"/>
          </w:tcPr>
          <w:p w14:paraId="77A0F444" w14:textId="77777777" w:rsidR="00020DB6" w:rsidRPr="00AE33D1" w:rsidRDefault="00020DB6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53" w:type="pct"/>
            <w:vAlign w:val="bottom"/>
          </w:tcPr>
          <w:p w14:paraId="74C7C851" w14:textId="77777777" w:rsidR="00020DB6" w:rsidRPr="00AE33D1" w:rsidRDefault="00020DB6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AE33D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E33D1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9" w:type="pct"/>
          </w:tcPr>
          <w:p w14:paraId="2F5CAFC2" w14:textId="77777777" w:rsidR="00020DB6" w:rsidRPr="00AE33D1" w:rsidRDefault="00020DB6" w:rsidP="007A3B4D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" w:type="pct"/>
            <w:vAlign w:val="bottom"/>
          </w:tcPr>
          <w:p w14:paraId="11CF6159" w14:textId="77777777" w:rsidR="00020DB6" w:rsidRPr="00AE33D1" w:rsidRDefault="00020DB6" w:rsidP="007A3B4D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AE33D1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16" w:type="pct"/>
          </w:tcPr>
          <w:p w14:paraId="5BD64BD4" w14:textId="77777777" w:rsidR="00020DB6" w:rsidRPr="00AE33D1" w:rsidRDefault="00020DB6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32" w:type="pct"/>
            <w:gridSpan w:val="3"/>
            <w:shd w:val="clear" w:color="auto" w:fill="auto"/>
            <w:vAlign w:val="bottom"/>
          </w:tcPr>
          <w:p w14:paraId="4727DC35" w14:textId="77777777" w:rsidR="00020DB6" w:rsidRPr="00AE33D1" w:rsidRDefault="00020DB6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20DB6" w:rsidRPr="00AE33D1" w14:paraId="31472C8D" w14:textId="77777777" w:rsidTr="001E2F30">
        <w:trPr>
          <w:gridAfter w:val="1"/>
          <w:wAfter w:w="3" w:type="pct"/>
          <w:trHeight w:val="261"/>
        </w:trPr>
        <w:tc>
          <w:tcPr>
            <w:tcW w:w="991" w:type="pct"/>
            <w:shd w:val="clear" w:color="auto" w:fill="auto"/>
          </w:tcPr>
          <w:p w14:paraId="7644533A" w14:textId="77777777" w:rsidR="00020DB6" w:rsidRPr="00AE33D1" w:rsidRDefault="00020DB6" w:rsidP="007A3B4D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5" w:type="pct"/>
          </w:tcPr>
          <w:p w14:paraId="3639C46B" w14:textId="77777777" w:rsidR="00020DB6" w:rsidRPr="00AE33D1" w:rsidRDefault="00020DB6" w:rsidP="007A3B4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891" w:type="pct"/>
            <w:gridSpan w:val="13"/>
          </w:tcPr>
          <w:p w14:paraId="61310985" w14:textId="77777777" w:rsidR="00020DB6" w:rsidRPr="00AE33D1" w:rsidRDefault="00020DB6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AE33D1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AE33D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E33D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56775" w:rsidRPr="00AE33D1" w14:paraId="19B09796" w14:textId="77777777" w:rsidTr="001E2F30">
        <w:trPr>
          <w:trHeight w:val="261"/>
        </w:trPr>
        <w:tc>
          <w:tcPr>
            <w:tcW w:w="991" w:type="pct"/>
            <w:shd w:val="clear" w:color="auto" w:fill="auto"/>
          </w:tcPr>
          <w:p w14:paraId="1284F305" w14:textId="77777777" w:rsidR="00020DB6" w:rsidRPr="00AE33D1" w:rsidRDefault="00020DB6" w:rsidP="007A3B4D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AE33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5" w:type="pct"/>
          </w:tcPr>
          <w:p w14:paraId="116BB979" w14:textId="77777777" w:rsidR="00020DB6" w:rsidRPr="00AE33D1" w:rsidRDefault="00020DB6" w:rsidP="007A3B4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61" w:type="pct"/>
          </w:tcPr>
          <w:p w14:paraId="6CB70257" w14:textId="77777777" w:rsidR="00020DB6" w:rsidRPr="00AE33D1" w:rsidRDefault="00020DB6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2" w:type="pct"/>
            <w:shd w:val="clear" w:color="auto" w:fill="auto"/>
          </w:tcPr>
          <w:p w14:paraId="43E1A3F7" w14:textId="77777777" w:rsidR="00020DB6" w:rsidRPr="00AE33D1" w:rsidRDefault="00020DB6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425C04FC" w14:textId="77777777" w:rsidR="00020DB6" w:rsidRPr="00AE33D1" w:rsidRDefault="00020DB6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7" w:type="pct"/>
            <w:shd w:val="clear" w:color="auto" w:fill="auto"/>
          </w:tcPr>
          <w:p w14:paraId="5F38119C" w14:textId="77777777" w:rsidR="00020DB6" w:rsidRPr="00AE33D1" w:rsidRDefault="00020DB6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" w:type="pct"/>
          </w:tcPr>
          <w:p w14:paraId="05087441" w14:textId="77777777" w:rsidR="00020DB6" w:rsidRPr="00AE33D1" w:rsidRDefault="00020DB6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5" w:type="pct"/>
          </w:tcPr>
          <w:p w14:paraId="30608847" w14:textId="77777777" w:rsidR="00020DB6" w:rsidRPr="00AE33D1" w:rsidRDefault="00020DB6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258DB25" w14:textId="77777777" w:rsidR="00020DB6" w:rsidRPr="00AE33D1" w:rsidRDefault="00020DB6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3" w:type="pct"/>
          </w:tcPr>
          <w:p w14:paraId="25DBDBA2" w14:textId="77777777" w:rsidR="00020DB6" w:rsidRPr="00AE33D1" w:rsidRDefault="00020DB6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E858A60" w14:textId="77777777" w:rsidR="00020DB6" w:rsidRPr="00AE33D1" w:rsidRDefault="00020DB6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14:paraId="641A8261" w14:textId="77777777" w:rsidR="00020DB6" w:rsidRPr="00AE33D1" w:rsidRDefault="00020DB6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" w:type="pct"/>
          </w:tcPr>
          <w:p w14:paraId="6808A6AA" w14:textId="77777777" w:rsidR="00020DB6" w:rsidRPr="00AE33D1" w:rsidRDefault="00020DB6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  <w:gridSpan w:val="3"/>
            <w:shd w:val="clear" w:color="auto" w:fill="auto"/>
          </w:tcPr>
          <w:p w14:paraId="2EEEC963" w14:textId="77777777" w:rsidR="00020DB6" w:rsidRPr="00AE33D1" w:rsidRDefault="00020DB6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56775" w:rsidRPr="00AE33D1" w14:paraId="2B6F5037" w14:textId="77777777" w:rsidTr="001E2F30">
        <w:trPr>
          <w:trHeight w:val="70"/>
        </w:trPr>
        <w:tc>
          <w:tcPr>
            <w:tcW w:w="991" w:type="pct"/>
            <w:shd w:val="clear" w:color="auto" w:fill="auto"/>
          </w:tcPr>
          <w:p w14:paraId="26B406F2" w14:textId="77777777" w:rsidR="00356775" w:rsidRPr="00AE33D1" w:rsidRDefault="00356775" w:rsidP="007A3B4D">
            <w:pPr>
              <w:spacing w:line="228" w:lineRule="auto"/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AE33D1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115" w:type="pct"/>
          </w:tcPr>
          <w:p w14:paraId="637B4741" w14:textId="77777777" w:rsidR="00356775" w:rsidRPr="00AE33D1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61" w:type="pct"/>
            <w:vAlign w:val="bottom"/>
          </w:tcPr>
          <w:p w14:paraId="0B69848C" w14:textId="1B4F0C0C" w:rsidR="00356775" w:rsidRPr="00AE33D1" w:rsidRDefault="00356775" w:rsidP="007A3B4D">
            <w:pPr>
              <w:pStyle w:val="acctfourfigures"/>
              <w:tabs>
                <w:tab w:val="clear" w:pos="765"/>
                <w:tab w:val="decimal" w:pos="771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482" w:type="pct"/>
            <w:shd w:val="clear" w:color="auto" w:fill="auto"/>
            <w:vAlign w:val="bottom"/>
          </w:tcPr>
          <w:p w14:paraId="6A0EB2F8" w14:textId="428DF982" w:rsidR="00356775" w:rsidRPr="00AE33D1" w:rsidRDefault="00356775" w:rsidP="007A3B4D">
            <w:pPr>
              <w:pStyle w:val="acctfourfigures"/>
              <w:tabs>
                <w:tab w:val="clear" w:pos="765"/>
                <w:tab w:val="decimal" w:pos="69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41,801,479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50F4B234" w14:textId="77777777" w:rsidR="00356775" w:rsidRPr="00AE33D1" w:rsidRDefault="00356775" w:rsidP="007A3B4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shd w:val="clear" w:color="auto" w:fill="auto"/>
            <w:vAlign w:val="bottom"/>
          </w:tcPr>
          <w:p w14:paraId="56655420" w14:textId="5BA9BF33" w:rsidR="00356775" w:rsidRPr="00AE33D1" w:rsidRDefault="00356775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41,801,479</w:t>
            </w:r>
          </w:p>
        </w:tc>
        <w:tc>
          <w:tcPr>
            <w:tcW w:w="115" w:type="pct"/>
            <w:vAlign w:val="bottom"/>
          </w:tcPr>
          <w:p w14:paraId="0859244C" w14:textId="77777777" w:rsidR="00356775" w:rsidRPr="00AE33D1" w:rsidRDefault="00356775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5" w:type="pct"/>
            <w:vAlign w:val="bottom"/>
          </w:tcPr>
          <w:p w14:paraId="5ED234D3" w14:textId="37340591" w:rsidR="00356775" w:rsidRPr="00AE33D1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298"/>
              <w:rPr>
                <w:rFonts w:ascii="Angsana New" w:hAnsi="Angsana New" w:cs="Angsana New"/>
                <w:sz w:val="30"/>
                <w:szCs w:val="30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41416BDA" w14:textId="77777777" w:rsidR="00356775" w:rsidRPr="00AE33D1" w:rsidRDefault="00356775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3" w:type="pct"/>
            <w:vAlign w:val="bottom"/>
          </w:tcPr>
          <w:p w14:paraId="05D364F0" w14:textId="2BA36A5C" w:rsidR="00356775" w:rsidRPr="00AE33D1" w:rsidRDefault="00356775" w:rsidP="007A3B4D">
            <w:pPr>
              <w:pStyle w:val="acctfourfigures"/>
              <w:tabs>
                <w:tab w:val="clear" w:pos="765"/>
                <w:tab w:val="decimal" w:pos="342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19D3FD64" w14:textId="77777777" w:rsidR="00356775" w:rsidRPr="00AE33D1" w:rsidRDefault="00356775" w:rsidP="007A3B4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  <w:vAlign w:val="bottom"/>
          </w:tcPr>
          <w:p w14:paraId="74ACB3A0" w14:textId="1A18F29A" w:rsidR="00356775" w:rsidRPr="00AE33D1" w:rsidRDefault="00356775" w:rsidP="007A3B4D">
            <w:pPr>
              <w:pStyle w:val="acctfourfigures"/>
              <w:tabs>
                <w:tab w:val="clear" w:pos="765"/>
                <w:tab w:val="decimal" w:pos="788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41,842,069</w:t>
            </w:r>
          </w:p>
        </w:tc>
        <w:tc>
          <w:tcPr>
            <w:tcW w:w="116" w:type="pct"/>
            <w:vAlign w:val="bottom"/>
          </w:tcPr>
          <w:p w14:paraId="2073FA36" w14:textId="77777777" w:rsidR="00356775" w:rsidRPr="00AE33D1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  <w:gridSpan w:val="3"/>
            <w:shd w:val="clear" w:color="auto" w:fill="auto"/>
            <w:vAlign w:val="bottom"/>
          </w:tcPr>
          <w:p w14:paraId="1C52B17A" w14:textId="4A1FC713" w:rsidR="00356775" w:rsidRPr="00AE33D1" w:rsidRDefault="00356775" w:rsidP="007A3B4D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41,842,069</w:t>
            </w:r>
          </w:p>
        </w:tc>
      </w:tr>
      <w:tr w:rsidR="00356775" w:rsidRPr="00AE33D1" w14:paraId="38D75B1D" w14:textId="77777777" w:rsidTr="001E2F30">
        <w:trPr>
          <w:trHeight w:val="261"/>
        </w:trPr>
        <w:tc>
          <w:tcPr>
            <w:tcW w:w="991" w:type="pct"/>
            <w:shd w:val="clear" w:color="auto" w:fill="auto"/>
          </w:tcPr>
          <w:p w14:paraId="68651EFA" w14:textId="77777777" w:rsidR="00356775" w:rsidRPr="00AE33D1" w:rsidRDefault="00356775" w:rsidP="007A3B4D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หนี้สินอนุพันธ์</w:t>
            </w:r>
            <w:r w:rsidRPr="00AE33D1">
              <w:rPr>
                <w:rFonts w:ascii="Angsana New" w:hAnsi="Angsana New"/>
                <w:sz w:val="30"/>
                <w:szCs w:val="30"/>
                <w:lang w:val="en-GB"/>
              </w:rPr>
              <w:t xml:space="preserve"> -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15" w:type="pct"/>
          </w:tcPr>
          <w:p w14:paraId="0A62443A" w14:textId="77777777" w:rsidR="00356775" w:rsidRPr="00AE33D1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61" w:type="pct"/>
            <w:vAlign w:val="bottom"/>
          </w:tcPr>
          <w:p w14:paraId="76E00BA8" w14:textId="237548E4" w:rsidR="00356775" w:rsidRPr="00AE33D1" w:rsidRDefault="00356775" w:rsidP="007A3B4D">
            <w:pPr>
              <w:pStyle w:val="acctfourfigures"/>
              <w:tabs>
                <w:tab w:val="clear" w:pos="765"/>
                <w:tab w:val="decimal" w:pos="96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</w:rPr>
              <w:t>446,810</w:t>
            </w:r>
          </w:p>
        </w:tc>
        <w:tc>
          <w:tcPr>
            <w:tcW w:w="482" w:type="pct"/>
            <w:shd w:val="clear" w:color="auto" w:fill="auto"/>
            <w:vAlign w:val="bottom"/>
          </w:tcPr>
          <w:p w14:paraId="0C2C1AC7" w14:textId="657A204D" w:rsidR="00356775" w:rsidRPr="00AE33D1" w:rsidRDefault="00356775" w:rsidP="007A3B4D">
            <w:pPr>
              <w:pStyle w:val="acctfourfigures"/>
              <w:tabs>
                <w:tab w:val="clear" w:pos="765"/>
                <w:tab w:val="decimal" w:pos="60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130C09C1" w14:textId="77777777" w:rsidR="00356775" w:rsidRPr="00AE33D1" w:rsidRDefault="00356775" w:rsidP="007A3B4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shd w:val="clear" w:color="auto" w:fill="auto"/>
            <w:vAlign w:val="bottom"/>
          </w:tcPr>
          <w:p w14:paraId="4FDEF333" w14:textId="19362322" w:rsidR="00356775" w:rsidRPr="00AE33D1" w:rsidRDefault="00356775" w:rsidP="007A3B4D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</w:rPr>
              <w:t>446,810</w:t>
            </w:r>
          </w:p>
        </w:tc>
        <w:tc>
          <w:tcPr>
            <w:tcW w:w="115" w:type="pct"/>
            <w:vAlign w:val="bottom"/>
          </w:tcPr>
          <w:p w14:paraId="3724CD4F" w14:textId="77777777" w:rsidR="00356775" w:rsidRPr="00AE33D1" w:rsidRDefault="00356775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5" w:type="pct"/>
            <w:vAlign w:val="bottom"/>
          </w:tcPr>
          <w:p w14:paraId="19E52B1D" w14:textId="4CEE9E2D" w:rsidR="00356775" w:rsidRPr="00AE33D1" w:rsidRDefault="00356775" w:rsidP="007A3B4D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30"/>
                <w:szCs w:val="30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07B3C218" w14:textId="77777777" w:rsidR="00356775" w:rsidRPr="00AE33D1" w:rsidRDefault="00356775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3" w:type="pct"/>
            <w:vAlign w:val="bottom"/>
          </w:tcPr>
          <w:p w14:paraId="1629BBEF" w14:textId="7937017B" w:rsidR="00356775" w:rsidRPr="00AE33D1" w:rsidRDefault="00356775" w:rsidP="007A3B4D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105" w:right="-86"/>
              <w:rPr>
                <w:rFonts w:ascii="Angsana New" w:hAnsi="Angsana New" w:cs="Angsana New"/>
                <w:sz w:val="30"/>
                <w:szCs w:val="30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</w:rPr>
              <w:t>446,810</w:t>
            </w:r>
          </w:p>
        </w:tc>
        <w:tc>
          <w:tcPr>
            <w:tcW w:w="129" w:type="pct"/>
            <w:vAlign w:val="bottom"/>
          </w:tcPr>
          <w:p w14:paraId="5A1B6F8D" w14:textId="77777777" w:rsidR="00356775" w:rsidRPr="00AE33D1" w:rsidRDefault="00356775" w:rsidP="007A3B4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  <w:vAlign w:val="bottom"/>
          </w:tcPr>
          <w:p w14:paraId="6993691C" w14:textId="4E40C36B" w:rsidR="00356775" w:rsidRPr="00AE33D1" w:rsidRDefault="00356775" w:rsidP="007A3B4D">
            <w:pPr>
              <w:pStyle w:val="acctfourfigures"/>
              <w:tabs>
                <w:tab w:val="clear" w:pos="765"/>
                <w:tab w:val="decimal" w:pos="613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" w:type="pct"/>
            <w:vAlign w:val="bottom"/>
          </w:tcPr>
          <w:p w14:paraId="57343ECC" w14:textId="77777777" w:rsidR="00356775" w:rsidRPr="00AE33D1" w:rsidRDefault="00356775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  <w:gridSpan w:val="3"/>
            <w:shd w:val="clear" w:color="auto" w:fill="auto"/>
            <w:vAlign w:val="bottom"/>
          </w:tcPr>
          <w:p w14:paraId="0A59F9F8" w14:textId="2595C3E7" w:rsidR="00356775" w:rsidRPr="00AE33D1" w:rsidRDefault="00356775" w:rsidP="007A3B4D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446,810</w:t>
            </w:r>
          </w:p>
        </w:tc>
      </w:tr>
    </w:tbl>
    <w:p w14:paraId="37A4F66A" w14:textId="4CC189AE" w:rsidR="00C407B5" w:rsidRDefault="00C407B5"/>
    <w:tbl>
      <w:tblPr>
        <w:tblW w:w="5386" w:type="pct"/>
        <w:tblLayout w:type="fixed"/>
        <w:tblLook w:val="04A0" w:firstRow="1" w:lastRow="0" w:firstColumn="1" w:lastColumn="0" w:noHBand="0" w:noVBand="1"/>
      </w:tblPr>
      <w:tblGrid>
        <w:gridCol w:w="2030"/>
        <w:gridCol w:w="236"/>
        <w:gridCol w:w="1151"/>
        <w:gridCol w:w="1080"/>
        <w:gridCol w:w="265"/>
        <w:gridCol w:w="1000"/>
        <w:gridCol w:w="236"/>
        <w:gridCol w:w="749"/>
        <w:gridCol w:w="265"/>
        <w:gridCol w:w="724"/>
        <w:gridCol w:w="265"/>
        <w:gridCol w:w="1014"/>
        <w:gridCol w:w="238"/>
        <w:gridCol w:w="1078"/>
        <w:gridCol w:w="6"/>
        <w:gridCol w:w="10"/>
      </w:tblGrid>
      <w:tr w:rsidR="00356775" w:rsidRPr="00AE33D1" w14:paraId="597229BC" w14:textId="77777777" w:rsidTr="009D0776">
        <w:trPr>
          <w:gridAfter w:val="1"/>
          <w:wAfter w:w="5" w:type="pct"/>
          <w:trHeight w:val="261"/>
        </w:trPr>
        <w:tc>
          <w:tcPr>
            <w:tcW w:w="981" w:type="pct"/>
            <w:shd w:val="clear" w:color="auto" w:fill="auto"/>
            <w:vAlign w:val="bottom"/>
          </w:tcPr>
          <w:p w14:paraId="2DD4ACAA" w14:textId="07F75C84" w:rsidR="00356775" w:rsidRPr="00AE33D1" w:rsidRDefault="00356775" w:rsidP="007A3B4D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AE33D1">
              <w:lastRenderedPageBreak/>
              <w:br w:type="page"/>
            </w:r>
            <w:r w:rsidRPr="00AE33D1">
              <w:br w:type="page"/>
            </w:r>
          </w:p>
        </w:tc>
        <w:tc>
          <w:tcPr>
            <w:tcW w:w="114" w:type="pct"/>
            <w:vAlign w:val="bottom"/>
          </w:tcPr>
          <w:p w14:paraId="52F0CDB9" w14:textId="77777777" w:rsidR="00356775" w:rsidRPr="00AE33D1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900" w:type="pct"/>
            <w:gridSpan w:val="13"/>
            <w:vAlign w:val="bottom"/>
          </w:tcPr>
          <w:p w14:paraId="7B11157C" w14:textId="77777777" w:rsidR="00356775" w:rsidRPr="00AE33D1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E33D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AE33D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356775" w:rsidRPr="00AE33D1" w14:paraId="18C4FAB4" w14:textId="77777777" w:rsidTr="009D0776">
        <w:trPr>
          <w:gridAfter w:val="2"/>
          <w:wAfter w:w="8" w:type="pct"/>
          <w:trHeight w:val="261"/>
        </w:trPr>
        <w:tc>
          <w:tcPr>
            <w:tcW w:w="981" w:type="pct"/>
            <w:shd w:val="clear" w:color="auto" w:fill="auto"/>
            <w:vAlign w:val="bottom"/>
          </w:tcPr>
          <w:p w14:paraId="0BB7FC86" w14:textId="77777777" w:rsidR="00356775" w:rsidRPr="00AE33D1" w:rsidRDefault="00356775" w:rsidP="007A3B4D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4" w:type="pct"/>
            <w:vAlign w:val="bottom"/>
          </w:tcPr>
          <w:p w14:paraId="2C5F5162" w14:textId="77777777" w:rsidR="00356775" w:rsidRPr="00AE33D1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89" w:type="pct"/>
            <w:gridSpan w:val="4"/>
            <w:tcBorders>
              <w:bottom w:val="single" w:sz="4" w:space="0" w:color="auto"/>
            </w:tcBorders>
            <w:vAlign w:val="bottom"/>
          </w:tcPr>
          <w:p w14:paraId="5FC1F8FD" w14:textId="77777777" w:rsidR="00356775" w:rsidRPr="00AE33D1" w:rsidRDefault="00356775" w:rsidP="007A3B4D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AE33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14" w:type="pct"/>
          </w:tcPr>
          <w:p w14:paraId="2F79DA54" w14:textId="77777777" w:rsidR="00356775" w:rsidRPr="00AE33D1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094" w:type="pct"/>
            <w:gridSpan w:val="7"/>
            <w:tcBorders>
              <w:bottom w:val="single" w:sz="4" w:space="0" w:color="auto"/>
            </w:tcBorders>
            <w:vAlign w:val="bottom"/>
          </w:tcPr>
          <w:p w14:paraId="70B988E0" w14:textId="77777777" w:rsidR="00356775" w:rsidRPr="00AE33D1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E33D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56775" w:rsidRPr="00AE33D1" w14:paraId="72B7C171" w14:textId="77777777" w:rsidTr="009D0776">
        <w:trPr>
          <w:trHeight w:val="261"/>
        </w:trPr>
        <w:tc>
          <w:tcPr>
            <w:tcW w:w="1095" w:type="pct"/>
            <w:gridSpan w:val="2"/>
            <w:shd w:val="clear" w:color="auto" w:fill="auto"/>
            <w:vAlign w:val="bottom"/>
          </w:tcPr>
          <w:p w14:paraId="57D292A5" w14:textId="5720D610" w:rsidR="00356775" w:rsidRPr="00AE33D1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105" w:right="-111" w:hanging="16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33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E33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AE33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  <w:r w:rsidRPr="00AE33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AE33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556" w:type="pct"/>
            <w:tcBorders>
              <w:top w:val="single" w:sz="4" w:space="0" w:color="auto"/>
            </w:tcBorders>
            <w:vAlign w:val="bottom"/>
          </w:tcPr>
          <w:p w14:paraId="4450BA2E" w14:textId="351C2D3A" w:rsidR="00356775" w:rsidRPr="00AE33D1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115" w:right="-10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33D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เครื่องมือที่</w:t>
            </w:r>
            <w:r w:rsidRPr="00AE33D1">
              <w:rPr>
                <w:rFonts w:ascii="Angsana New" w:hAnsi="Angsana New" w:cs="Angsana New"/>
                <w:sz w:val="30"/>
                <w:szCs w:val="30"/>
                <w:cs/>
              </w:rPr>
              <w:t>ใช้</w:t>
            </w:r>
            <w:r w:rsidRPr="00AE33D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</w:t>
            </w:r>
            <w:r w:rsidRPr="00AE33D1">
              <w:rPr>
                <w:rFonts w:ascii="Angsana New" w:hAnsi="Angsana New" w:cs="Angsana New"/>
                <w:sz w:val="30"/>
                <w:szCs w:val="30"/>
                <w:cs/>
              </w:rPr>
              <w:t>การป้องกัน</w:t>
            </w:r>
            <w:r w:rsidRPr="00AE33D1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AE33D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5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34250" w14:textId="38304F4F" w:rsidR="00356775" w:rsidRPr="00AE33D1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33D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เครื่องมือที่วัดมูลค่าด้วย</w:t>
            </w:r>
            <w:r w:rsidRPr="00AE33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3DB77" w14:textId="77777777" w:rsidR="00356775" w:rsidRPr="00AE33D1" w:rsidRDefault="00356775" w:rsidP="007A3B4D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74D5A" w14:textId="77777777" w:rsidR="00356775" w:rsidRPr="00AE33D1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14" w:type="pct"/>
          </w:tcPr>
          <w:p w14:paraId="02BF6FD5" w14:textId="77777777" w:rsidR="00356775" w:rsidRPr="00AE33D1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62" w:type="pct"/>
            <w:vAlign w:val="bottom"/>
          </w:tcPr>
          <w:p w14:paraId="0531F4DB" w14:textId="77777777" w:rsidR="00356775" w:rsidRPr="00AE33D1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AE33D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E33D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8" w:type="pct"/>
          </w:tcPr>
          <w:p w14:paraId="688B2B0F" w14:textId="77777777" w:rsidR="00356775" w:rsidRPr="00AE33D1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50" w:type="pct"/>
            <w:vAlign w:val="bottom"/>
          </w:tcPr>
          <w:p w14:paraId="3DFFC372" w14:textId="77777777" w:rsidR="00356775" w:rsidRPr="00AE33D1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AE33D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E33D1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8" w:type="pct"/>
          </w:tcPr>
          <w:p w14:paraId="17F9B147" w14:textId="77777777" w:rsidR="00356775" w:rsidRPr="00AE33D1" w:rsidRDefault="00356775" w:rsidP="007A3B4D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  <w:vAlign w:val="bottom"/>
          </w:tcPr>
          <w:p w14:paraId="6112A17F" w14:textId="77777777" w:rsidR="00356775" w:rsidRPr="00AE33D1" w:rsidRDefault="00356775" w:rsidP="007A3B4D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AE33D1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15" w:type="pct"/>
          </w:tcPr>
          <w:p w14:paraId="22CA6187" w14:textId="77777777" w:rsidR="00356775" w:rsidRPr="00AE33D1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29" w:type="pct"/>
            <w:gridSpan w:val="3"/>
            <w:shd w:val="clear" w:color="auto" w:fill="auto"/>
            <w:vAlign w:val="bottom"/>
          </w:tcPr>
          <w:p w14:paraId="490C2A18" w14:textId="77777777" w:rsidR="00356775" w:rsidRPr="00AE33D1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56775" w:rsidRPr="00AE33D1" w14:paraId="55FC1D02" w14:textId="77777777" w:rsidTr="009D0776">
        <w:trPr>
          <w:gridAfter w:val="1"/>
          <w:wAfter w:w="5" w:type="pct"/>
          <w:trHeight w:val="261"/>
        </w:trPr>
        <w:tc>
          <w:tcPr>
            <w:tcW w:w="1095" w:type="pct"/>
            <w:gridSpan w:val="2"/>
            <w:shd w:val="clear" w:color="auto" w:fill="auto"/>
            <w:vAlign w:val="bottom"/>
          </w:tcPr>
          <w:p w14:paraId="0E850D61" w14:textId="77777777" w:rsidR="00356775" w:rsidRPr="00AE33D1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105" w:right="-111" w:hanging="16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00" w:type="pct"/>
            <w:gridSpan w:val="13"/>
          </w:tcPr>
          <w:p w14:paraId="215F097F" w14:textId="77777777" w:rsidR="00356775" w:rsidRPr="00AE33D1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AE33D1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AE33D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E33D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56775" w:rsidRPr="00AE33D1" w14:paraId="1E91C1CE" w14:textId="77777777" w:rsidTr="009D0776">
        <w:trPr>
          <w:trHeight w:val="261"/>
        </w:trPr>
        <w:tc>
          <w:tcPr>
            <w:tcW w:w="981" w:type="pct"/>
            <w:shd w:val="clear" w:color="auto" w:fill="auto"/>
          </w:tcPr>
          <w:p w14:paraId="43F1C7B1" w14:textId="77777777" w:rsidR="00356775" w:rsidRPr="00AE33D1" w:rsidRDefault="00356775" w:rsidP="007A3B4D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AE33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4" w:type="pct"/>
          </w:tcPr>
          <w:p w14:paraId="2D86B5B5" w14:textId="77777777" w:rsidR="00356775" w:rsidRPr="00AE33D1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56" w:type="pct"/>
            <w:vAlign w:val="bottom"/>
          </w:tcPr>
          <w:p w14:paraId="23F5A384" w14:textId="77777777" w:rsidR="00356775" w:rsidRPr="00AE33D1" w:rsidRDefault="00356775" w:rsidP="007A3B4D">
            <w:pPr>
              <w:pStyle w:val="acctfourfigures"/>
              <w:tabs>
                <w:tab w:val="clear" w:pos="765"/>
                <w:tab w:val="decimal" w:pos="969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218ED2BA" w14:textId="77777777" w:rsidR="00356775" w:rsidRPr="00AE33D1" w:rsidRDefault="00356775" w:rsidP="007A3B4D">
            <w:pPr>
              <w:pStyle w:val="acctfourfigures"/>
              <w:tabs>
                <w:tab w:val="clear" w:pos="765"/>
                <w:tab w:val="decimal" w:pos="69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7F36DFE4" w14:textId="77777777" w:rsidR="00356775" w:rsidRPr="00AE33D1" w:rsidRDefault="00356775" w:rsidP="007A3B4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shd w:val="clear" w:color="auto" w:fill="auto"/>
            <w:vAlign w:val="bottom"/>
          </w:tcPr>
          <w:p w14:paraId="7738221D" w14:textId="77777777" w:rsidR="00356775" w:rsidRPr="00AE33D1" w:rsidRDefault="00356775" w:rsidP="007A3B4D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" w:type="pct"/>
            <w:vAlign w:val="bottom"/>
          </w:tcPr>
          <w:p w14:paraId="3F81AF24" w14:textId="77777777" w:rsidR="00356775" w:rsidRPr="00AE33D1" w:rsidRDefault="00356775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2" w:type="pct"/>
            <w:vAlign w:val="bottom"/>
          </w:tcPr>
          <w:p w14:paraId="6D28D49D" w14:textId="77777777" w:rsidR="00356775" w:rsidRPr="00AE33D1" w:rsidRDefault="00356775" w:rsidP="007A3B4D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52717163" w14:textId="77777777" w:rsidR="00356775" w:rsidRPr="00AE33D1" w:rsidRDefault="00356775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0" w:type="pct"/>
            <w:vAlign w:val="bottom"/>
          </w:tcPr>
          <w:p w14:paraId="6517C199" w14:textId="77777777" w:rsidR="00356775" w:rsidRPr="00AE33D1" w:rsidRDefault="00356775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5B6AF43B" w14:textId="77777777" w:rsidR="00356775" w:rsidRPr="00AE33D1" w:rsidRDefault="00356775" w:rsidP="007A3B4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vAlign w:val="bottom"/>
          </w:tcPr>
          <w:p w14:paraId="3128599F" w14:textId="77777777" w:rsidR="00356775" w:rsidRPr="00AE33D1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2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" w:type="pct"/>
            <w:vAlign w:val="bottom"/>
          </w:tcPr>
          <w:p w14:paraId="7402E899" w14:textId="77777777" w:rsidR="00356775" w:rsidRPr="00AE33D1" w:rsidRDefault="00356775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  <w:gridSpan w:val="3"/>
            <w:shd w:val="clear" w:color="auto" w:fill="auto"/>
            <w:vAlign w:val="bottom"/>
          </w:tcPr>
          <w:p w14:paraId="2EA22C7F" w14:textId="77777777" w:rsidR="00356775" w:rsidRPr="00AE33D1" w:rsidRDefault="00356775" w:rsidP="007A3B4D">
            <w:pPr>
              <w:pStyle w:val="acctfourfigures"/>
              <w:tabs>
                <w:tab w:val="clear" w:pos="765"/>
                <w:tab w:val="decimal" w:pos="864"/>
                <w:tab w:val="decimal" w:pos="1420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56775" w:rsidRPr="00AE33D1" w14:paraId="717F393B" w14:textId="77777777" w:rsidTr="009D0776">
        <w:trPr>
          <w:trHeight w:val="261"/>
        </w:trPr>
        <w:tc>
          <w:tcPr>
            <w:tcW w:w="981" w:type="pct"/>
            <w:shd w:val="clear" w:color="auto" w:fill="auto"/>
          </w:tcPr>
          <w:p w14:paraId="58C4C21E" w14:textId="77777777" w:rsidR="00356775" w:rsidRPr="00AE33D1" w:rsidRDefault="00356775" w:rsidP="007A3B4D">
            <w:pPr>
              <w:spacing w:line="228" w:lineRule="auto"/>
              <w:ind w:left="180" w:right="-90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AE33D1">
              <w:rPr>
                <w:rFonts w:ascii="Angsana New" w:hAnsi="Angsana New"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114" w:type="pct"/>
          </w:tcPr>
          <w:p w14:paraId="0F57E147" w14:textId="77777777" w:rsidR="00356775" w:rsidRPr="00AE33D1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56" w:type="pct"/>
            <w:vAlign w:val="bottom"/>
          </w:tcPr>
          <w:p w14:paraId="396A153E" w14:textId="71CEA11A" w:rsidR="00356775" w:rsidRPr="00AE33D1" w:rsidRDefault="00356775" w:rsidP="007A3B4D">
            <w:pPr>
              <w:pStyle w:val="acctfourfigures"/>
              <w:tabs>
                <w:tab w:val="clear" w:pos="765"/>
                <w:tab w:val="decimal" w:pos="771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33D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35BDCB0F" w14:textId="45E104D4" w:rsidR="00356775" w:rsidRPr="00AE33D1" w:rsidRDefault="00356775" w:rsidP="007A3B4D">
            <w:pPr>
              <w:pStyle w:val="acctfourfigures"/>
              <w:tabs>
                <w:tab w:val="clear" w:pos="765"/>
                <w:tab w:val="decimal" w:pos="699"/>
              </w:tabs>
              <w:spacing w:line="228" w:lineRule="auto"/>
              <w:ind w:left="-43" w:right="-86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87,551,581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D23C8A1" w14:textId="77777777" w:rsidR="00356775" w:rsidRPr="00AE33D1" w:rsidRDefault="00356775" w:rsidP="007A3B4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eastAsia="MS Mincho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483" w:type="pct"/>
            <w:shd w:val="clear" w:color="auto" w:fill="auto"/>
            <w:vAlign w:val="bottom"/>
          </w:tcPr>
          <w:p w14:paraId="70D49B95" w14:textId="1320F11D" w:rsidR="00356775" w:rsidRPr="00AE33D1" w:rsidRDefault="00356775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87,551,581</w:t>
            </w:r>
          </w:p>
        </w:tc>
        <w:tc>
          <w:tcPr>
            <w:tcW w:w="114" w:type="pct"/>
          </w:tcPr>
          <w:p w14:paraId="27618DD4" w14:textId="77777777" w:rsidR="00356775" w:rsidRPr="00AE33D1" w:rsidRDefault="00356775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2" w:type="pct"/>
            <w:vAlign w:val="bottom"/>
          </w:tcPr>
          <w:p w14:paraId="648ACAAA" w14:textId="1F074BCC" w:rsidR="00356775" w:rsidRPr="00AE33D1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912" w:firstLine="298"/>
              <w:rPr>
                <w:rFonts w:ascii="Angsana New" w:hAnsi="Angsana New" w:cs="Angsana New"/>
                <w:sz w:val="30"/>
                <w:szCs w:val="30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3B8DD4FE" w14:textId="77777777" w:rsidR="00356775" w:rsidRPr="00AE33D1" w:rsidRDefault="00356775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0" w:type="pct"/>
            <w:vAlign w:val="bottom"/>
          </w:tcPr>
          <w:p w14:paraId="4B30EA11" w14:textId="3BD71EEE" w:rsidR="00356775" w:rsidRPr="00AE33D1" w:rsidRDefault="00356775" w:rsidP="006F4835">
            <w:pPr>
              <w:pStyle w:val="acctfourfigures"/>
              <w:tabs>
                <w:tab w:val="clear" w:pos="765"/>
                <w:tab w:val="decimal" w:pos="341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E906731" w14:textId="77777777" w:rsidR="00356775" w:rsidRPr="00AE33D1" w:rsidRDefault="00356775" w:rsidP="007A3B4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3EE060E7" w14:textId="77777777" w:rsidR="00356775" w:rsidRPr="00AE33D1" w:rsidRDefault="00356775" w:rsidP="007A3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73F69F37" w14:textId="6597C6A6" w:rsidR="00356775" w:rsidRPr="00AE33D1" w:rsidRDefault="00356775" w:rsidP="007A3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8</w:t>
            </w:r>
            <w:r w:rsidR="007943CB" w:rsidRPr="00AE33D1">
              <w:rPr>
                <w:rFonts w:ascii="Angsana New" w:hAnsi="Angsana New"/>
                <w:sz w:val="30"/>
                <w:szCs w:val="30"/>
              </w:rPr>
              <w:t>8</w:t>
            </w:r>
            <w:r w:rsidRPr="00AE33D1">
              <w:rPr>
                <w:rFonts w:ascii="Angsana New" w:hAnsi="Angsana New"/>
                <w:sz w:val="30"/>
                <w:szCs w:val="30"/>
              </w:rPr>
              <w:t>,</w:t>
            </w:r>
            <w:r w:rsidR="007943CB" w:rsidRPr="00AE33D1">
              <w:rPr>
                <w:rFonts w:ascii="Angsana New" w:hAnsi="Angsana New"/>
                <w:sz w:val="30"/>
                <w:szCs w:val="30"/>
              </w:rPr>
              <w:t>789</w:t>
            </w:r>
            <w:r w:rsidRPr="00AE33D1">
              <w:rPr>
                <w:rFonts w:ascii="Angsana New" w:hAnsi="Angsana New"/>
                <w:sz w:val="30"/>
                <w:szCs w:val="30"/>
              </w:rPr>
              <w:t>,</w:t>
            </w:r>
            <w:r w:rsidR="007943CB" w:rsidRPr="00AE33D1">
              <w:rPr>
                <w:rFonts w:ascii="Angsana New" w:hAnsi="Angsana New"/>
                <w:sz w:val="30"/>
                <w:szCs w:val="30"/>
              </w:rPr>
              <w:t>572</w:t>
            </w:r>
          </w:p>
        </w:tc>
        <w:tc>
          <w:tcPr>
            <w:tcW w:w="115" w:type="pct"/>
          </w:tcPr>
          <w:p w14:paraId="5746F199" w14:textId="77777777" w:rsidR="00356775" w:rsidRPr="00AE33D1" w:rsidRDefault="00356775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  <w:gridSpan w:val="3"/>
            <w:shd w:val="clear" w:color="auto" w:fill="auto"/>
          </w:tcPr>
          <w:p w14:paraId="5D4E9B29" w14:textId="77777777" w:rsidR="00356775" w:rsidRPr="00AE33D1" w:rsidRDefault="00356775" w:rsidP="007A3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7C520463" w14:textId="5983AA8A" w:rsidR="00356775" w:rsidRPr="00AE33D1" w:rsidRDefault="007943CB" w:rsidP="007A3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88,789,572</w:t>
            </w:r>
          </w:p>
        </w:tc>
      </w:tr>
      <w:tr w:rsidR="00356775" w:rsidRPr="00AE33D1" w14:paraId="7A53114D" w14:textId="77777777" w:rsidTr="009D0776">
        <w:trPr>
          <w:trHeight w:val="261"/>
        </w:trPr>
        <w:tc>
          <w:tcPr>
            <w:tcW w:w="981" w:type="pct"/>
            <w:shd w:val="clear" w:color="auto" w:fill="auto"/>
          </w:tcPr>
          <w:p w14:paraId="73416C61" w14:textId="77777777" w:rsidR="00356775" w:rsidRPr="00AE33D1" w:rsidRDefault="00356775" w:rsidP="007A3B4D">
            <w:pPr>
              <w:spacing w:line="228" w:lineRule="auto"/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E33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4" w:type="pct"/>
          </w:tcPr>
          <w:p w14:paraId="2FE7AF6A" w14:textId="77777777" w:rsidR="00356775" w:rsidRPr="00AE33D1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56" w:type="pct"/>
            <w:vAlign w:val="bottom"/>
          </w:tcPr>
          <w:p w14:paraId="664137D1" w14:textId="77777777" w:rsidR="00356775" w:rsidRPr="00AE33D1" w:rsidRDefault="00356775" w:rsidP="007A3B4D">
            <w:pPr>
              <w:pStyle w:val="acctfourfigures"/>
              <w:tabs>
                <w:tab w:val="clear" w:pos="765"/>
                <w:tab w:val="decimal" w:pos="969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6F07439C" w14:textId="77777777" w:rsidR="00356775" w:rsidRPr="00AE33D1" w:rsidRDefault="00356775" w:rsidP="007A3B4D">
            <w:pPr>
              <w:pStyle w:val="acctfourfigures"/>
              <w:tabs>
                <w:tab w:val="clear" w:pos="765"/>
                <w:tab w:val="decimal" w:pos="69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04B9AD17" w14:textId="77777777" w:rsidR="00356775" w:rsidRPr="00AE33D1" w:rsidRDefault="00356775" w:rsidP="007A3B4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shd w:val="clear" w:color="auto" w:fill="auto"/>
          </w:tcPr>
          <w:p w14:paraId="6231F0BE" w14:textId="77777777" w:rsidR="00356775" w:rsidRPr="00AE33D1" w:rsidRDefault="00356775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" w:type="pct"/>
          </w:tcPr>
          <w:p w14:paraId="30ED9B5E" w14:textId="77777777" w:rsidR="00356775" w:rsidRPr="00AE33D1" w:rsidRDefault="00356775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2" w:type="pct"/>
          </w:tcPr>
          <w:p w14:paraId="266E1FAB" w14:textId="77777777" w:rsidR="00356775" w:rsidRPr="00AE33D1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912" w:firstLine="2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69C1B7A3" w14:textId="77777777" w:rsidR="00356775" w:rsidRPr="00AE33D1" w:rsidRDefault="00356775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0" w:type="pct"/>
          </w:tcPr>
          <w:p w14:paraId="47AEE439" w14:textId="77777777" w:rsidR="00356775" w:rsidRPr="00AE33D1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912" w:firstLine="3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B7629CA" w14:textId="77777777" w:rsidR="00356775" w:rsidRPr="00AE33D1" w:rsidRDefault="00356775" w:rsidP="007A3B4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1F2DDE03" w14:textId="77777777" w:rsidR="00356775" w:rsidRPr="00AE33D1" w:rsidRDefault="00356775" w:rsidP="007A3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" w:type="pct"/>
          </w:tcPr>
          <w:p w14:paraId="3DAAD256" w14:textId="77777777" w:rsidR="00356775" w:rsidRPr="00AE33D1" w:rsidRDefault="00356775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  <w:gridSpan w:val="3"/>
            <w:shd w:val="clear" w:color="auto" w:fill="auto"/>
          </w:tcPr>
          <w:p w14:paraId="5D53FE63" w14:textId="77777777" w:rsidR="00356775" w:rsidRPr="00AE33D1" w:rsidRDefault="00356775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6775" w:rsidRPr="00AE33D1" w14:paraId="3BFCB09F" w14:textId="77777777" w:rsidTr="009D0776">
        <w:trPr>
          <w:trHeight w:val="261"/>
        </w:trPr>
        <w:tc>
          <w:tcPr>
            <w:tcW w:w="981" w:type="pct"/>
            <w:shd w:val="clear" w:color="auto" w:fill="auto"/>
          </w:tcPr>
          <w:p w14:paraId="5FCBA20B" w14:textId="77777777" w:rsidR="00356775" w:rsidRPr="00AE33D1" w:rsidRDefault="00356775" w:rsidP="007A3B4D">
            <w:pPr>
              <w:spacing w:line="228" w:lineRule="auto"/>
              <w:ind w:left="180" w:right="-9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ระยะยาว</w:t>
            </w:r>
            <w:r w:rsidRPr="00AE33D1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114" w:type="pct"/>
          </w:tcPr>
          <w:p w14:paraId="22146F91" w14:textId="77777777" w:rsidR="00356775" w:rsidRPr="00AE33D1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56" w:type="pct"/>
            <w:vAlign w:val="bottom"/>
          </w:tcPr>
          <w:p w14:paraId="0508D2EA" w14:textId="40374082" w:rsidR="00356775" w:rsidRPr="00AE33D1" w:rsidRDefault="00356775" w:rsidP="007A3B4D">
            <w:pPr>
              <w:pStyle w:val="acctfourfigures"/>
              <w:tabs>
                <w:tab w:val="clear" w:pos="765"/>
                <w:tab w:val="decimal" w:pos="771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3E900831" w14:textId="15EA8D15" w:rsidR="00356775" w:rsidRPr="00AE33D1" w:rsidRDefault="00356775" w:rsidP="007A3B4D">
            <w:pPr>
              <w:pStyle w:val="acctfourfigures"/>
              <w:tabs>
                <w:tab w:val="clear" w:pos="765"/>
                <w:tab w:val="decimal" w:pos="69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41,801,479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6970795" w14:textId="77777777" w:rsidR="00356775" w:rsidRPr="00AE33D1" w:rsidRDefault="00356775" w:rsidP="007A3B4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shd w:val="clear" w:color="auto" w:fill="auto"/>
            <w:vAlign w:val="bottom"/>
          </w:tcPr>
          <w:p w14:paraId="5B0AB96B" w14:textId="605538EC" w:rsidR="00356775" w:rsidRPr="00AE33D1" w:rsidRDefault="00356775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41,801,479</w:t>
            </w:r>
          </w:p>
        </w:tc>
        <w:tc>
          <w:tcPr>
            <w:tcW w:w="114" w:type="pct"/>
            <w:vAlign w:val="bottom"/>
          </w:tcPr>
          <w:p w14:paraId="457812FD" w14:textId="77777777" w:rsidR="00356775" w:rsidRPr="00AE33D1" w:rsidRDefault="00356775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2" w:type="pct"/>
            <w:vAlign w:val="bottom"/>
          </w:tcPr>
          <w:p w14:paraId="2A7D5AF0" w14:textId="75F39391" w:rsidR="00356775" w:rsidRPr="00AE33D1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298"/>
              <w:rPr>
                <w:rFonts w:ascii="Angsana New" w:hAnsi="Angsana New" w:cs="Angsana New"/>
                <w:sz w:val="30"/>
                <w:szCs w:val="30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261679AA" w14:textId="77777777" w:rsidR="00356775" w:rsidRPr="00AE33D1" w:rsidRDefault="00356775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0" w:type="pct"/>
            <w:vAlign w:val="bottom"/>
          </w:tcPr>
          <w:p w14:paraId="47462561" w14:textId="1C71264D" w:rsidR="00356775" w:rsidRPr="00AE33D1" w:rsidRDefault="00356775" w:rsidP="007A3B4D">
            <w:pPr>
              <w:pStyle w:val="acctfourfigures"/>
              <w:tabs>
                <w:tab w:val="clear" w:pos="765"/>
                <w:tab w:val="decimal" w:pos="341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6914E409" w14:textId="77777777" w:rsidR="00356775" w:rsidRPr="00AE33D1" w:rsidRDefault="00356775" w:rsidP="007A3B4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vAlign w:val="bottom"/>
          </w:tcPr>
          <w:p w14:paraId="617D1964" w14:textId="3581DCA0" w:rsidR="00356775" w:rsidRPr="00AE33D1" w:rsidRDefault="00356775" w:rsidP="007A3B4D">
            <w:pPr>
              <w:pStyle w:val="acctfourfigures"/>
              <w:tabs>
                <w:tab w:val="clear" w:pos="765"/>
                <w:tab w:val="decimal" w:pos="788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41,842,069</w:t>
            </w:r>
          </w:p>
        </w:tc>
        <w:tc>
          <w:tcPr>
            <w:tcW w:w="115" w:type="pct"/>
            <w:vAlign w:val="bottom"/>
          </w:tcPr>
          <w:p w14:paraId="1743EF4A" w14:textId="77777777" w:rsidR="00356775" w:rsidRPr="00AE33D1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  <w:gridSpan w:val="3"/>
            <w:shd w:val="clear" w:color="auto" w:fill="auto"/>
            <w:vAlign w:val="bottom"/>
          </w:tcPr>
          <w:p w14:paraId="243FBB2F" w14:textId="5F3367D1" w:rsidR="00356775" w:rsidRPr="00AE33D1" w:rsidRDefault="00356775" w:rsidP="007A3B4D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15" w:right="-86"/>
              <w:rPr>
                <w:rFonts w:ascii="Angsana New" w:hAnsi="Angsana New" w:cs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41,842,069</w:t>
            </w:r>
          </w:p>
        </w:tc>
      </w:tr>
      <w:tr w:rsidR="00356775" w:rsidRPr="00AE33D1" w14:paraId="4E75E7F3" w14:textId="77777777" w:rsidTr="009D0776">
        <w:trPr>
          <w:trHeight w:val="261"/>
        </w:trPr>
        <w:tc>
          <w:tcPr>
            <w:tcW w:w="981" w:type="pct"/>
            <w:shd w:val="clear" w:color="auto" w:fill="auto"/>
          </w:tcPr>
          <w:p w14:paraId="6810A697" w14:textId="77777777" w:rsidR="00356775" w:rsidRPr="00AE33D1" w:rsidRDefault="00356775" w:rsidP="007A3B4D">
            <w:pPr>
              <w:spacing w:line="228" w:lineRule="auto"/>
              <w:ind w:left="161" w:right="-90" w:hanging="161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หนี้สินอนุพันธ์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AE33D1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AE33D1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14" w:type="pct"/>
          </w:tcPr>
          <w:p w14:paraId="61D3DF19" w14:textId="77777777" w:rsidR="00356775" w:rsidRPr="00AE33D1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56" w:type="pct"/>
            <w:vAlign w:val="bottom"/>
          </w:tcPr>
          <w:p w14:paraId="18229FAC" w14:textId="6A0D3E01" w:rsidR="00356775" w:rsidRPr="00AE33D1" w:rsidRDefault="00356775" w:rsidP="007A3B4D">
            <w:pPr>
              <w:pStyle w:val="acctfourfigures"/>
              <w:tabs>
                <w:tab w:val="clear" w:pos="765"/>
                <w:tab w:val="decimal" w:pos="96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</w:rPr>
              <w:t>446,810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035437F2" w14:textId="1910ABD2" w:rsidR="00356775" w:rsidRPr="00AE33D1" w:rsidRDefault="00356775" w:rsidP="007A3B4D">
            <w:pPr>
              <w:pStyle w:val="acctfourfigures"/>
              <w:tabs>
                <w:tab w:val="clear" w:pos="765"/>
                <w:tab w:val="decimal" w:pos="60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0F2E3B4" w14:textId="77777777" w:rsidR="00356775" w:rsidRPr="00AE33D1" w:rsidRDefault="00356775" w:rsidP="007A3B4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shd w:val="clear" w:color="auto" w:fill="auto"/>
            <w:vAlign w:val="bottom"/>
          </w:tcPr>
          <w:p w14:paraId="1116515A" w14:textId="20725312" w:rsidR="00356775" w:rsidRPr="00AE33D1" w:rsidRDefault="00356775" w:rsidP="007A3B4D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</w:rPr>
              <w:t>446,810</w:t>
            </w:r>
          </w:p>
        </w:tc>
        <w:tc>
          <w:tcPr>
            <w:tcW w:w="114" w:type="pct"/>
            <w:vAlign w:val="bottom"/>
          </w:tcPr>
          <w:p w14:paraId="203BB5D3" w14:textId="77777777" w:rsidR="00356775" w:rsidRPr="00AE33D1" w:rsidRDefault="00356775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2" w:type="pct"/>
            <w:vAlign w:val="bottom"/>
          </w:tcPr>
          <w:p w14:paraId="2DBB281C" w14:textId="62465AC4" w:rsidR="00356775" w:rsidRPr="00AE33D1" w:rsidRDefault="00356775" w:rsidP="007A3B4D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  <w:vAlign w:val="bottom"/>
          </w:tcPr>
          <w:p w14:paraId="7FFE8672" w14:textId="77777777" w:rsidR="00356775" w:rsidRPr="00AE33D1" w:rsidRDefault="00356775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0" w:type="pct"/>
            <w:vAlign w:val="bottom"/>
          </w:tcPr>
          <w:p w14:paraId="6278C02B" w14:textId="372A0674" w:rsidR="00356775" w:rsidRPr="00AE33D1" w:rsidRDefault="00356775" w:rsidP="007A3B4D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105" w:right="-86"/>
              <w:rPr>
                <w:rFonts w:ascii="Angsana New" w:hAnsi="Angsana New" w:cs="Angsana New"/>
                <w:sz w:val="30"/>
                <w:szCs w:val="30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</w:rPr>
              <w:t>446,810</w:t>
            </w:r>
          </w:p>
        </w:tc>
        <w:tc>
          <w:tcPr>
            <w:tcW w:w="128" w:type="pct"/>
            <w:vAlign w:val="bottom"/>
          </w:tcPr>
          <w:p w14:paraId="4D711C18" w14:textId="77777777" w:rsidR="00356775" w:rsidRPr="00AE33D1" w:rsidRDefault="00356775" w:rsidP="007A3B4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vAlign w:val="bottom"/>
          </w:tcPr>
          <w:p w14:paraId="074FA2D5" w14:textId="7EAAF2AA" w:rsidR="00356775" w:rsidRPr="00AE33D1" w:rsidRDefault="00356775" w:rsidP="007A3B4D">
            <w:pPr>
              <w:pStyle w:val="acctfourfigures"/>
              <w:tabs>
                <w:tab w:val="clear" w:pos="765"/>
                <w:tab w:val="decimal" w:pos="609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5" w:type="pct"/>
            <w:vAlign w:val="bottom"/>
          </w:tcPr>
          <w:p w14:paraId="15267E41" w14:textId="77777777" w:rsidR="00356775" w:rsidRPr="00AE33D1" w:rsidRDefault="00356775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  <w:gridSpan w:val="3"/>
            <w:shd w:val="clear" w:color="auto" w:fill="auto"/>
            <w:vAlign w:val="bottom"/>
          </w:tcPr>
          <w:p w14:paraId="00C631EC" w14:textId="006D5D8F" w:rsidR="00356775" w:rsidRPr="00AE33D1" w:rsidRDefault="00356775" w:rsidP="007A3B4D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446,810</w:t>
            </w:r>
          </w:p>
        </w:tc>
      </w:tr>
    </w:tbl>
    <w:p w14:paraId="63798AC3" w14:textId="77777777" w:rsidR="00020DB6" w:rsidRPr="00AE33D1" w:rsidRDefault="00020DB6" w:rsidP="003C4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</w:p>
    <w:tbl>
      <w:tblPr>
        <w:tblW w:w="10270" w:type="dxa"/>
        <w:tblLayout w:type="fixed"/>
        <w:tblLook w:val="01E0" w:firstRow="1" w:lastRow="1" w:firstColumn="1" w:lastColumn="1" w:noHBand="0" w:noVBand="0"/>
      </w:tblPr>
      <w:tblGrid>
        <w:gridCol w:w="2070"/>
        <w:gridCol w:w="810"/>
        <w:gridCol w:w="270"/>
        <w:gridCol w:w="1080"/>
        <w:gridCol w:w="270"/>
        <w:gridCol w:w="1080"/>
        <w:gridCol w:w="270"/>
        <w:gridCol w:w="900"/>
        <w:gridCol w:w="236"/>
        <w:gridCol w:w="844"/>
        <w:gridCol w:w="236"/>
        <w:gridCol w:w="934"/>
        <w:gridCol w:w="270"/>
        <w:gridCol w:w="1000"/>
      </w:tblGrid>
      <w:tr w:rsidR="00126649" w:rsidRPr="00AE33D1" w14:paraId="0A8E0755" w14:textId="77777777" w:rsidTr="007A5D5B">
        <w:trPr>
          <w:tblHeader/>
        </w:trPr>
        <w:tc>
          <w:tcPr>
            <w:tcW w:w="2070" w:type="dxa"/>
          </w:tcPr>
          <w:p w14:paraId="3E7F3E6C" w14:textId="77777777" w:rsidR="00126649" w:rsidRPr="00AE33D1" w:rsidRDefault="00126649" w:rsidP="00126649">
            <w:pPr>
              <w:spacing w:line="228" w:lineRule="auto"/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00" w:type="dxa"/>
            <w:gridSpan w:val="13"/>
          </w:tcPr>
          <w:p w14:paraId="328A9BF6" w14:textId="77777777" w:rsidR="00126649" w:rsidRPr="00AE33D1" w:rsidRDefault="00126649" w:rsidP="00126649">
            <w:pPr>
              <w:spacing w:line="228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26649" w:rsidRPr="00AE33D1" w14:paraId="5A6A8BAB" w14:textId="77777777" w:rsidTr="007A5D5B">
        <w:trPr>
          <w:tblHeader/>
        </w:trPr>
        <w:tc>
          <w:tcPr>
            <w:tcW w:w="2070" w:type="dxa"/>
          </w:tcPr>
          <w:p w14:paraId="05BC0EFD" w14:textId="77777777" w:rsidR="00126649" w:rsidRPr="00AE33D1" w:rsidRDefault="00126649" w:rsidP="00126649">
            <w:pPr>
              <w:spacing w:line="228" w:lineRule="auto"/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5"/>
            <w:tcBorders>
              <w:bottom w:val="single" w:sz="4" w:space="0" w:color="auto"/>
            </w:tcBorders>
          </w:tcPr>
          <w:p w14:paraId="1A97C1DA" w14:textId="77777777" w:rsidR="00126649" w:rsidRPr="00AE33D1" w:rsidRDefault="00126649" w:rsidP="00126649">
            <w:pPr>
              <w:spacing w:line="228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AF475AD" w14:textId="77777777" w:rsidR="00126649" w:rsidRPr="00AE33D1" w:rsidRDefault="00126649" w:rsidP="00126649">
            <w:pPr>
              <w:spacing w:line="228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5" w:type="dxa"/>
            <w:gridSpan w:val="7"/>
            <w:tcBorders>
              <w:bottom w:val="single" w:sz="4" w:space="0" w:color="auto"/>
            </w:tcBorders>
          </w:tcPr>
          <w:p w14:paraId="1F535181" w14:textId="77777777" w:rsidR="00126649" w:rsidRPr="00AE33D1" w:rsidRDefault="00126649" w:rsidP="00126649">
            <w:pPr>
              <w:spacing w:line="228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26649" w:rsidRPr="00AE33D1" w14:paraId="6DC3AD8A" w14:textId="77777777" w:rsidTr="007A5D5B">
        <w:trPr>
          <w:tblHeader/>
        </w:trPr>
        <w:tc>
          <w:tcPr>
            <w:tcW w:w="2070" w:type="dxa"/>
          </w:tcPr>
          <w:p w14:paraId="447CF5BD" w14:textId="77777777" w:rsidR="00126649" w:rsidRPr="00AE33D1" w:rsidRDefault="00126649" w:rsidP="00126649">
            <w:pPr>
              <w:spacing w:line="228" w:lineRule="auto"/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8EC2C9B" w14:textId="77777777" w:rsidR="00126649" w:rsidRPr="00AE33D1" w:rsidRDefault="00126649" w:rsidP="00126649">
            <w:pPr>
              <w:spacing w:line="228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777DAB9" w14:textId="77777777" w:rsidR="00126649" w:rsidRPr="00AE33D1" w:rsidRDefault="00126649" w:rsidP="00126649">
            <w:pPr>
              <w:spacing w:line="228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C0ECFAF" w14:textId="77777777" w:rsidR="00126649" w:rsidRPr="00AE33D1" w:rsidRDefault="00126649" w:rsidP="00126649">
            <w:pPr>
              <w:tabs>
                <w:tab w:val="clear" w:pos="907"/>
                <w:tab w:val="left" w:pos="792"/>
              </w:tabs>
              <w:spacing w:line="228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F425CAA" w14:textId="77777777" w:rsidR="00126649" w:rsidRPr="00AE33D1" w:rsidRDefault="00126649" w:rsidP="00126649">
            <w:pPr>
              <w:spacing w:line="228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FE9DBC6" w14:textId="77777777" w:rsidR="00126649" w:rsidRPr="00AE33D1" w:rsidRDefault="00126649" w:rsidP="00126649">
            <w:pPr>
              <w:tabs>
                <w:tab w:val="clear" w:pos="454"/>
                <w:tab w:val="clear" w:pos="680"/>
                <w:tab w:val="left" w:pos="432"/>
              </w:tabs>
              <w:spacing w:line="228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9A0F1A1" w14:textId="77777777" w:rsidR="00126649" w:rsidRPr="00AE33D1" w:rsidRDefault="00126649" w:rsidP="00126649">
            <w:pPr>
              <w:spacing w:line="228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E6277E4" w14:textId="77777777" w:rsidR="00126649" w:rsidRPr="00AE33D1" w:rsidRDefault="00126649" w:rsidP="00126649">
            <w:pPr>
              <w:spacing w:line="228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AE33D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29E4DD4" w14:textId="77777777" w:rsidR="00126649" w:rsidRPr="00AE33D1" w:rsidRDefault="00126649" w:rsidP="00126649">
            <w:pPr>
              <w:spacing w:line="228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7E1C9C59" w14:textId="77777777" w:rsidR="00126649" w:rsidRPr="00AE33D1" w:rsidRDefault="00126649" w:rsidP="00126649">
            <w:pPr>
              <w:spacing w:line="228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AE33D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AA6F679" w14:textId="77777777" w:rsidR="00126649" w:rsidRPr="00AE33D1" w:rsidRDefault="00126649" w:rsidP="00126649">
            <w:pPr>
              <w:spacing w:line="228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624A4869" w14:textId="77777777" w:rsidR="00126649" w:rsidRPr="00AE33D1" w:rsidRDefault="00126649" w:rsidP="00126649">
            <w:pPr>
              <w:spacing w:line="228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AE33D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6C8D6C9" w14:textId="77777777" w:rsidR="00126649" w:rsidRPr="00AE33D1" w:rsidRDefault="00126649" w:rsidP="00126649">
            <w:pPr>
              <w:tabs>
                <w:tab w:val="left" w:pos="87"/>
              </w:tabs>
              <w:spacing w:line="228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71E4B369" w14:textId="77777777" w:rsidR="00126649" w:rsidRPr="00AE33D1" w:rsidRDefault="00126649" w:rsidP="00126649">
            <w:pPr>
              <w:spacing w:line="228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26649" w:rsidRPr="00AE33D1" w14:paraId="5A3C4934" w14:textId="77777777" w:rsidTr="007A5D5B">
        <w:trPr>
          <w:tblHeader/>
        </w:trPr>
        <w:tc>
          <w:tcPr>
            <w:tcW w:w="2070" w:type="dxa"/>
          </w:tcPr>
          <w:p w14:paraId="06E584A4" w14:textId="77777777" w:rsidR="00126649" w:rsidRPr="00AE33D1" w:rsidRDefault="00126649" w:rsidP="00126649">
            <w:pPr>
              <w:tabs>
                <w:tab w:val="clear" w:pos="227"/>
              </w:tabs>
              <w:spacing w:line="228" w:lineRule="auto"/>
              <w:ind w:left="180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200" w:type="dxa"/>
            <w:gridSpan w:val="13"/>
          </w:tcPr>
          <w:p w14:paraId="2E1E44A5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AE33D1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126649" w:rsidRPr="00AE33D1" w14:paraId="38A0021D" w14:textId="77777777" w:rsidTr="007A5D5B">
        <w:trPr>
          <w:tblHeader/>
        </w:trPr>
        <w:tc>
          <w:tcPr>
            <w:tcW w:w="2070" w:type="dxa"/>
          </w:tcPr>
          <w:p w14:paraId="55D132DF" w14:textId="3FA5F211" w:rsidR="00126649" w:rsidRPr="00AE33D1" w:rsidRDefault="00126649" w:rsidP="00126649">
            <w:pPr>
              <w:tabs>
                <w:tab w:val="clear" w:pos="227"/>
              </w:tabs>
              <w:spacing w:line="228" w:lineRule="auto"/>
              <w:ind w:left="180" w:right="-108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E33D1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E33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242B8B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Pr="00AE33D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AE33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810" w:type="dxa"/>
          </w:tcPr>
          <w:p w14:paraId="55996CD4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9F0D65B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080" w:type="dxa"/>
          </w:tcPr>
          <w:p w14:paraId="275C5CFE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1D684089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43808D74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5BF7222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0" w:type="dxa"/>
          </w:tcPr>
          <w:p w14:paraId="0C8A57C6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3255FD1B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27DBB4CD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2B3D498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37EFA6EF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FE3DEE2" w14:textId="77777777" w:rsidR="00126649" w:rsidRPr="00AE33D1" w:rsidRDefault="00126649" w:rsidP="00126649">
            <w:pPr>
              <w:tabs>
                <w:tab w:val="left" w:pos="87"/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5" w:type="dxa"/>
          </w:tcPr>
          <w:p w14:paraId="63EA8FEA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126649" w:rsidRPr="00AE33D1" w14:paraId="2731DFBF" w14:textId="77777777" w:rsidTr="007A5D5B">
        <w:trPr>
          <w:tblHeader/>
        </w:trPr>
        <w:tc>
          <w:tcPr>
            <w:tcW w:w="2070" w:type="dxa"/>
          </w:tcPr>
          <w:p w14:paraId="6D7DE0E8" w14:textId="77777777" w:rsidR="00126649" w:rsidRPr="00AE33D1" w:rsidRDefault="00126649" w:rsidP="00126649">
            <w:pPr>
              <w:tabs>
                <w:tab w:val="clear" w:pos="227"/>
              </w:tabs>
              <w:spacing w:line="228" w:lineRule="auto"/>
              <w:ind w:left="180" w:hanging="180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E33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112A2456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18C0BB0E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080" w:type="dxa"/>
          </w:tcPr>
          <w:p w14:paraId="34D4CA53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2629B81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7BF49D65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2471D5B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0" w:type="dxa"/>
          </w:tcPr>
          <w:p w14:paraId="2D3E1B07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429FB5D5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040F8180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1E7CC29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149037BC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BB6DDEB" w14:textId="77777777" w:rsidR="00126649" w:rsidRPr="00AE33D1" w:rsidRDefault="00126649" w:rsidP="00126649">
            <w:pPr>
              <w:tabs>
                <w:tab w:val="left" w:pos="87"/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5" w:type="dxa"/>
          </w:tcPr>
          <w:p w14:paraId="316C6A2C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126649" w:rsidRPr="00AE33D1" w14:paraId="6CDB6266" w14:textId="77777777" w:rsidTr="007A5D5B">
        <w:trPr>
          <w:tblHeader/>
        </w:trPr>
        <w:tc>
          <w:tcPr>
            <w:tcW w:w="2070" w:type="dxa"/>
          </w:tcPr>
          <w:p w14:paraId="3F6159FC" w14:textId="77777777" w:rsidR="00126649" w:rsidRPr="00AE33D1" w:rsidRDefault="00126649" w:rsidP="00126649">
            <w:pPr>
              <w:tabs>
                <w:tab w:val="clear" w:pos="2807"/>
                <w:tab w:val="left" w:pos="180"/>
                <w:tab w:val="left" w:pos="2610"/>
              </w:tabs>
              <w:spacing w:line="228" w:lineRule="auto"/>
              <w:ind w:left="-18" w:right="-108" w:firstLine="18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E33D1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เงินกู้ยืมระยะยาว</w:t>
            </w:r>
            <w:r w:rsidRPr="00AE33D1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จาก</w:t>
            </w:r>
          </w:p>
          <w:p w14:paraId="14C5E9D9" w14:textId="77777777" w:rsidR="00126649" w:rsidRPr="00AE33D1" w:rsidRDefault="00126649" w:rsidP="00126649">
            <w:pPr>
              <w:tabs>
                <w:tab w:val="clear" w:pos="2807"/>
                <w:tab w:val="left" w:pos="180"/>
                <w:tab w:val="left" w:pos="2610"/>
              </w:tabs>
              <w:spacing w:line="228" w:lineRule="auto"/>
              <w:ind w:left="-18" w:right="-108" w:firstLine="18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AE33D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   </w:t>
            </w:r>
            <w:r w:rsidRPr="00AE33D1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สถาบันการเงิน</w:t>
            </w:r>
          </w:p>
        </w:tc>
        <w:tc>
          <w:tcPr>
            <w:tcW w:w="810" w:type="dxa"/>
          </w:tcPr>
          <w:p w14:paraId="748E1080" w14:textId="77777777" w:rsidR="007A5D5B" w:rsidRPr="00AE33D1" w:rsidRDefault="007A5D5B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28" w:lineRule="auto"/>
              <w:ind w:right="-108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  <w:p w14:paraId="74B4CC11" w14:textId="36DA6CD6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28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5705986B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79FE9656" w14:textId="77777777" w:rsidR="007A5D5B" w:rsidRPr="00AE33D1" w:rsidRDefault="007A5D5B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ind w:right="-108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  <w:p w14:paraId="1B640311" w14:textId="13568A26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ind w:right="-108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AE33D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28,000,000</w:t>
            </w:r>
          </w:p>
        </w:tc>
        <w:tc>
          <w:tcPr>
            <w:tcW w:w="270" w:type="dxa"/>
          </w:tcPr>
          <w:p w14:paraId="66D66616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28" w:lineRule="auto"/>
              <w:ind w:left="-108" w:right="-19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4A173BB3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ind w:right="-108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  <w:p w14:paraId="785A1678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ind w:right="-108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AE33D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28,000,000</w:t>
            </w:r>
          </w:p>
        </w:tc>
        <w:tc>
          <w:tcPr>
            <w:tcW w:w="270" w:type="dxa"/>
          </w:tcPr>
          <w:p w14:paraId="331CEEA2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28" w:lineRule="auto"/>
              <w:ind w:left="-108" w:right="-19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0" w:type="dxa"/>
          </w:tcPr>
          <w:p w14:paraId="77FB8C33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28" w:lineRule="auto"/>
              <w:ind w:left="-108" w:right="-19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  <w:p w14:paraId="083E6815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28" w:lineRule="auto"/>
              <w:ind w:left="-108" w:right="-19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E33D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14:paraId="5D2BA24D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28" w:lineRule="auto"/>
              <w:ind w:left="-108" w:right="-19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4" w:type="dxa"/>
          </w:tcPr>
          <w:p w14:paraId="6DFE5869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28" w:lineRule="auto"/>
              <w:ind w:left="-108" w:right="-19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  <w:p w14:paraId="51929853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28" w:lineRule="auto"/>
              <w:ind w:left="-108" w:right="-19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E33D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14:paraId="7FEA7C71" w14:textId="77777777" w:rsidR="00126649" w:rsidRPr="00AE33D1" w:rsidRDefault="00126649" w:rsidP="00126649">
            <w:pPr>
              <w:tabs>
                <w:tab w:val="clear" w:pos="680"/>
                <w:tab w:val="left" w:pos="702"/>
              </w:tabs>
              <w:spacing w:line="228" w:lineRule="auto"/>
              <w:ind w:left="-108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</w:tcPr>
          <w:p w14:paraId="61B50883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28" w:lineRule="auto"/>
              <w:ind w:left="-74" w:right="-108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  <w:p w14:paraId="79148764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28" w:lineRule="auto"/>
              <w:ind w:left="-74" w:right="-108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AE33D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27,999,939</w:t>
            </w:r>
          </w:p>
        </w:tc>
        <w:tc>
          <w:tcPr>
            <w:tcW w:w="270" w:type="dxa"/>
          </w:tcPr>
          <w:p w14:paraId="239B068F" w14:textId="77777777" w:rsidR="00126649" w:rsidRPr="00AE33D1" w:rsidRDefault="00126649" w:rsidP="00126649">
            <w:pPr>
              <w:tabs>
                <w:tab w:val="clear" w:pos="680"/>
                <w:tab w:val="left" w:pos="87"/>
                <w:tab w:val="left" w:pos="702"/>
              </w:tabs>
              <w:spacing w:line="228" w:lineRule="auto"/>
              <w:ind w:left="-108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5" w:type="dxa"/>
          </w:tcPr>
          <w:p w14:paraId="0D575FEA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28" w:lineRule="auto"/>
              <w:ind w:left="-74" w:right="-108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  <w:p w14:paraId="6C073DD1" w14:textId="77777777" w:rsidR="00126649" w:rsidRPr="00AE33D1" w:rsidRDefault="00126649" w:rsidP="0039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28" w:lineRule="auto"/>
              <w:ind w:left="-74" w:right="-108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AE33D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27,999,939</w:t>
            </w:r>
          </w:p>
        </w:tc>
      </w:tr>
      <w:tr w:rsidR="00126649" w:rsidRPr="00AE33D1" w14:paraId="359F8FED" w14:textId="77777777" w:rsidTr="007A5D5B">
        <w:trPr>
          <w:tblHeader/>
        </w:trPr>
        <w:tc>
          <w:tcPr>
            <w:tcW w:w="2070" w:type="dxa"/>
          </w:tcPr>
          <w:p w14:paraId="375ADD6A" w14:textId="77777777" w:rsidR="00126649" w:rsidRPr="00AE33D1" w:rsidRDefault="00126649" w:rsidP="00126649">
            <w:pPr>
              <w:spacing w:line="228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สัญญาแลกเปลี่ยนอัตรา </w:t>
            </w:r>
          </w:p>
          <w:p w14:paraId="33ECF6D0" w14:textId="77777777" w:rsidR="00126649" w:rsidRPr="00AE33D1" w:rsidRDefault="00126649" w:rsidP="00126649">
            <w:pPr>
              <w:tabs>
                <w:tab w:val="clear" w:pos="2807"/>
                <w:tab w:val="left" w:pos="180"/>
                <w:tab w:val="left" w:pos="2610"/>
              </w:tabs>
              <w:spacing w:line="228" w:lineRule="auto"/>
              <w:ind w:left="-18" w:right="-10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  ดอกเบี้ย</w:t>
            </w:r>
          </w:p>
        </w:tc>
        <w:tc>
          <w:tcPr>
            <w:tcW w:w="810" w:type="dxa"/>
          </w:tcPr>
          <w:p w14:paraId="24C55218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28" w:lineRule="auto"/>
              <w:ind w:right="-108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  <w:p w14:paraId="40EB35F7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28" w:lineRule="auto"/>
              <w:ind w:right="-108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AE33D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1A821701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0BB945C7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28" w:lineRule="auto"/>
              <w:ind w:left="-108" w:right="-19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  <w:p w14:paraId="5DB6908C" w14:textId="77777777" w:rsidR="00126649" w:rsidRPr="00AE33D1" w:rsidRDefault="00126649" w:rsidP="00CF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28" w:lineRule="auto"/>
              <w:ind w:left="-108" w:right="-19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E33D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3FD43FF9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28" w:lineRule="auto"/>
              <w:ind w:left="-108" w:right="-19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4CA709A0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28" w:lineRule="auto"/>
              <w:ind w:left="-108" w:right="-19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  <w:p w14:paraId="3F29149E" w14:textId="77777777" w:rsidR="00126649" w:rsidRPr="00AE33D1" w:rsidRDefault="00126649" w:rsidP="00CF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 w:right="-19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E33D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2608D4E8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28" w:lineRule="auto"/>
              <w:ind w:left="-108" w:right="-19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0" w:type="dxa"/>
          </w:tcPr>
          <w:p w14:paraId="3BDC8426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28" w:lineRule="auto"/>
              <w:ind w:left="-108" w:right="-19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  <w:p w14:paraId="15C684AB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28" w:lineRule="auto"/>
              <w:ind w:left="-108" w:right="-19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E33D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14:paraId="7BDC45F2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28" w:lineRule="auto"/>
              <w:ind w:left="-108" w:right="-19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4" w:type="dxa"/>
          </w:tcPr>
          <w:p w14:paraId="4C744D19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28" w:lineRule="auto"/>
              <w:ind w:left="-108" w:right="-19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  <w:p w14:paraId="24BE9F69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28" w:lineRule="auto"/>
              <w:ind w:left="-108" w:right="-19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E33D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207,315</w:t>
            </w:r>
          </w:p>
        </w:tc>
        <w:tc>
          <w:tcPr>
            <w:tcW w:w="236" w:type="dxa"/>
          </w:tcPr>
          <w:p w14:paraId="3FF64521" w14:textId="77777777" w:rsidR="00126649" w:rsidRPr="00AE33D1" w:rsidRDefault="00126649" w:rsidP="00126649">
            <w:pPr>
              <w:tabs>
                <w:tab w:val="clear" w:pos="680"/>
                <w:tab w:val="left" w:pos="702"/>
              </w:tabs>
              <w:spacing w:line="228" w:lineRule="auto"/>
              <w:ind w:left="-108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</w:tcPr>
          <w:p w14:paraId="65C6CF7D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28" w:lineRule="auto"/>
              <w:ind w:left="-108" w:right="-19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  <w:p w14:paraId="1712D9B6" w14:textId="77777777" w:rsidR="00126649" w:rsidRPr="00AE33D1" w:rsidRDefault="00126649" w:rsidP="00CF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28" w:lineRule="auto"/>
              <w:ind w:left="-108" w:right="-1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AE33D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4936D2CA" w14:textId="77777777" w:rsidR="00126649" w:rsidRPr="00AE33D1" w:rsidRDefault="00126649" w:rsidP="00126649">
            <w:pPr>
              <w:tabs>
                <w:tab w:val="clear" w:pos="680"/>
                <w:tab w:val="left" w:pos="87"/>
                <w:tab w:val="left" w:pos="702"/>
              </w:tabs>
              <w:spacing w:line="228" w:lineRule="auto"/>
              <w:ind w:left="-108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5" w:type="dxa"/>
          </w:tcPr>
          <w:p w14:paraId="574167A6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28" w:lineRule="auto"/>
              <w:ind w:left="-108" w:right="-19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  <w:p w14:paraId="03322419" w14:textId="77777777" w:rsidR="00126649" w:rsidRPr="00AE33D1" w:rsidRDefault="00126649" w:rsidP="0039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228" w:lineRule="auto"/>
              <w:ind w:left="-74" w:right="-550" w:firstLine="234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AE33D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207,315</w:t>
            </w:r>
          </w:p>
        </w:tc>
      </w:tr>
    </w:tbl>
    <w:p w14:paraId="6ADFE83E" w14:textId="2ADD858A" w:rsidR="00B619A8" w:rsidRPr="00AE33D1" w:rsidRDefault="00B619A8" w:rsidP="00126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10279" w:type="dxa"/>
        <w:tblLayout w:type="fixed"/>
        <w:tblLook w:val="01E0" w:firstRow="1" w:lastRow="1" w:firstColumn="1" w:lastColumn="1" w:noHBand="0" w:noVBand="0"/>
      </w:tblPr>
      <w:tblGrid>
        <w:gridCol w:w="2088"/>
        <w:gridCol w:w="882"/>
        <w:gridCol w:w="270"/>
        <w:gridCol w:w="1080"/>
        <w:gridCol w:w="269"/>
        <w:gridCol w:w="1009"/>
        <w:gridCol w:w="270"/>
        <w:gridCol w:w="900"/>
        <w:gridCol w:w="236"/>
        <w:gridCol w:w="844"/>
        <w:gridCol w:w="236"/>
        <w:gridCol w:w="933"/>
        <w:gridCol w:w="270"/>
        <w:gridCol w:w="986"/>
        <w:gridCol w:w="6"/>
      </w:tblGrid>
      <w:tr w:rsidR="00126649" w:rsidRPr="00AE33D1" w14:paraId="130ED801" w14:textId="77777777" w:rsidTr="00391FFD">
        <w:trPr>
          <w:gridAfter w:val="1"/>
          <w:wAfter w:w="6" w:type="dxa"/>
          <w:tblHeader/>
        </w:trPr>
        <w:tc>
          <w:tcPr>
            <w:tcW w:w="2088" w:type="dxa"/>
          </w:tcPr>
          <w:p w14:paraId="3E7F917D" w14:textId="111E3BB1" w:rsidR="00126649" w:rsidRPr="00AE33D1" w:rsidRDefault="00126649" w:rsidP="00126649">
            <w:pPr>
              <w:spacing w:line="228" w:lineRule="auto"/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5" w:type="dxa"/>
            <w:gridSpan w:val="13"/>
          </w:tcPr>
          <w:p w14:paraId="3EFD3609" w14:textId="77777777" w:rsidR="00126649" w:rsidRPr="00AE33D1" w:rsidRDefault="00126649" w:rsidP="00126649">
            <w:pPr>
              <w:spacing w:line="228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AE33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26649" w:rsidRPr="00AE33D1" w14:paraId="256C2752" w14:textId="77777777" w:rsidTr="00391FFD">
        <w:trPr>
          <w:gridAfter w:val="1"/>
          <w:wAfter w:w="6" w:type="dxa"/>
          <w:tblHeader/>
        </w:trPr>
        <w:tc>
          <w:tcPr>
            <w:tcW w:w="2088" w:type="dxa"/>
          </w:tcPr>
          <w:p w14:paraId="3B8164F2" w14:textId="77777777" w:rsidR="00126649" w:rsidRPr="00AE33D1" w:rsidRDefault="00126649" w:rsidP="00126649">
            <w:pPr>
              <w:spacing w:line="228" w:lineRule="auto"/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5"/>
            <w:tcBorders>
              <w:bottom w:val="single" w:sz="4" w:space="0" w:color="auto"/>
            </w:tcBorders>
          </w:tcPr>
          <w:p w14:paraId="6E0A75CC" w14:textId="77777777" w:rsidR="00126649" w:rsidRPr="00AE33D1" w:rsidRDefault="00126649" w:rsidP="00126649">
            <w:pPr>
              <w:spacing w:line="228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225603CE" w14:textId="77777777" w:rsidR="00126649" w:rsidRPr="00AE33D1" w:rsidRDefault="00126649" w:rsidP="00126649">
            <w:pPr>
              <w:spacing w:line="228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05" w:type="dxa"/>
            <w:gridSpan w:val="7"/>
            <w:tcBorders>
              <w:bottom w:val="single" w:sz="4" w:space="0" w:color="auto"/>
            </w:tcBorders>
          </w:tcPr>
          <w:p w14:paraId="58DCB081" w14:textId="77777777" w:rsidR="00126649" w:rsidRPr="00AE33D1" w:rsidRDefault="00126649" w:rsidP="00126649">
            <w:pPr>
              <w:spacing w:line="228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26649" w:rsidRPr="00AE33D1" w14:paraId="21013D36" w14:textId="77777777" w:rsidTr="00391FFD">
        <w:trPr>
          <w:tblHeader/>
        </w:trPr>
        <w:tc>
          <w:tcPr>
            <w:tcW w:w="2088" w:type="dxa"/>
          </w:tcPr>
          <w:p w14:paraId="412D4231" w14:textId="77777777" w:rsidR="00126649" w:rsidRPr="00AE33D1" w:rsidRDefault="00126649" w:rsidP="00126649">
            <w:pPr>
              <w:spacing w:line="228" w:lineRule="auto"/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</w:tcPr>
          <w:p w14:paraId="00511DA2" w14:textId="77777777" w:rsidR="00126649" w:rsidRPr="00AE33D1" w:rsidRDefault="00126649" w:rsidP="00126649">
            <w:pPr>
              <w:spacing w:line="228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2EA7C6F" w14:textId="77777777" w:rsidR="00126649" w:rsidRPr="00AE33D1" w:rsidRDefault="00126649" w:rsidP="00126649">
            <w:pPr>
              <w:spacing w:line="228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8B48B16" w14:textId="77777777" w:rsidR="00126649" w:rsidRPr="00AE33D1" w:rsidRDefault="00126649" w:rsidP="00126649">
            <w:pPr>
              <w:tabs>
                <w:tab w:val="clear" w:pos="907"/>
                <w:tab w:val="left" w:pos="792"/>
              </w:tabs>
              <w:spacing w:line="228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148AE47" w14:textId="77777777" w:rsidR="00126649" w:rsidRPr="00AE33D1" w:rsidRDefault="00126649" w:rsidP="00126649">
            <w:pPr>
              <w:spacing w:line="228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5C5280C1" w14:textId="77777777" w:rsidR="00126649" w:rsidRPr="00AE33D1" w:rsidRDefault="00126649" w:rsidP="00126649">
            <w:pPr>
              <w:tabs>
                <w:tab w:val="clear" w:pos="454"/>
                <w:tab w:val="clear" w:pos="680"/>
                <w:tab w:val="left" w:pos="432"/>
              </w:tabs>
              <w:spacing w:line="228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4225756" w14:textId="77777777" w:rsidR="00126649" w:rsidRPr="00AE33D1" w:rsidRDefault="00126649" w:rsidP="00126649">
            <w:pPr>
              <w:spacing w:line="228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47D60C7" w14:textId="77777777" w:rsidR="00126649" w:rsidRPr="00AE33D1" w:rsidRDefault="00126649" w:rsidP="00126649">
            <w:pPr>
              <w:spacing w:line="228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AE33D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F6604D" w14:textId="77777777" w:rsidR="00126649" w:rsidRPr="00AE33D1" w:rsidRDefault="00126649" w:rsidP="00126649">
            <w:pPr>
              <w:spacing w:line="228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0ED931AF" w14:textId="77777777" w:rsidR="00126649" w:rsidRPr="00AE33D1" w:rsidRDefault="00126649" w:rsidP="00126649">
            <w:pPr>
              <w:spacing w:line="228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AE33D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D53B388" w14:textId="77777777" w:rsidR="00126649" w:rsidRPr="00AE33D1" w:rsidRDefault="00126649" w:rsidP="00126649">
            <w:pPr>
              <w:spacing w:line="228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14:paraId="4F1B41A5" w14:textId="77777777" w:rsidR="00126649" w:rsidRPr="00AE33D1" w:rsidRDefault="00126649" w:rsidP="00126649">
            <w:pPr>
              <w:spacing w:line="228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AE33D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B23D97" w14:textId="77777777" w:rsidR="00126649" w:rsidRPr="00AE33D1" w:rsidRDefault="00126649" w:rsidP="00126649">
            <w:pPr>
              <w:tabs>
                <w:tab w:val="left" w:pos="87"/>
              </w:tabs>
              <w:spacing w:line="228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47F1C437" w14:textId="77777777" w:rsidR="00126649" w:rsidRPr="00AE33D1" w:rsidRDefault="00126649" w:rsidP="00126649">
            <w:pPr>
              <w:spacing w:line="228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26649" w:rsidRPr="00AE33D1" w14:paraId="5164AF29" w14:textId="77777777" w:rsidTr="00391FFD">
        <w:trPr>
          <w:gridAfter w:val="1"/>
          <w:wAfter w:w="6" w:type="dxa"/>
        </w:trPr>
        <w:tc>
          <w:tcPr>
            <w:tcW w:w="2088" w:type="dxa"/>
          </w:tcPr>
          <w:p w14:paraId="4796022E" w14:textId="77777777" w:rsidR="00126649" w:rsidRPr="00AE33D1" w:rsidRDefault="00126649" w:rsidP="00126649">
            <w:pPr>
              <w:tabs>
                <w:tab w:val="clear" w:pos="227"/>
              </w:tabs>
              <w:spacing w:line="228" w:lineRule="auto"/>
              <w:ind w:left="180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85" w:type="dxa"/>
            <w:gridSpan w:val="13"/>
          </w:tcPr>
          <w:p w14:paraId="60DE7613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AE33D1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126649" w:rsidRPr="00AE33D1" w14:paraId="6FA7783B" w14:textId="77777777" w:rsidTr="00391FFD">
        <w:tc>
          <w:tcPr>
            <w:tcW w:w="2088" w:type="dxa"/>
          </w:tcPr>
          <w:p w14:paraId="1EA0A631" w14:textId="77777777" w:rsidR="00126649" w:rsidRPr="00AE33D1" w:rsidRDefault="00126649" w:rsidP="00126649">
            <w:pPr>
              <w:tabs>
                <w:tab w:val="clear" w:pos="227"/>
              </w:tabs>
              <w:spacing w:line="228" w:lineRule="auto"/>
              <w:ind w:left="180" w:right="-108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E33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E33D1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E33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E33D1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882" w:type="dxa"/>
          </w:tcPr>
          <w:p w14:paraId="141467AA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DD9B1A2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080" w:type="dxa"/>
          </w:tcPr>
          <w:p w14:paraId="53807BA0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14:paraId="031398FF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09" w:type="dxa"/>
          </w:tcPr>
          <w:p w14:paraId="21E12962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55FD57AA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0" w:type="dxa"/>
          </w:tcPr>
          <w:p w14:paraId="7318F50A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1F7D6A22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295D6A9A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FCF5E06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</w:tcPr>
          <w:p w14:paraId="51570257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1201AEAE" w14:textId="77777777" w:rsidR="00126649" w:rsidRPr="00AE33D1" w:rsidRDefault="00126649" w:rsidP="00126649">
            <w:pPr>
              <w:tabs>
                <w:tab w:val="left" w:pos="87"/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2" w:type="dxa"/>
            <w:gridSpan w:val="2"/>
          </w:tcPr>
          <w:p w14:paraId="65971257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126649" w:rsidRPr="00AE33D1" w14:paraId="2261F71B" w14:textId="77777777" w:rsidTr="00391FFD">
        <w:tc>
          <w:tcPr>
            <w:tcW w:w="2088" w:type="dxa"/>
          </w:tcPr>
          <w:p w14:paraId="06BC6D78" w14:textId="77777777" w:rsidR="00126649" w:rsidRPr="00AE33D1" w:rsidRDefault="00126649" w:rsidP="00126649">
            <w:pPr>
              <w:tabs>
                <w:tab w:val="clear" w:pos="227"/>
              </w:tabs>
              <w:spacing w:line="228" w:lineRule="auto"/>
              <w:ind w:left="180" w:right="-10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AE33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882" w:type="dxa"/>
          </w:tcPr>
          <w:p w14:paraId="05C035CA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9DC4BC4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080" w:type="dxa"/>
          </w:tcPr>
          <w:p w14:paraId="53537FAF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14:paraId="4556427A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09" w:type="dxa"/>
          </w:tcPr>
          <w:p w14:paraId="19411D5C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210207F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0" w:type="dxa"/>
          </w:tcPr>
          <w:p w14:paraId="6FBB8C50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0902D3B9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4C812105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0DC9B3B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</w:tcPr>
          <w:p w14:paraId="7A3BD4D0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4601A1C" w14:textId="77777777" w:rsidR="00126649" w:rsidRPr="00AE33D1" w:rsidRDefault="00126649" w:rsidP="00126649">
            <w:pPr>
              <w:tabs>
                <w:tab w:val="left" w:pos="87"/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2" w:type="dxa"/>
            <w:gridSpan w:val="2"/>
          </w:tcPr>
          <w:p w14:paraId="55D68966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126649" w:rsidRPr="00AE33D1" w14:paraId="17C617AB" w14:textId="77777777" w:rsidTr="00391FFD">
        <w:tc>
          <w:tcPr>
            <w:tcW w:w="2088" w:type="dxa"/>
          </w:tcPr>
          <w:p w14:paraId="2351939D" w14:textId="77777777" w:rsidR="00126649" w:rsidRPr="00AE33D1" w:rsidRDefault="00126649" w:rsidP="00126649">
            <w:pPr>
              <w:tabs>
                <w:tab w:val="clear" w:pos="227"/>
              </w:tabs>
              <w:spacing w:line="228" w:lineRule="auto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เงินให้กู้ยืมระยะยาวแก่</w:t>
            </w:r>
          </w:p>
          <w:p w14:paraId="0B98A87C" w14:textId="77777777" w:rsidR="00126649" w:rsidRPr="00AE33D1" w:rsidRDefault="00126649" w:rsidP="00126649">
            <w:pPr>
              <w:tabs>
                <w:tab w:val="clear" w:pos="227"/>
              </w:tabs>
              <w:spacing w:line="228" w:lineRule="auto"/>
              <w:ind w:left="180" w:right="-10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  กิจการที่เกี่ยวข้องกัน</w:t>
            </w:r>
          </w:p>
        </w:tc>
        <w:tc>
          <w:tcPr>
            <w:tcW w:w="882" w:type="dxa"/>
          </w:tcPr>
          <w:p w14:paraId="7A84443B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28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F3A8B90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28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08DE2A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233FDCB5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28" w:lineRule="auto"/>
              <w:ind w:right="-13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  <w:p w14:paraId="6402D15C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28" w:lineRule="auto"/>
              <w:ind w:left="-17" w:right="-134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63,177,383</w:t>
            </w:r>
          </w:p>
        </w:tc>
        <w:tc>
          <w:tcPr>
            <w:tcW w:w="269" w:type="dxa"/>
          </w:tcPr>
          <w:p w14:paraId="5B26ACCF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28" w:lineRule="auto"/>
              <w:ind w:left="-108" w:right="-19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09" w:type="dxa"/>
          </w:tcPr>
          <w:p w14:paraId="75C05ABC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ind w:right="-108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  <w:p w14:paraId="6F65E0D2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ind w:right="-108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AE33D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63,177,383</w:t>
            </w:r>
          </w:p>
        </w:tc>
        <w:tc>
          <w:tcPr>
            <w:tcW w:w="270" w:type="dxa"/>
          </w:tcPr>
          <w:p w14:paraId="326EC250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0" w:type="dxa"/>
          </w:tcPr>
          <w:p w14:paraId="5E2151CD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28" w:lineRule="auto"/>
              <w:ind w:left="-108" w:right="-19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  <w:p w14:paraId="3F4BFE0A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28" w:lineRule="auto"/>
              <w:ind w:left="-108" w:right="-19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E33D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14:paraId="615D93EE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28" w:lineRule="auto"/>
              <w:ind w:left="-108" w:right="-19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4" w:type="dxa"/>
          </w:tcPr>
          <w:p w14:paraId="5E010A8B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28" w:lineRule="auto"/>
              <w:ind w:left="-108" w:right="-19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  <w:p w14:paraId="68FE64B7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28" w:lineRule="auto"/>
              <w:ind w:left="-108" w:right="-19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E33D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14:paraId="026AA1BE" w14:textId="77777777" w:rsidR="00126649" w:rsidRPr="00AE33D1" w:rsidRDefault="00126649" w:rsidP="00126649">
            <w:pPr>
              <w:tabs>
                <w:tab w:val="clear" w:pos="680"/>
                <w:tab w:val="left" w:pos="702"/>
              </w:tabs>
              <w:spacing w:line="228" w:lineRule="auto"/>
              <w:ind w:left="-108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3" w:type="dxa"/>
          </w:tcPr>
          <w:p w14:paraId="4FCBA0A8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28" w:lineRule="auto"/>
              <w:ind w:left="-74" w:right="-108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  <w:p w14:paraId="51DF346F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28" w:lineRule="auto"/>
              <w:ind w:left="-74" w:right="-108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AE33D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64,103,210</w:t>
            </w:r>
          </w:p>
        </w:tc>
        <w:tc>
          <w:tcPr>
            <w:tcW w:w="270" w:type="dxa"/>
          </w:tcPr>
          <w:p w14:paraId="7AEB6A46" w14:textId="77777777" w:rsidR="00126649" w:rsidRPr="00AE33D1" w:rsidRDefault="00126649" w:rsidP="00126649">
            <w:pPr>
              <w:tabs>
                <w:tab w:val="clear" w:pos="680"/>
                <w:tab w:val="left" w:pos="87"/>
                <w:tab w:val="left" w:pos="702"/>
              </w:tabs>
              <w:spacing w:line="228" w:lineRule="auto"/>
              <w:ind w:left="-108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2" w:type="dxa"/>
            <w:gridSpan w:val="2"/>
          </w:tcPr>
          <w:p w14:paraId="34590B79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28" w:lineRule="auto"/>
              <w:ind w:left="-74" w:right="-108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  <w:p w14:paraId="5719E72A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left="-74" w:right="-108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AE33D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64,103,210</w:t>
            </w:r>
          </w:p>
        </w:tc>
      </w:tr>
      <w:tr w:rsidR="00126649" w:rsidRPr="00AE33D1" w14:paraId="270C4155" w14:textId="77777777" w:rsidTr="00391FFD">
        <w:tc>
          <w:tcPr>
            <w:tcW w:w="2088" w:type="dxa"/>
          </w:tcPr>
          <w:p w14:paraId="2586B3B2" w14:textId="77777777" w:rsidR="00126649" w:rsidRPr="00AE33D1" w:rsidRDefault="00126649" w:rsidP="00126649">
            <w:pPr>
              <w:tabs>
                <w:tab w:val="clear" w:pos="227"/>
              </w:tabs>
              <w:spacing w:line="228" w:lineRule="auto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3BA86C76" w14:textId="77777777" w:rsidR="00126649" w:rsidRPr="00AE33D1" w:rsidRDefault="00126649" w:rsidP="00934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28" w:lineRule="auto"/>
              <w:ind w:left="44" w:right="-294" w:hanging="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55B891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3E967A60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28" w:lineRule="auto"/>
              <w:ind w:right="-13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14:paraId="2DE19DB3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28" w:lineRule="auto"/>
              <w:ind w:left="-108" w:right="-19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09" w:type="dxa"/>
          </w:tcPr>
          <w:p w14:paraId="436BBA4A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ind w:right="-108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16D66FB1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0" w:type="dxa"/>
          </w:tcPr>
          <w:p w14:paraId="3B87A5BA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28" w:lineRule="auto"/>
              <w:ind w:left="-108" w:right="-19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5DEDB4E6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28" w:lineRule="auto"/>
              <w:ind w:left="-108" w:right="-19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4" w:type="dxa"/>
          </w:tcPr>
          <w:p w14:paraId="0341BDB7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28" w:lineRule="auto"/>
              <w:ind w:left="-108" w:right="-19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0C17C703" w14:textId="77777777" w:rsidR="00126649" w:rsidRPr="00AE33D1" w:rsidRDefault="00126649" w:rsidP="00126649">
            <w:pPr>
              <w:tabs>
                <w:tab w:val="clear" w:pos="680"/>
                <w:tab w:val="left" w:pos="702"/>
              </w:tabs>
              <w:spacing w:line="228" w:lineRule="auto"/>
              <w:ind w:left="-108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3" w:type="dxa"/>
          </w:tcPr>
          <w:p w14:paraId="073A740B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28" w:lineRule="auto"/>
              <w:ind w:left="-74" w:right="-108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8828C12" w14:textId="77777777" w:rsidR="00126649" w:rsidRPr="00AE33D1" w:rsidRDefault="00126649" w:rsidP="00126649">
            <w:pPr>
              <w:tabs>
                <w:tab w:val="clear" w:pos="680"/>
                <w:tab w:val="left" w:pos="87"/>
                <w:tab w:val="left" w:pos="702"/>
              </w:tabs>
              <w:spacing w:line="228" w:lineRule="auto"/>
              <w:ind w:left="-108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2" w:type="dxa"/>
            <w:gridSpan w:val="2"/>
          </w:tcPr>
          <w:p w14:paraId="7344876C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28" w:lineRule="auto"/>
              <w:ind w:left="-74" w:right="-108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126649" w:rsidRPr="00AE33D1" w14:paraId="40672075" w14:textId="77777777" w:rsidTr="00391FFD">
        <w:tc>
          <w:tcPr>
            <w:tcW w:w="2088" w:type="dxa"/>
          </w:tcPr>
          <w:p w14:paraId="1C33208A" w14:textId="77777777" w:rsidR="00126649" w:rsidRPr="00AE33D1" w:rsidRDefault="00126649" w:rsidP="00126649">
            <w:pPr>
              <w:tabs>
                <w:tab w:val="clear" w:pos="227"/>
              </w:tabs>
              <w:spacing w:line="228" w:lineRule="auto"/>
              <w:ind w:left="180" w:right="-10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882" w:type="dxa"/>
          </w:tcPr>
          <w:p w14:paraId="70740C9F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28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151C56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57ECCA5C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28" w:lineRule="auto"/>
              <w:ind w:right="-134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21C1153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28" w:lineRule="auto"/>
              <w:ind w:left="-108" w:right="-19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09" w:type="dxa"/>
          </w:tcPr>
          <w:p w14:paraId="79D17830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ind w:right="-108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3FCBDE0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0" w:type="dxa"/>
          </w:tcPr>
          <w:p w14:paraId="420D1EB4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28" w:lineRule="auto"/>
              <w:ind w:left="-108" w:right="-19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0C5FC1A0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28" w:lineRule="auto"/>
              <w:ind w:left="-108" w:right="-19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4" w:type="dxa"/>
          </w:tcPr>
          <w:p w14:paraId="5093CF9F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28" w:lineRule="auto"/>
              <w:ind w:left="-108" w:right="-19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5190DEF4" w14:textId="77777777" w:rsidR="00126649" w:rsidRPr="00AE33D1" w:rsidRDefault="00126649" w:rsidP="00126649">
            <w:pPr>
              <w:tabs>
                <w:tab w:val="clear" w:pos="680"/>
                <w:tab w:val="left" w:pos="702"/>
              </w:tabs>
              <w:spacing w:line="228" w:lineRule="auto"/>
              <w:ind w:left="-108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3" w:type="dxa"/>
          </w:tcPr>
          <w:p w14:paraId="3DC60876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28" w:lineRule="auto"/>
              <w:ind w:left="-74" w:right="-108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13F7E31" w14:textId="77777777" w:rsidR="00126649" w:rsidRPr="00AE33D1" w:rsidRDefault="00126649" w:rsidP="00126649">
            <w:pPr>
              <w:tabs>
                <w:tab w:val="clear" w:pos="680"/>
                <w:tab w:val="left" w:pos="87"/>
                <w:tab w:val="left" w:pos="702"/>
              </w:tabs>
              <w:spacing w:line="228" w:lineRule="auto"/>
              <w:ind w:left="-108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2" w:type="dxa"/>
            <w:gridSpan w:val="2"/>
          </w:tcPr>
          <w:p w14:paraId="2BD90A26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28" w:lineRule="auto"/>
              <w:ind w:left="-74" w:right="-108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</w:tr>
      <w:tr w:rsidR="00126649" w:rsidRPr="00AE33D1" w14:paraId="6147889C" w14:textId="77777777" w:rsidTr="00391FFD">
        <w:tc>
          <w:tcPr>
            <w:tcW w:w="2088" w:type="dxa"/>
          </w:tcPr>
          <w:p w14:paraId="4F54FB60" w14:textId="77777777" w:rsidR="00126649" w:rsidRPr="00AE33D1" w:rsidRDefault="00126649" w:rsidP="00126649">
            <w:pPr>
              <w:tabs>
                <w:tab w:val="clear" w:pos="2807"/>
                <w:tab w:val="left" w:pos="180"/>
                <w:tab w:val="left" w:pos="2610"/>
              </w:tabs>
              <w:spacing w:line="228" w:lineRule="auto"/>
              <w:ind w:left="-18" w:right="-108" w:firstLine="18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E33D1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เงินกู้ยืมระยะยาว</w:t>
            </w:r>
            <w:r w:rsidRPr="00AE33D1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จาก</w:t>
            </w:r>
          </w:p>
          <w:p w14:paraId="0A3C67AC" w14:textId="77777777" w:rsidR="00126649" w:rsidRPr="00AE33D1" w:rsidRDefault="00126649" w:rsidP="00126649">
            <w:pPr>
              <w:tabs>
                <w:tab w:val="clear" w:pos="227"/>
              </w:tabs>
              <w:spacing w:line="228" w:lineRule="auto"/>
              <w:ind w:left="180" w:right="-10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   </w:t>
            </w:r>
            <w:r w:rsidRPr="00AE33D1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สถาบันการเงิน</w:t>
            </w:r>
          </w:p>
        </w:tc>
        <w:tc>
          <w:tcPr>
            <w:tcW w:w="882" w:type="dxa"/>
          </w:tcPr>
          <w:p w14:paraId="4A61E423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28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879E477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28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3E6339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5F71722C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28" w:lineRule="auto"/>
              <w:ind w:left="-107" w:right="-107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E35F47A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28" w:lineRule="auto"/>
              <w:ind w:left="-107" w:right="-107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28,000,000</w:t>
            </w:r>
          </w:p>
        </w:tc>
        <w:tc>
          <w:tcPr>
            <w:tcW w:w="269" w:type="dxa"/>
          </w:tcPr>
          <w:p w14:paraId="16F0B4C7" w14:textId="77777777" w:rsidR="00126649" w:rsidRPr="00AE33D1" w:rsidRDefault="00126649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28" w:lineRule="auto"/>
              <w:ind w:left="-108" w:right="-19" w:hanging="9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09" w:type="dxa"/>
          </w:tcPr>
          <w:p w14:paraId="2B540292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0F3716E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ind w:right="-108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28,000,000</w:t>
            </w:r>
          </w:p>
        </w:tc>
        <w:tc>
          <w:tcPr>
            <w:tcW w:w="270" w:type="dxa"/>
          </w:tcPr>
          <w:p w14:paraId="2653735C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0" w:type="dxa"/>
          </w:tcPr>
          <w:p w14:paraId="6A7D6790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28" w:lineRule="auto"/>
              <w:ind w:left="-108" w:right="-19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7FAE2AA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28" w:lineRule="auto"/>
              <w:ind w:left="-108" w:right="-19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ED68E6B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28" w:lineRule="auto"/>
              <w:ind w:left="-108" w:right="-19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4" w:type="dxa"/>
          </w:tcPr>
          <w:p w14:paraId="28225F9C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28" w:lineRule="auto"/>
              <w:ind w:left="-108" w:right="-19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9BABB1D" w14:textId="77777777" w:rsidR="00126649" w:rsidRPr="00AE33D1" w:rsidRDefault="00126649" w:rsidP="00CF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28" w:lineRule="auto"/>
              <w:ind w:left="-108" w:right="-19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A92067" w14:textId="77777777" w:rsidR="00126649" w:rsidRPr="00AE33D1" w:rsidRDefault="00126649" w:rsidP="00126649">
            <w:pPr>
              <w:tabs>
                <w:tab w:val="clear" w:pos="680"/>
                <w:tab w:val="left" w:pos="702"/>
              </w:tabs>
              <w:spacing w:line="228" w:lineRule="auto"/>
              <w:ind w:left="-108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3" w:type="dxa"/>
          </w:tcPr>
          <w:p w14:paraId="424CD33A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28" w:lineRule="auto"/>
              <w:ind w:left="-74" w:right="-108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85040AC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28" w:lineRule="auto"/>
              <w:ind w:left="-74" w:right="-108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27,999,939</w:t>
            </w:r>
          </w:p>
        </w:tc>
        <w:tc>
          <w:tcPr>
            <w:tcW w:w="270" w:type="dxa"/>
          </w:tcPr>
          <w:p w14:paraId="59CDCFD7" w14:textId="77777777" w:rsidR="00126649" w:rsidRPr="00AE33D1" w:rsidRDefault="00126649" w:rsidP="00126649">
            <w:pPr>
              <w:tabs>
                <w:tab w:val="clear" w:pos="680"/>
                <w:tab w:val="left" w:pos="87"/>
                <w:tab w:val="left" w:pos="702"/>
              </w:tabs>
              <w:spacing w:line="228" w:lineRule="auto"/>
              <w:ind w:left="-108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2" w:type="dxa"/>
            <w:gridSpan w:val="2"/>
          </w:tcPr>
          <w:p w14:paraId="47AB3E47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28" w:lineRule="auto"/>
              <w:ind w:left="-74" w:right="-108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F80F519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28" w:lineRule="auto"/>
              <w:ind w:left="-74" w:right="-108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27,999,939</w:t>
            </w:r>
          </w:p>
        </w:tc>
      </w:tr>
      <w:tr w:rsidR="00126649" w:rsidRPr="00AE33D1" w14:paraId="16F3DB93" w14:textId="77777777" w:rsidTr="00391FFD">
        <w:tc>
          <w:tcPr>
            <w:tcW w:w="2088" w:type="dxa"/>
          </w:tcPr>
          <w:p w14:paraId="1050C249" w14:textId="77777777" w:rsidR="00126649" w:rsidRPr="00AE33D1" w:rsidRDefault="00126649" w:rsidP="00126649">
            <w:pPr>
              <w:spacing w:line="228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สัญญาแลกเปลี่ยนอัตรา </w:t>
            </w:r>
          </w:p>
          <w:p w14:paraId="053A166E" w14:textId="77777777" w:rsidR="00126649" w:rsidRPr="00AE33D1" w:rsidRDefault="00126649" w:rsidP="00126649">
            <w:pPr>
              <w:tabs>
                <w:tab w:val="clear" w:pos="227"/>
              </w:tabs>
              <w:spacing w:line="228" w:lineRule="auto"/>
              <w:ind w:left="180" w:right="-10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  ดอกเบี้ย</w:t>
            </w:r>
          </w:p>
        </w:tc>
        <w:tc>
          <w:tcPr>
            <w:tcW w:w="882" w:type="dxa"/>
          </w:tcPr>
          <w:p w14:paraId="207B3E5F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28" w:lineRule="auto"/>
              <w:ind w:right="-108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  <w:p w14:paraId="33149622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28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37D0651A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50C36C9D" w14:textId="77777777" w:rsidR="00126649" w:rsidRPr="00AE33D1" w:rsidRDefault="00126649" w:rsidP="00CF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28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br/>
              <w:t>-</w:t>
            </w:r>
          </w:p>
        </w:tc>
        <w:tc>
          <w:tcPr>
            <w:tcW w:w="269" w:type="dxa"/>
          </w:tcPr>
          <w:p w14:paraId="742A9887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28" w:lineRule="auto"/>
              <w:ind w:left="-108" w:right="-19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09" w:type="dxa"/>
          </w:tcPr>
          <w:p w14:paraId="212A568D" w14:textId="77777777" w:rsidR="00126649" w:rsidRPr="00AE33D1" w:rsidRDefault="00126649" w:rsidP="007A3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8" w:lineRule="auto"/>
              <w:ind w:right="-108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E33D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br/>
              <w:t>-</w:t>
            </w:r>
          </w:p>
        </w:tc>
        <w:tc>
          <w:tcPr>
            <w:tcW w:w="270" w:type="dxa"/>
          </w:tcPr>
          <w:p w14:paraId="70471B16" w14:textId="77777777" w:rsidR="00126649" w:rsidRPr="00AE33D1" w:rsidRDefault="00126649" w:rsidP="00126649">
            <w:pPr>
              <w:tabs>
                <w:tab w:val="decimal" w:pos="1017"/>
              </w:tabs>
              <w:spacing w:line="228" w:lineRule="auto"/>
              <w:ind w:lef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0" w:type="dxa"/>
          </w:tcPr>
          <w:p w14:paraId="72E72036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28" w:lineRule="auto"/>
              <w:ind w:right="-108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E33D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br/>
              <w:t>-</w:t>
            </w:r>
          </w:p>
        </w:tc>
        <w:tc>
          <w:tcPr>
            <w:tcW w:w="236" w:type="dxa"/>
          </w:tcPr>
          <w:p w14:paraId="27CBB653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28" w:lineRule="auto"/>
              <w:ind w:left="-108" w:right="-19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4" w:type="dxa"/>
          </w:tcPr>
          <w:p w14:paraId="4D1E479F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28" w:lineRule="auto"/>
              <w:ind w:left="-108" w:right="-19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E33D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br/>
              <w:t>207,315</w:t>
            </w:r>
          </w:p>
        </w:tc>
        <w:tc>
          <w:tcPr>
            <w:tcW w:w="236" w:type="dxa"/>
          </w:tcPr>
          <w:p w14:paraId="1DAE84D1" w14:textId="77777777" w:rsidR="00126649" w:rsidRPr="00AE33D1" w:rsidRDefault="00126649" w:rsidP="00126649">
            <w:pPr>
              <w:tabs>
                <w:tab w:val="clear" w:pos="680"/>
                <w:tab w:val="left" w:pos="702"/>
              </w:tabs>
              <w:spacing w:line="228" w:lineRule="auto"/>
              <w:ind w:left="-108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3" w:type="dxa"/>
          </w:tcPr>
          <w:p w14:paraId="4B2A0889" w14:textId="77777777" w:rsidR="00126649" w:rsidRPr="00AE33D1" w:rsidRDefault="00126649" w:rsidP="00CF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28" w:lineRule="auto"/>
              <w:ind w:left="-74" w:right="-108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AE33D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br/>
              <w:t>-</w:t>
            </w:r>
          </w:p>
        </w:tc>
        <w:tc>
          <w:tcPr>
            <w:tcW w:w="270" w:type="dxa"/>
          </w:tcPr>
          <w:p w14:paraId="26965BF8" w14:textId="77777777" w:rsidR="00126649" w:rsidRPr="00AE33D1" w:rsidRDefault="00126649" w:rsidP="00126649">
            <w:pPr>
              <w:tabs>
                <w:tab w:val="clear" w:pos="680"/>
                <w:tab w:val="left" w:pos="87"/>
                <w:tab w:val="left" w:pos="702"/>
              </w:tabs>
              <w:spacing w:line="228" w:lineRule="auto"/>
              <w:ind w:left="-108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2" w:type="dxa"/>
            <w:gridSpan w:val="2"/>
          </w:tcPr>
          <w:p w14:paraId="7152F7A8" w14:textId="77777777" w:rsidR="00126649" w:rsidRPr="00AE33D1" w:rsidRDefault="00126649" w:rsidP="0012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28" w:lineRule="auto"/>
              <w:ind w:left="-74" w:right="-108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AE33D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br/>
              <w:t>207,315</w:t>
            </w:r>
          </w:p>
        </w:tc>
      </w:tr>
    </w:tbl>
    <w:p w14:paraId="243B4D7A" w14:textId="41FE3700" w:rsidR="00126649" w:rsidRPr="00AE33D1" w:rsidRDefault="00126649" w:rsidP="00126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A6C1250" w14:textId="62E5A431" w:rsidR="005A768E" w:rsidRPr="00AE33D1" w:rsidRDefault="005A768E" w:rsidP="005A7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AE33D1"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  <w:r w:rsidRPr="00AE33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1F07914F" w14:textId="77777777" w:rsidR="005A768E" w:rsidRPr="00AE33D1" w:rsidRDefault="005A768E" w:rsidP="005A768E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5A768E" w:rsidRPr="00AE33D1" w14:paraId="25122DD3" w14:textId="77777777" w:rsidTr="005A768E">
        <w:trPr>
          <w:tblHeader/>
        </w:trPr>
        <w:tc>
          <w:tcPr>
            <w:tcW w:w="2430" w:type="dxa"/>
            <w:hideMark/>
          </w:tcPr>
          <w:p w14:paraId="121983F8" w14:textId="77777777" w:rsidR="005A768E" w:rsidRPr="00AE33D1" w:rsidRDefault="005A768E" w:rsidP="005A768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E33D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7E8837A" w14:textId="77777777" w:rsidR="005A768E" w:rsidRPr="00AE33D1" w:rsidRDefault="005A768E" w:rsidP="005A768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24" w:type="dxa"/>
            <w:hideMark/>
          </w:tcPr>
          <w:p w14:paraId="2E08DCFA" w14:textId="77777777" w:rsidR="005A768E" w:rsidRPr="00AE33D1" w:rsidRDefault="005A768E" w:rsidP="005A768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E33D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A768E" w:rsidRPr="00AE33D1" w14:paraId="42AAECB1" w14:textId="77777777" w:rsidTr="005A768E">
        <w:tc>
          <w:tcPr>
            <w:tcW w:w="2430" w:type="dxa"/>
            <w:hideMark/>
          </w:tcPr>
          <w:p w14:paraId="1B0D2511" w14:textId="77777777" w:rsidR="005A768E" w:rsidRPr="00AE33D1" w:rsidRDefault="005A768E" w:rsidP="005A768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236" w:type="dxa"/>
          </w:tcPr>
          <w:p w14:paraId="6253BFEF" w14:textId="77777777" w:rsidR="005A768E" w:rsidRPr="00AE33D1" w:rsidRDefault="005A768E" w:rsidP="005A768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bidi="th-TH"/>
              </w:rPr>
            </w:pPr>
          </w:p>
        </w:tc>
        <w:tc>
          <w:tcPr>
            <w:tcW w:w="6424" w:type="dxa"/>
            <w:hideMark/>
          </w:tcPr>
          <w:p w14:paraId="41F72DF5" w14:textId="46A5F557" w:rsidR="005A768E" w:rsidRPr="00AE33D1" w:rsidRDefault="005A768E" w:rsidP="005A768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E33D1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Swap model</w:t>
            </w:r>
            <w:r w:rsidRPr="00AE33D1">
              <w:rPr>
                <w:rFonts w:ascii="Angsana New" w:hAnsi="Angsana New"/>
                <w:i/>
                <w:iCs/>
                <w:sz w:val="30"/>
                <w:szCs w:val="30"/>
                <w:rtl/>
              </w:rPr>
              <w:t xml:space="preserve"> </w:t>
            </w:r>
            <w:r w:rsidRPr="00AE33D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มูลค่ายุติธรรมคำนวณจากมูลค่าปัจจุบันของประมาณการกระแสเงินสดในอนาคต การประมาณการกระแสเงินสดในอนาคตที่มีอัตราดอกเบี้ยลอยตัวพิจารณาจากราคาซื้อขายสัญญาแลกเปลี่ยน ราคาในอนาคต และอัตราดอกเบี้ยเงินกู้ยืมระหว่างธนาคาร การประมาณการกระแสเงินสดคิดลดโดยใช้เส้นอัตราผลตอบแทนที่สร้างขึ้นจากแหล่งที่มาเดียวกัน ซึ่งสะท้อนอัตราดอกเบี้ยเงินกู้ยืมระหว่างธนาคารที่เกี่ยวข้องที่ผู้ร่วมตลาดใช้สำหรับวัตถุประสงค์ในการกำหนดราคาสัญญาแลกเปลี่ยนอัตราดอกเบี้ย มูลค่ายุติธรรมประมาณโดยขึ้นอยู่กับการปรับปรุงความเสี่ยงทางด้านสินเชื่อที่สะท้อนระดับความเสี่ยงของ</w:t>
            </w:r>
            <w:r w:rsidRPr="00C407B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กลุ่มบริษัท</w:t>
            </w:r>
            <w:r w:rsidRPr="00AE33D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และคู่สัญญา การคำนวณนี้ขึ้นอยู่กับส่วนชดเชยความเสี่ยงทางด้านสินเชื่อที่ได้มาจากสัญญารับประกันความเสี่ยงจากการผิดนัดชำระหนี้หรือราคาหุ้นกู้ในปัจจุบัน</w:t>
            </w:r>
          </w:p>
        </w:tc>
      </w:tr>
    </w:tbl>
    <w:p w14:paraId="121595BB" w14:textId="77777777" w:rsidR="005A768E" w:rsidRPr="00AE33D1" w:rsidRDefault="005A768E" w:rsidP="005A768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097AC34E" w14:textId="31BFEAF2" w:rsidR="00C407B5" w:rsidRDefault="00C407B5" w:rsidP="005A768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2AA50E12" w14:textId="77777777" w:rsidR="00391FFD" w:rsidRDefault="00391FFD" w:rsidP="005A768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2D2A948F" w14:textId="3C7C594D" w:rsidR="005A768E" w:rsidRPr="00AE33D1" w:rsidRDefault="005A768E" w:rsidP="005A768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  <w:lang w:val="en-US" w:bidi="th-TH"/>
        </w:rPr>
      </w:pPr>
      <w:r w:rsidRPr="00AE33D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เครื่องมือทางการเงินที่ไม่ได้วัดมูลค่าด้วยมูลค่ายุติธรรม</w:t>
      </w:r>
      <w:r w:rsidRPr="00AE33D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</w:p>
    <w:p w14:paraId="54F6A87B" w14:textId="77777777" w:rsidR="005A768E" w:rsidRPr="0030122E" w:rsidRDefault="005A768E" w:rsidP="005A768E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tbl>
      <w:tblPr>
        <w:tblStyle w:val="TableGrid"/>
        <w:tblW w:w="74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236"/>
        <w:gridCol w:w="3724"/>
      </w:tblGrid>
      <w:tr w:rsidR="005A768E" w:rsidRPr="00AE33D1" w14:paraId="4CFB6B95" w14:textId="77777777" w:rsidTr="005A768E">
        <w:trPr>
          <w:tblHeader/>
        </w:trPr>
        <w:tc>
          <w:tcPr>
            <w:tcW w:w="3510" w:type="dxa"/>
            <w:vAlign w:val="bottom"/>
          </w:tcPr>
          <w:p w14:paraId="15AA4F8D" w14:textId="77777777" w:rsidR="005A768E" w:rsidRPr="00AE33D1" w:rsidRDefault="005A768E" w:rsidP="005A768E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E33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41BA9808" w14:textId="77777777" w:rsidR="005A768E" w:rsidRPr="00AE33D1" w:rsidRDefault="005A768E" w:rsidP="005A768E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724" w:type="dxa"/>
            <w:vAlign w:val="bottom"/>
          </w:tcPr>
          <w:p w14:paraId="2E675382" w14:textId="77777777" w:rsidR="005A768E" w:rsidRPr="00AE33D1" w:rsidRDefault="005A768E" w:rsidP="005A768E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E33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A768E" w:rsidRPr="00AE33D1" w14:paraId="18F65A66" w14:textId="77777777" w:rsidTr="005A768E">
        <w:tc>
          <w:tcPr>
            <w:tcW w:w="3510" w:type="dxa"/>
          </w:tcPr>
          <w:p w14:paraId="645B064C" w14:textId="1827EF9E" w:rsidR="005A768E" w:rsidRPr="00AE33D1" w:rsidRDefault="005A768E" w:rsidP="005A768E">
            <w:pPr>
              <w:pStyle w:val="block"/>
              <w:spacing w:after="0" w:line="240" w:lineRule="atLeast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33D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เงินกู้ยืม</w:t>
            </w:r>
          </w:p>
        </w:tc>
        <w:tc>
          <w:tcPr>
            <w:tcW w:w="236" w:type="dxa"/>
          </w:tcPr>
          <w:p w14:paraId="130D8347" w14:textId="77777777" w:rsidR="005A768E" w:rsidRPr="00AE33D1" w:rsidRDefault="005A768E" w:rsidP="005A768E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724" w:type="dxa"/>
          </w:tcPr>
          <w:p w14:paraId="08720354" w14:textId="77777777" w:rsidR="005A768E" w:rsidRPr="00AE33D1" w:rsidRDefault="005A768E" w:rsidP="005A768E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</w:tbl>
    <w:p w14:paraId="3DF6CD54" w14:textId="2C71A729" w:rsidR="005A768E" w:rsidRPr="0030122E" w:rsidRDefault="005A768E" w:rsidP="005A7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Calibri" w:hAnsiTheme="majorBidi" w:cstheme="majorBidi"/>
          <w:sz w:val="24"/>
          <w:szCs w:val="24"/>
          <w:lang w:val="en-GB"/>
        </w:rPr>
      </w:pPr>
    </w:p>
    <w:p w14:paraId="287E4C27" w14:textId="7DB31D7A" w:rsidR="005A768E" w:rsidRPr="00AE33D1" w:rsidRDefault="005A768E" w:rsidP="005A768E">
      <w:pPr>
        <w:pStyle w:val="block"/>
        <w:spacing w:after="0" w:line="228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AE33D1">
        <w:rPr>
          <w:rFonts w:ascii="Angsana New" w:hAnsi="Angsana New" w:cs="Angsana New" w:hint="cs"/>
          <w:sz w:val="30"/>
          <w:szCs w:val="30"/>
          <w:cs/>
          <w:lang w:val="en-US" w:bidi="th-TH"/>
        </w:rPr>
        <w:t>สินทรัพย์และหนี้สินทางการเงินอื่นของกลุ่มบริษัทจัดอยู่ในประเภทระยะสั้น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235320E2" w14:textId="77777777" w:rsidR="00C407B5" w:rsidRPr="0030122E" w:rsidRDefault="00C407B5" w:rsidP="00C407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900" w:right="29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66E9B07" w14:textId="45A34321" w:rsidR="00020DB6" w:rsidRPr="00AE33D1" w:rsidRDefault="007129B3" w:rsidP="00661016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right="29" w:hanging="99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E33D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AE33D1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   </w:t>
      </w:r>
    </w:p>
    <w:p w14:paraId="74DE5875" w14:textId="49433360" w:rsidR="00020DB6" w:rsidRPr="0030122E" w:rsidRDefault="00020DB6" w:rsidP="003C4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b/>
          <w:bCs/>
          <w:i/>
          <w:iCs/>
          <w:sz w:val="24"/>
          <w:szCs w:val="24"/>
        </w:rPr>
      </w:pPr>
    </w:p>
    <w:p w14:paraId="3216B82D" w14:textId="0172C6F4" w:rsidR="0030122E" w:rsidRPr="0030122E" w:rsidRDefault="0030122E" w:rsidP="00945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90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  <w:r w:rsidRPr="0030122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3A5F9F65" w14:textId="77777777" w:rsidR="0030122E" w:rsidRPr="0030122E" w:rsidRDefault="0030122E" w:rsidP="003C4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b/>
          <w:bCs/>
          <w:i/>
          <w:iCs/>
          <w:sz w:val="24"/>
          <w:szCs w:val="24"/>
          <w:cs/>
        </w:rPr>
      </w:pPr>
    </w:p>
    <w:p w14:paraId="0A78EA76" w14:textId="77777777" w:rsidR="00F541BE" w:rsidRPr="00CF6D02" w:rsidRDefault="00F541BE" w:rsidP="00F541BE">
      <w:pPr>
        <w:tabs>
          <w:tab w:val="clear" w:pos="454"/>
        </w:tabs>
        <w:spacing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F6D02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CF6D02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CF6D02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5CA0C90F" w14:textId="77777777" w:rsidR="0066689D" w:rsidRPr="00CF6D02" w:rsidRDefault="0066689D" w:rsidP="00C407B5">
      <w:pPr>
        <w:tabs>
          <w:tab w:val="clear" w:pos="454"/>
        </w:tabs>
        <w:spacing w:line="240" w:lineRule="auto"/>
        <w:ind w:left="450" w:right="-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A4CAADF" w14:textId="04D06AF8" w:rsidR="007129B3" w:rsidRPr="00CF6D02" w:rsidRDefault="007129B3" w:rsidP="00C407B5">
      <w:pPr>
        <w:tabs>
          <w:tab w:val="clear" w:pos="454"/>
        </w:tabs>
        <w:spacing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F6D02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นโยบายการบริหารความเสี่ยงของกลุ่มบริษั</w:t>
      </w:r>
      <w:r w:rsidR="00BD6119" w:rsidRPr="00CF6D02">
        <w:rPr>
          <w:rFonts w:asciiTheme="majorBidi" w:hAnsiTheme="majorBidi" w:cstheme="majorBidi" w:hint="cs"/>
          <w:sz w:val="30"/>
          <w:szCs w:val="30"/>
          <w:cs/>
        </w:rPr>
        <w:t>ท</w:t>
      </w:r>
      <w:r w:rsidRPr="00CF6D02">
        <w:rPr>
          <w:rFonts w:asciiTheme="majorBidi" w:hAnsiTheme="majorBidi" w:cstheme="majorBidi" w:hint="cs"/>
          <w:sz w:val="30"/>
          <w:szCs w:val="30"/>
          <w:cs/>
        </w:rPr>
        <w:t>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CF6D02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CF6D02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A442B91" w14:textId="77777777" w:rsidR="007129B3" w:rsidRPr="00CF6D02" w:rsidRDefault="007129B3" w:rsidP="00C407B5">
      <w:pPr>
        <w:tabs>
          <w:tab w:val="clear" w:pos="454"/>
        </w:tabs>
        <w:spacing w:line="240" w:lineRule="auto"/>
        <w:ind w:left="450"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14B2CF2D" w14:textId="77777777" w:rsidR="00F541BE" w:rsidRDefault="00F541BE" w:rsidP="00F541BE">
      <w:pPr>
        <w:tabs>
          <w:tab w:val="clear" w:pos="454"/>
        </w:tabs>
        <w:spacing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F6D02"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>
        <w:rPr>
          <w:rFonts w:asciiTheme="majorBidi" w:hAnsiTheme="majorBidi" w:cstheme="majorBidi" w:hint="cs"/>
          <w:sz w:val="30"/>
          <w:szCs w:val="30"/>
          <w:cs/>
        </w:rPr>
        <w:t>ตรวจสอบของ</w:t>
      </w:r>
      <w:r w:rsidRPr="00CF6D02">
        <w:rPr>
          <w:rFonts w:asciiTheme="majorBidi" w:hAnsiTheme="majorBidi" w:cstheme="majorBidi" w:hint="cs"/>
          <w:sz w:val="30"/>
          <w:szCs w:val="30"/>
          <w:cs/>
        </w:rPr>
        <w:t>กลุ่มบริษัทมี</w:t>
      </w:r>
      <w:r>
        <w:rPr>
          <w:rFonts w:asciiTheme="majorBidi" w:hAnsiTheme="majorBidi" w:cstheme="majorBidi" w:hint="cs"/>
          <w:sz w:val="30"/>
          <w:szCs w:val="30"/>
          <w:cs/>
        </w:rPr>
        <w:t>หน้าที่สอบทานระบบการบริหารความเสี่ยงให้เป็นไปอย่างรัดกุม เหมาะสม และมีประสิทธิภาพ เพื่อให้มั่นใจว่ามีระบบการควบคุมที่เหมาะสมและเพียงพอต่อความเสี่ยงด้าน</w:t>
      </w:r>
      <w:r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การทุจริตที่อาจเกิดขึ้น โดยกำกับดูแลให้สำนักตรวจสอบภายในทำการสอบทานและประเมินความเพียงพอและ</w:t>
      </w:r>
      <w:r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ความมีประสิทธิผลของการบริหารความเสี่ยงและการควบคุมภายในของบริษัทและบริษัทย่อย และรายงานผลที่ได้ต่อคณะกรรมการตรวจสอบ</w:t>
      </w:r>
    </w:p>
    <w:p w14:paraId="0EFA7181" w14:textId="72485D0E" w:rsidR="00020DB6" w:rsidRPr="00CF6D02" w:rsidRDefault="00020DB6" w:rsidP="003C4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b/>
          <w:bCs/>
          <w:i/>
          <w:iCs/>
          <w:sz w:val="22"/>
          <w:szCs w:val="22"/>
        </w:rPr>
      </w:pPr>
    </w:p>
    <w:p w14:paraId="5D26D1CD" w14:textId="747312C5" w:rsidR="00C47619" w:rsidRPr="00CF6D02" w:rsidRDefault="00B413CF" w:rsidP="003C4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F6D0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0D07E9" w:rsidRPr="00CF6D02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0D07E9" w:rsidRPr="00CF6D0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="000D07E9" w:rsidRPr="00CF6D0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.1) </w:t>
      </w:r>
      <w:r w:rsidR="00C47619" w:rsidRPr="00CF6D0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2172F462" w14:textId="5216287F" w:rsidR="00C47619" w:rsidRPr="00B413CF" w:rsidRDefault="00C47619" w:rsidP="003C4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BB93EC8" w14:textId="7108A74B" w:rsidR="00C47619" w:rsidRPr="00CF6D02" w:rsidRDefault="00C47619" w:rsidP="00C47619">
      <w:pPr>
        <w:tabs>
          <w:tab w:val="clear" w:pos="907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6D02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371C6242" w14:textId="1F00215C" w:rsidR="00C47619" w:rsidRPr="00CF6D02" w:rsidRDefault="00B93F44" w:rsidP="00C47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6D02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CF6D02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CF6D02">
        <w:rPr>
          <w:rFonts w:asciiTheme="majorBidi" w:hAnsiTheme="majorBidi" w:cstheme="majorBidi"/>
          <w:sz w:val="30"/>
          <w:szCs w:val="30"/>
        </w:rPr>
        <w:t xml:space="preserve">.1.1) </w:t>
      </w:r>
      <w:r w:rsidR="00C47619" w:rsidRPr="00CF6D02">
        <w:rPr>
          <w:rFonts w:asciiTheme="majorBidi" w:hAnsiTheme="majorBidi" w:cstheme="majorBidi" w:hint="cs"/>
          <w:sz w:val="30"/>
          <w:szCs w:val="30"/>
          <w:cs/>
        </w:rPr>
        <w:t>ลูกหนี้การค้า</w:t>
      </w:r>
      <w:r w:rsidRPr="00CF6D02">
        <w:rPr>
          <w:rFonts w:asciiTheme="majorBidi" w:hAnsiTheme="majorBidi" w:hint="cs"/>
          <w:sz w:val="30"/>
          <w:szCs w:val="30"/>
          <w:cs/>
        </w:rPr>
        <w:t>และลูกหนี้หมุนเวียนอื่น</w:t>
      </w:r>
    </w:p>
    <w:p w14:paraId="2D7E21F3" w14:textId="77777777" w:rsidR="00C47619" w:rsidRPr="00B413CF" w:rsidRDefault="00C47619" w:rsidP="00C47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b/>
          <w:bCs/>
          <w:i/>
          <w:iCs/>
          <w:sz w:val="20"/>
          <w:szCs w:val="20"/>
        </w:rPr>
      </w:pPr>
    </w:p>
    <w:p w14:paraId="5C18067F" w14:textId="77F7E631" w:rsidR="00C47619" w:rsidRPr="00CF6D02" w:rsidRDefault="00C47619" w:rsidP="00403061">
      <w:pPr>
        <w:tabs>
          <w:tab w:val="clear" w:pos="907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6D02">
        <w:rPr>
          <w:rFonts w:asciiTheme="majorBidi" w:hAnsiTheme="majorBidi" w:cstheme="majorBidi" w:hint="cs"/>
          <w:sz w:val="30"/>
          <w:szCs w:val="30"/>
          <w:cs/>
        </w:rPr>
        <w:t xml:space="preserve">ฐานะเปิดต่อ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</w:t>
      </w:r>
    </w:p>
    <w:p w14:paraId="20BE2ABA" w14:textId="77777777" w:rsidR="00C47619" w:rsidRPr="00B413CF" w:rsidRDefault="00C47619" w:rsidP="00C407B5">
      <w:pPr>
        <w:tabs>
          <w:tab w:val="clear" w:pos="907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A79ED53" w14:textId="4B5C3A50" w:rsidR="00C47619" w:rsidRPr="00CF6D02" w:rsidRDefault="00FC0079" w:rsidP="00403061">
      <w:pPr>
        <w:tabs>
          <w:tab w:val="clear" w:pos="907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ผู้บริหารเป็นผู้</w:t>
      </w:r>
      <w:r w:rsidR="00C47619" w:rsidRPr="00CF6D02">
        <w:rPr>
          <w:rFonts w:asciiTheme="majorBidi" w:hAnsiTheme="majorBidi" w:cstheme="majorBidi" w:hint="cs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มาตรฐานในการชำระเงินและกา</w:t>
      </w:r>
      <w:r w:rsidR="0030122E" w:rsidRPr="00CF6D02">
        <w:rPr>
          <w:rFonts w:asciiTheme="majorBidi" w:hAnsiTheme="majorBidi" w:cstheme="majorBidi" w:hint="cs"/>
          <w:sz w:val="30"/>
          <w:szCs w:val="30"/>
          <w:cs/>
        </w:rPr>
        <w:t>รให้บริการ</w:t>
      </w:r>
      <w:r w:rsidR="00C47619" w:rsidRPr="00CF6D02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กลุ่มบริษัทจะทบทวนอันดับความน่าเชื่อถือภายนอก</w:t>
      </w:r>
      <w:r w:rsidR="00CF6D02">
        <w:rPr>
          <w:rFonts w:asciiTheme="majorBidi" w:hAnsiTheme="majorBidi" w:cstheme="majorBidi"/>
          <w:sz w:val="30"/>
          <w:szCs w:val="30"/>
        </w:rPr>
        <w:t xml:space="preserve"> (</w:t>
      </w:r>
      <w:r w:rsidR="00CF6D02">
        <w:rPr>
          <w:rFonts w:asciiTheme="majorBidi" w:hAnsiTheme="majorBidi" w:cstheme="majorBidi" w:hint="cs"/>
          <w:sz w:val="30"/>
          <w:szCs w:val="30"/>
          <w:cs/>
        </w:rPr>
        <w:t>ถ้ามี</w:t>
      </w:r>
      <w:r w:rsidR="00CF6D02">
        <w:rPr>
          <w:rFonts w:asciiTheme="majorBidi" w:hAnsiTheme="majorBidi" w:cstheme="majorBidi"/>
          <w:sz w:val="30"/>
          <w:szCs w:val="30"/>
        </w:rPr>
        <w:t xml:space="preserve">) </w:t>
      </w:r>
      <w:r w:rsidR="00C47619" w:rsidRPr="00CF6D02">
        <w:rPr>
          <w:rFonts w:asciiTheme="majorBidi" w:hAnsiTheme="majorBidi" w:cstheme="majorBidi" w:hint="cs"/>
          <w:sz w:val="30"/>
          <w:szCs w:val="30"/>
          <w:cs/>
        </w:rPr>
        <w:t>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 ยอดขายที่เกินกว่าวงเงินดังกล่าวต้องได้รับการอนุมัติจาก</w:t>
      </w:r>
      <w:r w:rsidR="00CF6D02">
        <w:rPr>
          <w:rFonts w:asciiTheme="majorBidi" w:hAnsiTheme="majorBidi" w:cstheme="majorBidi" w:hint="cs"/>
          <w:sz w:val="30"/>
          <w:szCs w:val="30"/>
          <w:cs/>
        </w:rPr>
        <w:t>ผู้รับผิดชอบ</w:t>
      </w:r>
    </w:p>
    <w:p w14:paraId="72925520" w14:textId="77777777" w:rsidR="00C47619" w:rsidRPr="00B413CF" w:rsidRDefault="00C47619" w:rsidP="00C47619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20"/>
          <w:szCs w:val="20"/>
        </w:rPr>
      </w:pPr>
    </w:p>
    <w:p w14:paraId="72D8B3DE" w14:textId="65A22896" w:rsidR="00C47619" w:rsidRPr="00CF6D02" w:rsidRDefault="00C47619" w:rsidP="00403061">
      <w:pPr>
        <w:tabs>
          <w:tab w:val="clear" w:pos="907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F6D02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 </w:t>
      </w:r>
      <w:r w:rsidR="00CF021E" w:rsidRPr="00CF6D02">
        <w:rPr>
          <w:rFonts w:asciiTheme="majorBidi" w:hAnsiTheme="majorBidi" w:cstheme="majorBidi"/>
          <w:sz w:val="30"/>
          <w:szCs w:val="30"/>
        </w:rPr>
        <w:t>30</w:t>
      </w:r>
      <w:r w:rsidR="00B00B2E" w:rsidRPr="00CF6D02">
        <w:rPr>
          <w:rFonts w:asciiTheme="majorBidi" w:hAnsiTheme="majorBidi" w:cstheme="majorBidi"/>
          <w:sz w:val="30"/>
          <w:szCs w:val="30"/>
        </w:rPr>
        <w:t xml:space="preserve"> </w:t>
      </w:r>
      <w:r w:rsidR="00B00B2E" w:rsidRPr="00CF6D02">
        <w:rPr>
          <w:rFonts w:asciiTheme="majorBidi" w:hAnsiTheme="majorBidi" w:cstheme="majorBidi" w:hint="cs"/>
          <w:sz w:val="30"/>
          <w:szCs w:val="30"/>
          <w:cs/>
        </w:rPr>
        <w:t>วัน</w:t>
      </w:r>
    </w:p>
    <w:p w14:paraId="61A455A1" w14:textId="77777777" w:rsidR="00D93B30" w:rsidRPr="00B413CF" w:rsidRDefault="00D93B30" w:rsidP="000D07E9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3FEDD6F8" w14:textId="0256D492" w:rsidR="000D07E9" w:rsidRPr="00AE33D1" w:rsidRDefault="00B93F44" w:rsidP="000D07E9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6D02">
        <w:rPr>
          <w:rFonts w:asciiTheme="majorBidi" w:hAnsiTheme="majorBidi" w:hint="cs"/>
          <w:sz w:val="30"/>
          <w:szCs w:val="30"/>
          <w:cs/>
        </w:rPr>
        <w:t>ความเสี่ยงด้านเครดิตของ</w:t>
      </w:r>
      <w:r w:rsidR="000D07E9" w:rsidRPr="00CF6D02">
        <w:rPr>
          <w:rFonts w:asciiTheme="majorBidi" w:hAnsiTheme="majorBidi" w:hint="cs"/>
          <w:sz w:val="30"/>
          <w:szCs w:val="30"/>
          <w:cs/>
        </w:rPr>
        <w:t>ลูกหนี้การค้า</w:t>
      </w:r>
      <w:r w:rsidR="000D07E9" w:rsidRPr="00CF6D02">
        <w:rPr>
          <w:rFonts w:asciiTheme="majorBidi" w:hAnsiTheme="majorBidi"/>
          <w:sz w:val="30"/>
          <w:szCs w:val="30"/>
          <w:cs/>
        </w:rPr>
        <w:t xml:space="preserve"> </w:t>
      </w:r>
      <w:r w:rsidR="000D07E9" w:rsidRPr="00CF6D02">
        <w:rPr>
          <w:rFonts w:asciiTheme="majorBidi" w:hAnsiTheme="majorBidi" w:hint="cs"/>
          <w:sz w:val="30"/>
          <w:szCs w:val="30"/>
          <w:cs/>
        </w:rPr>
        <w:t>ลูกหนี้</w:t>
      </w:r>
      <w:r w:rsidR="0030122E" w:rsidRPr="00CF6D02">
        <w:rPr>
          <w:rFonts w:asciiTheme="majorBidi" w:hAnsiTheme="majorBidi" w:hint="cs"/>
          <w:sz w:val="30"/>
          <w:szCs w:val="30"/>
          <w:cs/>
        </w:rPr>
        <w:t>หมุนเวียน</w:t>
      </w:r>
      <w:r w:rsidR="000D07E9" w:rsidRPr="00CF6D02">
        <w:rPr>
          <w:rFonts w:asciiTheme="majorBidi" w:hAnsiTheme="majorBidi" w:hint="cs"/>
          <w:sz w:val="30"/>
          <w:szCs w:val="30"/>
          <w:cs/>
        </w:rPr>
        <w:t>อื่นกับกิจการที่เกี่ยวข้องกันและเงินให้กู้ยืมแก่กิจการที่เกี่ยวข้องกัน</w:t>
      </w:r>
      <w:r w:rsidR="000D07E9" w:rsidRPr="00CF6D02">
        <w:rPr>
          <w:rFonts w:asciiTheme="majorBidi" w:hAnsiTheme="majorBidi"/>
          <w:sz w:val="30"/>
          <w:szCs w:val="30"/>
          <w:cs/>
        </w:rPr>
        <w:t xml:space="preserve"> </w:t>
      </w:r>
      <w:r w:rsidR="000D07E9" w:rsidRPr="00CF6D02">
        <w:rPr>
          <w:rFonts w:asciiTheme="majorBidi" w:hAnsiTheme="majorBidi" w:hint="cs"/>
          <w:sz w:val="30"/>
          <w:szCs w:val="30"/>
          <w:cs/>
        </w:rPr>
        <w:t>ผู้บริหารได้พิจารณาปัจจัยต่างๆ</w:t>
      </w:r>
      <w:r w:rsidR="000D07E9" w:rsidRPr="00CF6D02">
        <w:rPr>
          <w:rFonts w:asciiTheme="majorBidi" w:hAnsiTheme="majorBidi"/>
          <w:sz w:val="30"/>
          <w:szCs w:val="30"/>
          <w:cs/>
        </w:rPr>
        <w:t xml:space="preserve"> </w:t>
      </w:r>
      <w:r w:rsidR="000D07E9" w:rsidRPr="00CF6D02">
        <w:rPr>
          <w:rFonts w:asciiTheme="majorBidi" w:hAnsiTheme="majorBidi" w:hint="cs"/>
          <w:sz w:val="30"/>
          <w:szCs w:val="30"/>
          <w:cs/>
        </w:rPr>
        <w:t>ทั้งภายในและภายนอกที่อาจส่งผลกระทบต่อความเสี่ยงทางด้านเครดิตของกิจการที่เกี่ยวข้องกันแต่ละรายซึ่งผู้บริหารพิจารณาว่ากิจการที่เกี่ยวข้องกันและบริษัทย่อยมีความเสี่ยงด้านเครดิตต่ำ</w:t>
      </w:r>
      <w:r w:rsidR="000D07E9" w:rsidRPr="00CF6D02">
        <w:rPr>
          <w:rFonts w:asciiTheme="majorBidi" w:hAnsiTheme="majorBidi"/>
          <w:sz w:val="30"/>
          <w:szCs w:val="30"/>
          <w:cs/>
        </w:rPr>
        <w:t xml:space="preserve"> </w:t>
      </w:r>
      <w:r w:rsidR="000D07E9" w:rsidRPr="00CF6D02">
        <w:rPr>
          <w:rFonts w:asciiTheme="majorBidi" w:hAnsiTheme="majorBidi" w:hint="cs"/>
          <w:sz w:val="30"/>
          <w:szCs w:val="30"/>
          <w:cs/>
        </w:rPr>
        <w:t>นโยบายของกลุ่มบริษัทจะให้มีเงินให้กู้ยืมแก่กิจการที่เกี่ยวข้องกันเฉพาะบริษัทย่อยของบริษัทเท่านั้น</w:t>
      </w:r>
    </w:p>
    <w:p w14:paraId="5A41253E" w14:textId="77777777" w:rsidR="000D07E9" w:rsidRPr="00B413CF" w:rsidRDefault="000D07E9" w:rsidP="00C47619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20"/>
          <w:szCs w:val="20"/>
        </w:rPr>
      </w:pPr>
    </w:p>
    <w:p w14:paraId="2FB3DCC4" w14:textId="51D1B979" w:rsidR="00C47619" w:rsidRDefault="00C47619" w:rsidP="00B41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AE33D1">
        <w:rPr>
          <w:rFonts w:hint="cs"/>
          <w:sz w:val="30"/>
          <w:szCs w:val="30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  <w:r w:rsidR="00B93F44" w:rsidRPr="00AE33D1">
        <w:rPr>
          <w:rFonts w:asciiTheme="majorBidi" w:hAnsiTheme="majorBidi" w:hint="cs"/>
          <w:sz w:val="30"/>
          <w:szCs w:val="30"/>
          <w:cs/>
        </w:rPr>
        <w:t>และลูกหนี้หมุนเวียนอื่น</w:t>
      </w:r>
    </w:p>
    <w:p w14:paraId="75C52A33" w14:textId="77777777" w:rsidR="00B413CF" w:rsidRPr="00B413CF" w:rsidRDefault="00B413CF" w:rsidP="00B41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/>
          <w:sz w:val="20"/>
          <w:szCs w:val="20"/>
        </w:rPr>
      </w:pPr>
    </w:p>
    <w:tbl>
      <w:tblPr>
        <w:tblW w:w="9273" w:type="dxa"/>
        <w:tblInd w:w="558" w:type="dxa"/>
        <w:tblLook w:val="04A0" w:firstRow="1" w:lastRow="0" w:firstColumn="1" w:lastColumn="0" w:noHBand="0" w:noVBand="1"/>
      </w:tblPr>
      <w:tblGrid>
        <w:gridCol w:w="4320"/>
        <w:gridCol w:w="1440"/>
        <w:gridCol w:w="360"/>
        <w:gridCol w:w="1350"/>
        <w:gridCol w:w="270"/>
        <w:gridCol w:w="1533"/>
      </w:tblGrid>
      <w:tr w:rsidR="0083688D" w:rsidRPr="00AE33D1" w14:paraId="322DEAD9" w14:textId="77777777" w:rsidTr="00AC5F6F">
        <w:trPr>
          <w:trHeight w:val="20"/>
          <w:tblHeader/>
        </w:trPr>
        <w:tc>
          <w:tcPr>
            <w:tcW w:w="4320" w:type="dxa"/>
            <w:vAlign w:val="bottom"/>
          </w:tcPr>
          <w:p w14:paraId="0337BC40" w14:textId="77777777" w:rsidR="0083688D" w:rsidRPr="00AE33D1" w:rsidRDefault="0083688D" w:rsidP="00B413C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23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3" w:type="dxa"/>
            <w:gridSpan w:val="5"/>
            <w:vAlign w:val="bottom"/>
            <w:hideMark/>
          </w:tcPr>
          <w:p w14:paraId="0C3D9947" w14:textId="77777777" w:rsidR="0083688D" w:rsidRPr="00AE33D1" w:rsidRDefault="0083688D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3688D" w:rsidRPr="00AE33D1" w14:paraId="509E9242" w14:textId="77777777" w:rsidTr="00AC5F6F">
        <w:trPr>
          <w:trHeight w:val="20"/>
          <w:tblHeader/>
        </w:trPr>
        <w:tc>
          <w:tcPr>
            <w:tcW w:w="4320" w:type="dxa"/>
            <w:vAlign w:val="bottom"/>
            <w:hideMark/>
          </w:tcPr>
          <w:p w14:paraId="26975E31" w14:textId="0D238828" w:rsidR="0083688D" w:rsidRPr="00AE33D1" w:rsidRDefault="0083688D" w:rsidP="00B413C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23" w:lineRule="auto"/>
              <w:ind w:right="-111"/>
              <w:jc w:val="both"/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E33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Pr="00AE33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AE33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E33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18054074" w14:textId="77777777" w:rsidR="0083688D" w:rsidRPr="00AE33D1" w:rsidRDefault="0083688D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60" w:type="dxa"/>
            <w:vAlign w:val="bottom"/>
          </w:tcPr>
          <w:p w14:paraId="1C865847" w14:textId="77777777" w:rsidR="0083688D" w:rsidRPr="00AE33D1" w:rsidRDefault="0083688D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4659C78E" w14:textId="77777777" w:rsidR="00AC5F6F" w:rsidRPr="00AE33D1" w:rsidRDefault="00AC5F6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มูลค่ารวม</w:t>
            </w:r>
          </w:p>
          <w:p w14:paraId="2A291B0C" w14:textId="7D496EE5" w:rsidR="0083688D" w:rsidRPr="00AE33D1" w:rsidRDefault="00AC5F6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  <w:vAlign w:val="bottom"/>
          </w:tcPr>
          <w:p w14:paraId="05FF76ED" w14:textId="77777777" w:rsidR="0083688D" w:rsidRPr="00AE33D1" w:rsidRDefault="0083688D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3" w:type="dxa"/>
            <w:vAlign w:val="bottom"/>
            <w:hideMark/>
          </w:tcPr>
          <w:p w14:paraId="3482143A" w14:textId="77777777" w:rsidR="0083688D" w:rsidRPr="00AE33D1" w:rsidRDefault="0083688D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</w:p>
          <w:p w14:paraId="7D4EBC66" w14:textId="77777777" w:rsidR="0083688D" w:rsidRPr="00AE33D1" w:rsidRDefault="0083688D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จากการด้อยค่า</w:t>
            </w:r>
          </w:p>
        </w:tc>
      </w:tr>
      <w:tr w:rsidR="00AC5F6F" w:rsidRPr="00AE33D1" w14:paraId="67E533C9" w14:textId="77777777" w:rsidTr="00AC5F6F">
        <w:trPr>
          <w:trHeight w:val="20"/>
          <w:tblHeader/>
        </w:trPr>
        <w:tc>
          <w:tcPr>
            <w:tcW w:w="4320" w:type="dxa"/>
          </w:tcPr>
          <w:p w14:paraId="6E5DDBE5" w14:textId="77777777" w:rsidR="00AC5F6F" w:rsidRPr="00AE33D1" w:rsidRDefault="00AC5F6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4953" w:type="dxa"/>
            <w:gridSpan w:val="5"/>
            <w:hideMark/>
          </w:tcPr>
          <w:p w14:paraId="1BA018D4" w14:textId="05D6D54E" w:rsidR="00AC5F6F" w:rsidRPr="00AE33D1" w:rsidRDefault="00AC5F6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ind w:left="-129" w:right="-86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7C3186" w:rsidRPr="00AE33D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E33D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3688D" w:rsidRPr="00AE33D1" w14:paraId="6D6B8219" w14:textId="77777777" w:rsidTr="0083688D">
        <w:trPr>
          <w:trHeight w:val="20"/>
        </w:trPr>
        <w:tc>
          <w:tcPr>
            <w:tcW w:w="4320" w:type="dxa"/>
            <w:hideMark/>
          </w:tcPr>
          <w:p w14:paraId="5F009DC1" w14:textId="77777777" w:rsidR="0083688D" w:rsidRPr="00AE33D1" w:rsidRDefault="0083688D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35B0D8FE" w14:textId="77777777" w:rsidR="0083688D" w:rsidRPr="00AE33D1" w:rsidRDefault="0083688D" w:rsidP="00B413CF">
            <w:pPr>
              <w:tabs>
                <w:tab w:val="clear" w:pos="227"/>
                <w:tab w:val="decimal" w:pos="425"/>
              </w:tabs>
              <w:spacing w:line="223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C8166FB" w14:textId="77777777" w:rsidR="0083688D" w:rsidRPr="00AE33D1" w:rsidRDefault="0083688D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B589BCC" w14:textId="77777777" w:rsidR="0083688D" w:rsidRPr="00AE33D1" w:rsidRDefault="0083688D" w:rsidP="00B413CF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23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5DE189" w14:textId="77777777" w:rsidR="0083688D" w:rsidRPr="00AE33D1" w:rsidRDefault="0083688D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49A22B7F" w14:textId="77777777" w:rsidR="0083688D" w:rsidRPr="00AE33D1" w:rsidRDefault="0083688D" w:rsidP="00B413CF">
            <w:pPr>
              <w:tabs>
                <w:tab w:val="clear" w:pos="227"/>
                <w:tab w:val="clear" w:pos="454"/>
                <w:tab w:val="clear" w:pos="680"/>
                <w:tab w:val="decimal" w:pos="870"/>
              </w:tabs>
              <w:spacing w:line="223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526B" w:rsidRPr="00AE33D1" w14:paraId="35E04CAB" w14:textId="77777777" w:rsidTr="00AC5F6F">
        <w:trPr>
          <w:trHeight w:val="20"/>
        </w:trPr>
        <w:tc>
          <w:tcPr>
            <w:tcW w:w="4320" w:type="dxa"/>
            <w:hideMark/>
          </w:tcPr>
          <w:p w14:paraId="506AE68D" w14:textId="77777777" w:rsidR="00B9526B" w:rsidRPr="00AE33D1" w:rsidRDefault="00B9526B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301B9799" w14:textId="4E7EF863" w:rsidR="00B9526B" w:rsidRPr="00AE33D1" w:rsidRDefault="00B9526B" w:rsidP="00B413CF">
            <w:pPr>
              <w:tabs>
                <w:tab w:val="clear" w:pos="227"/>
                <w:tab w:val="decimal" w:pos="425"/>
              </w:tabs>
              <w:spacing w:line="223" w:lineRule="auto"/>
              <w:ind w:left="-12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AE33D1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8,2</w:t>
            </w:r>
            <w:r w:rsidR="00D22C8F" w:rsidRPr="00AE33D1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00</w:t>
            </w:r>
          </w:p>
        </w:tc>
        <w:tc>
          <w:tcPr>
            <w:tcW w:w="360" w:type="dxa"/>
          </w:tcPr>
          <w:p w14:paraId="2D93A366" w14:textId="77777777" w:rsidR="00B9526B" w:rsidRPr="00AE33D1" w:rsidRDefault="00B9526B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F0393A" w14:textId="1CB16C12" w:rsidR="00B9526B" w:rsidRPr="00AE33D1" w:rsidRDefault="00D22C8F" w:rsidP="00B413CF">
            <w:pPr>
              <w:tabs>
                <w:tab w:val="clear" w:pos="227"/>
                <w:tab w:val="decimal" w:pos="425"/>
              </w:tabs>
              <w:spacing w:line="223" w:lineRule="auto"/>
              <w:ind w:left="-129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AE33D1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8,200</w:t>
            </w:r>
          </w:p>
        </w:tc>
        <w:tc>
          <w:tcPr>
            <w:tcW w:w="270" w:type="dxa"/>
          </w:tcPr>
          <w:p w14:paraId="01D03041" w14:textId="77777777" w:rsidR="00B9526B" w:rsidRPr="00AE33D1" w:rsidRDefault="00B9526B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2AD7DA59" w14:textId="1C8D4FD4" w:rsidR="00B9526B" w:rsidRPr="00AE33D1" w:rsidRDefault="00B9526B" w:rsidP="00B413CF">
            <w:pPr>
              <w:tabs>
                <w:tab w:val="clear" w:pos="227"/>
                <w:tab w:val="clear" w:pos="454"/>
                <w:tab w:val="clear" w:pos="680"/>
                <w:tab w:val="decimal" w:pos="870"/>
              </w:tabs>
              <w:spacing w:line="223" w:lineRule="auto"/>
              <w:ind w:left="-129" w:right="18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7CE8" w:rsidRPr="00AE33D1" w14:paraId="6D83840D" w14:textId="77777777" w:rsidTr="00AC5F6F">
        <w:trPr>
          <w:trHeight w:val="20"/>
        </w:trPr>
        <w:tc>
          <w:tcPr>
            <w:tcW w:w="4320" w:type="dxa"/>
          </w:tcPr>
          <w:p w14:paraId="04B91ED9" w14:textId="77777777" w:rsidR="00E87CE8" w:rsidRPr="00AE33D1" w:rsidRDefault="00E87CE8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CE10E46" w14:textId="77777777" w:rsidR="00E87CE8" w:rsidRPr="00AE33D1" w:rsidRDefault="00E87CE8" w:rsidP="00B413CF">
            <w:pPr>
              <w:tabs>
                <w:tab w:val="clear" w:pos="227"/>
                <w:tab w:val="decimal" w:pos="425"/>
              </w:tabs>
              <w:spacing w:line="223" w:lineRule="auto"/>
              <w:ind w:left="-129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360" w:type="dxa"/>
          </w:tcPr>
          <w:p w14:paraId="70ED6A0B" w14:textId="77777777" w:rsidR="00E87CE8" w:rsidRPr="00AE33D1" w:rsidRDefault="00E87CE8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0A274C" w14:textId="77777777" w:rsidR="00E87CE8" w:rsidRPr="00AE33D1" w:rsidRDefault="00E87CE8" w:rsidP="00B413CF">
            <w:pPr>
              <w:tabs>
                <w:tab w:val="clear" w:pos="227"/>
                <w:tab w:val="decimal" w:pos="425"/>
              </w:tabs>
              <w:spacing w:line="223" w:lineRule="auto"/>
              <w:ind w:left="-129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14:paraId="23927FD4" w14:textId="77777777" w:rsidR="00E87CE8" w:rsidRPr="00AE33D1" w:rsidRDefault="00E87CE8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463EAD19" w14:textId="77777777" w:rsidR="00E87CE8" w:rsidRPr="00AE33D1" w:rsidRDefault="00E87CE8" w:rsidP="00B413CF">
            <w:pPr>
              <w:tabs>
                <w:tab w:val="clear" w:pos="227"/>
                <w:tab w:val="clear" w:pos="454"/>
                <w:tab w:val="clear" w:pos="680"/>
                <w:tab w:val="decimal" w:pos="870"/>
              </w:tabs>
              <w:spacing w:line="223" w:lineRule="auto"/>
              <w:ind w:left="-129" w:right="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526B" w:rsidRPr="00AE33D1" w14:paraId="1F9438E0" w14:textId="77777777" w:rsidTr="0083688D">
        <w:trPr>
          <w:trHeight w:val="20"/>
        </w:trPr>
        <w:tc>
          <w:tcPr>
            <w:tcW w:w="4320" w:type="dxa"/>
            <w:hideMark/>
          </w:tcPr>
          <w:p w14:paraId="78EA1FC6" w14:textId="77777777" w:rsidR="00B9526B" w:rsidRPr="00AE33D1" w:rsidRDefault="00B9526B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40" w:type="dxa"/>
          </w:tcPr>
          <w:p w14:paraId="48D1DF19" w14:textId="77777777" w:rsidR="00B9526B" w:rsidRPr="00AE33D1" w:rsidRDefault="00B9526B" w:rsidP="00B413CF">
            <w:pPr>
              <w:tabs>
                <w:tab w:val="clear" w:pos="227"/>
                <w:tab w:val="decimal" w:pos="425"/>
              </w:tabs>
              <w:spacing w:line="223" w:lineRule="auto"/>
              <w:ind w:left="-12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66898C6" w14:textId="77777777" w:rsidR="00B9526B" w:rsidRPr="00AE33D1" w:rsidRDefault="00B9526B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5B9C3D6" w14:textId="77777777" w:rsidR="00B9526B" w:rsidRPr="00AE33D1" w:rsidRDefault="00B9526B" w:rsidP="00B413CF">
            <w:pPr>
              <w:tabs>
                <w:tab w:val="clear" w:pos="227"/>
              </w:tabs>
              <w:spacing w:line="223" w:lineRule="auto"/>
              <w:ind w:left="-129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14:paraId="229AD5C4" w14:textId="77777777" w:rsidR="00B9526B" w:rsidRPr="00AE33D1" w:rsidRDefault="00B9526B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29077EB2" w14:textId="77777777" w:rsidR="00B9526B" w:rsidRPr="00AE33D1" w:rsidRDefault="00B9526B" w:rsidP="00B413CF">
            <w:pPr>
              <w:tabs>
                <w:tab w:val="clear" w:pos="227"/>
                <w:tab w:val="clear" w:pos="454"/>
                <w:tab w:val="clear" w:pos="680"/>
                <w:tab w:val="decimal" w:pos="870"/>
              </w:tabs>
              <w:spacing w:line="223" w:lineRule="auto"/>
              <w:ind w:left="-129" w:right="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526B" w:rsidRPr="00AE33D1" w14:paraId="4C2B4922" w14:textId="77777777" w:rsidTr="00AC5F6F">
        <w:trPr>
          <w:trHeight w:val="20"/>
        </w:trPr>
        <w:tc>
          <w:tcPr>
            <w:tcW w:w="4320" w:type="dxa"/>
            <w:hideMark/>
          </w:tcPr>
          <w:p w14:paraId="1456A46C" w14:textId="77777777" w:rsidR="00B9526B" w:rsidRPr="00AE33D1" w:rsidRDefault="00B9526B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E33D1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AE33D1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5AEE7BCE" w14:textId="546C9A22" w:rsidR="00B9526B" w:rsidRPr="00AE33D1" w:rsidRDefault="00B9526B" w:rsidP="00B413CF">
            <w:pPr>
              <w:tabs>
                <w:tab w:val="clear" w:pos="227"/>
                <w:tab w:val="decimal" w:pos="425"/>
              </w:tabs>
              <w:spacing w:line="223" w:lineRule="auto"/>
              <w:ind w:left="-12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color w:val="000000"/>
                <w:sz w:val="30"/>
                <w:szCs w:val="30"/>
              </w:rPr>
              <w:t>368</w:t>
            </w:r>
          </w:p>
        </w:tc>
        <w:tc>
          <w:tcPr>
            <w:tcW w:w="360" w:type="dxa"/>
          </w:tcPr>
          <w:p w14:paraId="0A106D00" w14:textId="77777777" w:rsidR="00B9526B" w:rsidRPr="00AE33D1" w:rsidRDefault="00B9526B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324057" w14:textId="2F202862" w:rsidR="00B9526B" w:rsidRPr="00AE33D1" w:rsidRDefault="00B9526B" w:rsidP="00B413CF">
            <w:pPr>
              <w:tabs>
                <w:tab w:val="clear" w:pos="227"/>
                <w:tab w:val="decimal" w:pos="425"/>
              </w:tabs>
              <w:spacing w:line="223" w:lineRule="auto"/>
              <w:ind w:left="-129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AE33D1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368</w:t>
            </w:r>
          </w:p>
        </w:tc>
        <w:tc>
          <w:tcPr>
            <w:tcW w:w="270" w:type="dxa"/>
          </w:tcPr>
          <w:p w14:paraId="29DB0AF2" w14:textId="77777777" w:rsidR="00B9526B" w:rsidRPr="00AE33D1" w:rsidRDefault="00B9526B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533FA860" w14:textId="2057A2BC" w:rsidR="00B9526B" w:rsidRPr="00AE33D1" w:rsidRDefault="00B9526B" w:rsidP="00B413CF">
            <w:pPr>
              <w:tabs>
                <w:tab w:val="clear" w:pos="227"/>
                <w:tab w:val="clear" w:pos="454"/>
                <w:tab w:val="clear" w:pos="680"/>
                <w:tab w:val="decimal" w:pos="870"/>
              </w:tabs>
              <w:spacing w:line="223" w:lineRule="auto"/>
              <w:ind w:left="-129" w:right="18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526B" w:rsidRPr="00AE33D1" w14:paraId="6ACE23E1" w14:textId="77777777" w:rsidTr="00AC5F6F">
        <w:trPr>
          <w:trHeight w:val="20"/>
        </w:trPr>
        <w:tc>
          <w:tcPr>
            <w:tcW w:w="4320" w:type="dxa"/>
            <w:hideMark/>
          </w:tcPr>
          <w:p w14:paraId="33A18A86" w14:textId="77777777" w:rsidR="00B9526B" w:rsidRPr="00AE33D1" w:rsidRDefault="00B9526B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E33D1">
              <w:rPr>
                <w:rFonts w:ascii="Angsana New" w:hAnsi="Angsana New" w:hint="cs"/>
                <w:sz w:val="30"/>
                <w:szCs w:val="30"/>
              </w:rPr>
              <w:t xml:space="preserve">31 - 60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574C031B" w14:textId="7878F217" w:rsidR="00B9526B" w:rsidRPr="00AE33D1" w:rsidRDefault="00B9526B" w:rsidP="00B413CF">
            <w:pPr>
              <w:tabs>
                <w:tab w:val="clear" w:pos="227"/>
                <w:tab w:val="decimal" w:pos="425"/>
              </w:tabs>
              <w:spacing w:line="223" w:lineRule="auto"/>
              <w:ind w:left="-12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color w:val="000000"/>
                <w:sz w:val="30"/>
                <w:szCs w:val="30"/>
              </w:rPr>
              <w:t>46</w:t>
            </w:r>
          </w:p>
        </w:tc>
        <w:tc>
          <w:tcPr>
            <w:tcW w:w="360" w:type="dxa"/>
          </w:tcPr>
          <w:p w14:paraId="1A200724" w14:textId="77777777" w:rsidR="00B9526B" w:rsidRPr="00AE33D1" w:rsidRDefault="00B9526B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BEABDF" w14:textId="7FB9F869" w:rsidR="00B9526B" w:rsidRPr="00AE33D1" w:rsidRDefault="00B9526B" w:rsidP="00B413CF">
            <w:pPr>
              <w:tabs>
                <w:tab w:val="clear" w:pos="227"/>
                <w:tab w:val="decimal" w:pos="425"/>
              </w:tabs>
              <w:spacing w:line="223" w:lineRule="auto"/>
              <w:ind w:left="-129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AE33D1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46</w:t>
            </w:r>
          </w:p>
        </w:tc>
        <w:tc>
          <w:tcPr>
            <w:tcW w:w="270" w:type="dxa"/>
          </w:tcPr>
          <w:p w14:paraId="02D461E8" w14:textId="77777777" w:rsidR="00B9526B" w:rsidRPr="00AE33D1" w:rsidRDefault="00B9526B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28BCB73B" w14:textId="020CECC7" w:rsidR="00B9526B" w:rsidRPr="00AE33D1" w:rsidRDefault="00B9526B" w:rsidP="00B41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23" w:lineRule="auto"/>
              <w:ind w:left="-129" w:right="18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F31BE" w:rsidRPr="00AE33D1" w14:paraId="2283766F" w14:textId="77777777" w:rsidTr="00AC5F6F">
        <w:trPr>
          <w:trHeight w:val="20"/>
        </w:trPr>
        <w:tc>
          <w:tcPr>
            <w:tcW w:w="4320" w:type="dxa"/>
          </w:tcPr>
          <w:p w14:paraId="5717D909" w14:textId="77777777" w:rsidR="007F31BE" w:rsidRPr="00AE33D1" w:rsidRDefault="007F31BE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8EE1226" w14:textId="77777777" w:rsidR="007F31BE" w:rsidRPr="00AE33D1" w:rsidRDefault="007F31BE" w:rsidP="00B413CF">
            <w:pPr>
              <w:tabs>
                <w:tab w:val="clear" w:pos="227"/>
                <w:tab w:val="decimal" w:pos="425"/>
              </w:tabs>
              <w:spacing w:line="223" w:lineRule="auto"/>
              <w:ind w:left="-1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</w:tcPr>
          <w:p w14:paraId="703B1A83" w14:textId="77777777" w:rsidR="007F31BE" w:rsidRPr="00AE33D1" w:rsidRDefault="007F31BE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750435" w14:textId="77777777" w:rsidR="007F31BE" w:rsidRPr="00AE33D1" w:rsidRDefault="007F31BE" w:rsidP="00B413CF">
            <w:pPr>
              <w:tabs>
                <w:tab w:val="clear" w:pos="227"/>
                <w:tab w:val="decimal" w:pos="425"/>
              </w:tabs>
              <w:spacing w:line="223" w:lineRule="auto"/>
              <w:ind w:left="-129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14:paraId="722F3F64" w14:textId="77777777" w:rsidR="007F31BE" w:rsidRPr="00AE33D1" w:rsidRDefault="007F31BE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199FCCE0" w14:textId="77777777" w:rsidR="007F31BE" w:rsidRPr="00AE33D1" w:rsidRDefault="007F31BE" w:rsidP="00B41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23" w:lineRule="auto"/>
              <w:ind w:left="-129" w:right="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31BE" w:rsidRPr="00AE33D1" w14:paraId="4CF9E970" w14:textId="77777777" w:rsidTr="00AC5F6F">
        <w:trPr>
          <w:trHeight w:val="20"/>
        </w:trPr>
        <w:tc>
          <w:tcPr>
            <w:tcW w:w="4320" w:type="dxa"/>
          </w:tcPr>
          <w:p w14:paraId="6A523890" w14:textId="77777777" w:rsidR="007F31BE" w:rsidRPr="00AE33D1" w:rsidRDefault="007F31BE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F50D210" w14:textId="77777777" w:rsidR="007F31BE" w:rsidRPr="00AE33D1" w:rsidRDefault="007F31BE" w:rsidP="00B413CF">
            <w:pPr>
              <w:tabs>
                <w:tab w:val="clear" w:pos="227"/>
                <w:tab w:val="decimal" w:pos="425"/>
              </w:tabs>
              <w:spacing w:line="223" w:lineRule="auto"/>
              <w:ind w:left="-1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</w:tcPr>
          <w:p w14:paraId="0A97A348" w14:textId="77777777" w:rsidR="007F31BE" w:rsidRPr="00AE33D1" w:rsidRDefault="007F31BE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5FB12F" w14:textId="77777777" w:rsidR="007F31BE" w:rsidRPr="00AE33D1" w:rsidRDefault="007F31BE" w:rsidP="00B413CF">
            <w:pPr>
              <w:tabs>
                <w:tab w:val="clear" w:pos="227"/>
                <w:tab w:val="decimal" w:pos="425"/>
              </w:tabs>
              <w:spacing w:line="223" w:lineRule="auto"/>
              <w:ind w:left="-129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14:paraId="501D4279" w14:textId="77777777" w:rsidR="007F31BE" w:rsidRPr="00AE33D1" w:rsidRDefault="007F31BE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0D8BF31A" w14:textId="77777777" w:rsidR="007F31BE" w:rsidRPr="00AE33D1" w:rsidRDefault="007F31BE" w:rsidP="00B413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23" w:lineRule="auto"/>
              <w:ind w:left="-129" w:right="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526B" w:rsidRPr="00AE33D1" w14:paraId="5B33FB25" w14:textId="77777777" w:rsidTr="00AC5F6F">
        <w:trPr>
          <w:trHeight w:val="20"/>
        </w:trPr>
        <w:tc>
          <w:tcPr>
            <w:tcW w:w="4320" w:type="dxa"/>
            <w:hideMark/>
          </w:tcPr>
          <w:p w14:paraId="01437098" w14:textId="77777777" w:rsidR="00B9526B" w:rsidRPr="00AE33D1" w:rsidRDefault="00B9526B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 xml:space="preserve">   </w:t>
            </w:r>
            <w:r w:rsidRPr="00AE33D1">
              <w:rPr>
                <w:rFonts w:ascii="Angsana New" w:hAnsi="Angsana New" w:hint="cs"/>
                <w:sz w:val="30"/>
                <w:szCs w:val="30"/>
              </w:rPr>
              <w:t>61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 w:hint="cs"/>
                <w:sz w:val="30"/>
                <w:szCs w:val="30"/>
              </w:rPr>
              <w:t xml:space="preserve">90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13432275" w14:textId="4DFB8A7A" w:rsidR="00B9526B" w:rsidRPr="00AE33D1" w:rsidRDefault="00B9526B" w:rsidP="00B413CF">
            <w:pPr>
              <w:tabs>
                <w:tab w:val="clear" w:pos="227"/>
                <w:tab w:val="decimal" w:pos="425"/>
              </w:tabs>
              <w:spacing w:line="223" w:lineRule="auto"/>
              <w:ind w:left="-12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color w:val="000000"/>
                <w:sz w:val="30"/>
                <w:szCs w:val="30"/>
              </w:rPr>
              <w:t>23</w:t>
            </w:r>
          </w:p>
        </w:tc>
        <w:tc>
          <w:tcPr>
            <w:tcW w:w="360" w:type="dxa"/>
          </w:tcPr>
          <w:p w14:paraId="118D8E91" w14:textId="77777777" w:rsidR="00B9526B" w:rsidRPr="00AE33D1" w:rsidRDefault="00B9526B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A30828" w14:textId="1C7BD8EC" w:rsidR="00B9526B" w:rsidRPr="00AE33D1" w:rsidRDefault="00B9526B" w:rsidP="00B413CF">
            <w:pPr>
              <w:tabs>
                <w:tab w:val="clear" w:pos="227"/>
                <w:tab w:val="decimal" w:pos="425"/>
              </w:tabs>
              <w:spacing w:line="223" w:lineRule="auto"/>
              <w:ind w:left="-129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AE33D1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23</w:t>
            </w:r>
          </w:p>
        </w:tc>
        <w:tc>
          <w:tcPr>
            <w:tcW w:w="270" w:type="dxa"/>
          </w:tcPr>
          <w:p w14:paraId="4F7CE6EC" w14:textId="77777777" w:rsidR="00B9526B" w:rsidRPr="00AE33D1" w:rsidRDefault="00B9526B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05B3BBB0" w14:textId="7DB3360F" w:rsidR="00B9526B" w:rsidRPr="00AE33D1" w:rsidRDefault="00B9526B" w:rsidP="00B413CF">
            <w:pPr>
              <w:tabs>
                <w:tab w:val="clear" w:pos="227"/>
                <w:tab w:val="clear" w:pos="454"/>
                <w:tab w:val="clear" w:pos="680"/>
                <w:tab w:val="decimal" w:pos="870"/>
              </w:tabs>
              <w:spacing w:line="223" w:lineRule="auto"/>
              <w:ind w:left="-129" w:right="18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526B" w:rsidRPr="00AE33D1" w14:paraId="59671E47" w14:textId="77777777" w:rsidTr="00AC5F6F">
        <w:trPr>
          <w:trHeight w:val="20"/>
        </w:trPr>
        <w:tc>
          <w:tcPr>
            <w:tcW w:w="4320" w:type="dxa"/>
          </w:tcPr>
          <w:p w14:paraId="554A6DFD" w14:textId="418DBFFD" w:rsidR="00B9526B" w:rsidRPr="00AE33D1" w:rsidRDefault="00B9526B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E33D1">
              <w:rPr>
                <w:rFonts w:ascii="Angsana New" w:hAnsi="Angsana New"/>
                <w:sz w:val="30"/>
                <w:szCs w:val="30"/>
              </w:rPr>
              <w:t>91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/>
                <w:sz w:val="30"/>
                <w:szCs w:val="30"/>
              </w:rPr>
              <w:t>180</w:t>
            </w:r>
            <w:r w:rsidRPr="00AE33D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236A61FF" w14:textId="07AD7ED4" w:rsidR="00B9526B" w:rsidRPr="00AE33D1" w:rsidRDefault="00B9526B" w:rsidP="00B413CF">
            <w:pPr>
              <w:tabs>
                <w:tab w:val="clear" w:pos="227"/>
                <w:tab w:val="decimal" w:pos="425"/>
              </w:tabs>
              <w:spacing w:line="223" w:lineRule="auto"/>
              <w:ind w:left="-12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color w:val="000000"/>
                <w:sz w:val="30"/>
                <w:szCs w:val="30"/>
              </w:rPr>
              <w:t>135</w:t>
            </w:r>
          </w:p>
        </w:tc>
        <w:tc>
          <w:tcPr>
            <w:tcW w:w="360" w:type="dxa"/>
          </w:tcPr>
          <w:p w14:paraId="433E3A5F" w14:textId="77777777" w:rsidR="00B9526B" w:rsidRPr="00AE33D1" w:rsidRDefault="00B9526B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5213F8" w14:textId="563D841D" w:rsidR="00B9526B" w:rsidRPr="00AE33D1" w:rsidRDefault="00B9526B" w:rsidP="00B413CF">
            <w:pPr>
              <w:tabs>
                <w:tab w:val="clear" w:pos="227"/>
                <w:tab w:val="decimal" w:pos="425"/>
              </w:tabs>
              <w:spacing w:line="223" w:lineRule="auto"/>
              <w:ind w:left="-129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AE33D1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135</w:t>
            </w:r>
          </w:p>
        </w:tc>
        <w:tc>
          <w:tcPr>
            <w:tcW w:w="270" w:type="dxa"/>
          </w:tcPr>
          <w:p w14:paraId="78D4F98A" w14:textId="77777777" w:rsidR="00B9526B" w:rsidRPr="00AE33D1" w:rsidRDefault="00B9526B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1D762B48" w14:textId="5F2DD854" w:rsidR="00B9526B" w:rsidRPr="00AE33D1" w:rsidRDefault="00B9526B" w:rsidP="00B413CF">
            <w:pPr>
              <w:tabs>
                <w:tab w:val="clear" w:pos="227"/>
                <w:tab w:val="clear" w:pos="454"/>
                <w:tab w:val="clear" w:pos="680"/>
                <w:tab w:val="decimal" w:pos="870"/>
              </w:tabs>
              <w:spacing w:line="223" w:lineRule="auto"/>
              <w:ind w:left="-129" w:right="18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526B" w:rsidRPr="00AE33D1" w14:paraId="04ED3E57" w14:textId="77777777" w:rsidTr="00BE0925">
        <w:trPr>
          <w:trHeight w:val="20"/>
        </w:trPr>
        <w:tc>
          <w:tcPr>
            <w:tcW w:w="4320" w:type="dxa"/>
          </w:tcPr>
          <w:p w14:paraId="35347E25" w14:textId="6DADF788" w:rsidR="00B9526B" w:rsidRPr="00AE33D1" w:rsidRDefault="00B9526B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E33D1">
              <w:rPr>
                <w:rFonts w:ascii="Angsana New" w:hAnsi="Angsana New"/>
                <w:sz w:val="30"/>
                <w:szCs w:val="30"/>
              </w:rPr>
              <w:t>181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/>
                <w:sz w:val="30"/>
                <w:szCs w:val="30"/>
              </w:rPr>
              <w:t>365</w:t>
            </w:r>
            <w:r w:rsidRPr="00AE33D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39D81C38" w14:textId="25E74D2E" w:rsidR="00B9526B" w:rsidRPr="00AE33D1" w:rsidRDefault="00B9526B" w:rsidP="00B413CF">
            <w:pPr>
              <w:tabs>
                <w:tab w:val="clear" w:pos="227"/>
                <w:tab w:val="decimal" w:pos="425"/>
              </w:tabs>
              <w:spacing w:line="223" w:lineRule="auto"/>
              <w:ind w:left="-129" w:right="18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32BF74D3" w14:textId="77777777" w:rsidR="00B9526B" w:rsidRPr="00AE33D1" w:rsidRDefault="00B9526B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F18C61" w14:textId="11023716" w:rsidR="00B9526B" w:rsidRPr="00AE33D1" w:rsidRDefault="00B9526B" w:rsidP="00B413CF">
            <w:pPr>
              <w:tabs>
                <w:tab w:val="clear" w:pos="227"/>
                <w:tab w:val="decimal" w:pos="425"/>
              </w:tabs>
              <w:spacing w:line="223" w:lineRule="auto"/>
              <w:ind w:left="-129" w:right="186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AE33D1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</w:tcPr>
          <w:p w14:paraId="4EA35B40" w14:textId="77777777" w:rsidR="00B9526B" w:rsidRPr="00AE33D1" w:rsidRDefault="00B9526B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6BF08362" w14:textId="7CD10A85" w:rsidR="00B9526B" w:rsidRPr="00AE33D1" w:rsidRDefault="00B9526B" w:rsidP="00B413CF">
            <w:pPr>
              <w:tabs>
                <w:tab w:val="clear" w:pos="227"/>
                <w:tab w:val="clear" w:pos="454"/>
                <w:tab w:val="clear" w:pos="680"/>
                <w:tab w:val="decimal" w:pos="870"/>
              </w:tabs>
              <w:spacing w:line="223" w:lineRule="auto"/>
              <w:ind w:left="-129" w:right="18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526B" w:rsidRPr="00AE33D1" w14:paraId="11982A87" w14:textId="77777777" w:rsidTr="00287D3B">
        <w:trPr>
          <w:trHeight w:val="20"/>
        </w:trPr>
        <w:tc>
          <w:tcPr>
            <w:tcW w:w="4320" w:type="dxa"/>
            <w:hideMark/>
          </w:tcPr>
          <w:p w14:paraId="74369AB9" w14:textId="35191D4B" w:rsidR="00B9526B" w:rsidRPr="00AE33D1" w:rsidRDefault="00B9526B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  มากกว่า </w:t>
            </w:r>
            <w:r w:rsidRPr="00AE33D1">
              <w:rPr>
                <w:rFonts w:ascii="Angsana New" w:hAnsi="Angsana New"/>
                <w:sz w:val="30"/>
                <w:szCs w:val="30"/>
              </w:rPr>
              <w:t>365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DA94B4" w14:textId="3588A019" w:rsidR="00B9526B" w:rsidRPr="00AE33D1" w:rsidRDefault="00B9526B" w:rsidP="00B413CF">
            <w:pPr>
              <w:tabs>
                <w:tab w:val="clear" w:pos="227"/>
                <w:tab w:val="decimal" w:pos="425"/>
              </w:tabs>
              <w:spacing w:line="223" w:lineRule="auto"/>
              <w:ind w:left="-129" w:right="18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33D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587B400" w14:textId="77777777" w:rsidR="00B9526B" w:rsidRPr="00AE33D1" w:rsidRDefault="00B9526B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2115284" w14:textId="1D0805B6" w:rsidR="00B9526B" w:rsidRPr="00AE33D1" w:rsidRDefault="00B9526B" w:rsidP="00B413CF">
            <w:pPr>
              <w:tabs>
                <w:tab w:val="clear" w:pos="227"/>
                <w:tab w:val="decimal" w:pos="425"/>
              </w:tabs>
              <w:spacing w:line="223" w:lineRule="auto"/>
              <w:ind w:left="-129" w:right="186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AE33D1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</w:tcPr>
          <w:p w14:paraId="1D978F29" w14:textId="77777777" w:rsidR="00B9526B" w:rsidRPr="00AE33D1" w:rsidRDefault="00B9526B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5BDF73" w14:textId="7A8D81C1" w:rsidR="00B9526B" w:rsidRPr="00AE33D1" w:rsidRDefault="00B9526B" w:rsidP="00B413CF">
            <w:pPr>
              <w:tabs>
                <w:tab w:val="clear" w:pos="227"/>
                <w:tab w:val="clear" w:pos="454"/>
                <w:tab w:val="clear" w:pos="680"/>
                <w:tab w:val="decimal" w:pos="870"/>
              </w:tabs>
              <w:spacing w:line="223" w:lineRule="auto"/>
              <w:ind w:left="-129" w:right="18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2C8F" w:rsidRPr="00AE33D1" w14:paraId="6BA564FC" w14:textId="77777777" w:rsidTr="00287D3B">
        <w:trPr>
          <w:trHeight w:val="20"/>
        </w:trPr>
        <w:tc>
          <w:tcPr>
            <w:tcW w:w="4320" w:type="dxa"/>
          </w:tcPr>
          <w:p w14:paraId="15A4382A" w14:textId="77777777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0B62CC" w14:textId="338D4830" w:rsidR="00D22C8F" w:rsidRPr="00AE33D1" w:rsidRDefault="00D22C8F" w:rsidP="00B413CF">
            <w:pPr>
              <w:tabs>
                <w:tab w:val="clear" w:pos="227"/>
                <w:tab w:val="decimal" w:pos="425"/>
              </w:tabs>
              <w:spacing w:line="223" w:lineRule="auto"/>
              <w:ind w:left="-1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AE33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  <w:t>8,772</w:t>
            </w:r>
          </w:p>
        </w:tc>
        <w:tc>
          <w:tcPr>
            <w:tcW w:w="360" w:type="dxa"/>
          </w:tcPr>
          <w:p w14:paraId="47DA0726" w14:textId="77777777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2510AE2" w14:textId="351E784B" w:rsidR="00D22C8F" w:rsidRPr="00AE33D1" w:rsidRDefault="00D22C8F" w:rsidP="00B413CF">
            <w:pPr>
              <w:tabs>
                <w:tab w:val="clear" w:pos="227"/>
              </w:tabs>
              <w:spacing w:line="223" w:lineRule="auto"/>
              <w:ind w:left="-1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AE33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  <w:t>8,772</w:t>
            </w:r>
          </w:p>
        </w:tc>
        <w:tc>
          <w:tcPr>
            <w:tcW w:w="270" w:type="dxa"/>
          </w:tcPr>
          <w:p w14:paraId="4A1B3DEB" w14:textId="77777777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233498" w14:textId="21B7C99E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decimal" w:pos="870"/>
              </w:tabs>
              <w:spacing w:line="223" w:lineRule="auto"/>
              <w:ind w:left="-129" w:right="1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22C8F" w:rsidRPr="00AE33D1" w14:paraId="3ACCB5A9" w14:textId="77777777" w:rsidTr="00CF021E">
        <w:trPr>
          <w:trHeight w:val="20"/>
        </w:trPr>
        <w:tc>
          <w:tcPr>
            <w:tcW w:w="4320" w:type="dxa"/>
            <w:hideMark/>
          </w:tcPr>
          <w:p w14:paraId="5904A432" w14:textId="77777777" w:rsidR="00D22C8F" w:rsidRPr="00AE33D1" w:rsidRDefault="00D22C8F" w:rsidP="00B413CF">
            <w:pPr>
              <w:tabs>
                <w:tab w:val="clear" w:pos="227"/>
                <w:tab w:val="clear" w:pos="454"/>
                <w:tab w:val="left" w:pos="540"/>
              </w:tabs>
              <w:spacing w:line="223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รายได้ค้างรับจากการให้เช่าและบริการ</w:t>
            </w:r>
          </w:p>
        </w:tc>
        <w:tc>
          <w:tcPr>
            <w:tcW w:w="1440" w:type="dxa"/>
          </w:tcPr>
          <w:p w14:paraId="221C0841" w14:textId="0D553562" w:rsidR="00D22C8F" w:rsidRPr="00AE33D1" w:rsidRDefault="00D22C8F" w:rsidP="00B413CF">
            <w:pPr>
              <w:tabs>
                <w:tab w:val="clear" w:pos="227"/>
                <w:tab w:val="clear" w:pos="454"/>
                <w:tab w:val="decimal" w:pos="610"/>
              </w:tabs>
              <w:spacing w:line="223" w:lineRule="auto"/>
              <w:ind w:left="-12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color w:val="000000"/>
                <w:sz w:val="30"/>
                <w:szCs w:val="30"/>
              </w:rPr>
              <w:t>171</w:t>
            </w:r>
          </w:p>
        </w:tc>
        <w:tc>
          <w:tcPr>
            <w:tcW w:w="360" w:type="dxa"/>
          </w:tcPr>
          <w:p w14:paraId="28756348" w14:textId="77777777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A6E8771" w14:textId="59CCD8B1" w:rsidR="00D22C8F" w:rsidRPr="00AE33D1" w:rsidRDefault="00D22C8F" w:rsidP="00B413CF">
            <w:pPr>
              <w:tabs>
                <w:tab w:val="clear" w:pos="227"/>
                <w:tab w:val="decimal" w:pos="425"/>
              </w:tabs>
              <w:spacing w:line="223" w:lineRule="auto"/>
              <w:ind w:left="-129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AE33D1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171</w:t>
            </w:r>
          </w:p>
        </w:tc>
        <w:tc>
          <w:tcPr>
            <w:tcW w:w="270" w:type="dxa"/>
          </w:tcPr>
          <w:p w14:paraId="3D4EBC10" w14:textId="77777777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10918CA1" w14:textId="22BE79A8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decimal" w:pos="870"/>
              </w:tabs>
              <w:spacing w:line="223" w:lineRule="auto"/>
              <w:ind w:left="-129" w:right="18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2C8F" w:rsidRPr="00AE33D1" w14:paraId="187595DE" w14:textId="77777777" w:rsidTr="00287D3B">
        <w:trPr>
          <w:trHeight w:val="20"/>
        </w:trPr>
        <w:tc>
          <w:tcPr>
            <w:tcW w:w="4320" w:type="dxa"/>
            <w:hideMark/>
          </w:tcPr>
          <w:p w14:paraId="5A61DE92" w14:textId="77777777" w:rsidR="00D22C8F" w:rsidRPr="00AE33D1" w:rsidRDefault="00D22C8F" w:rsidP="00B413CF">
            <w:pPr>
              <w:spacing w:line="223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ลูกหนี้ตามสัญญาเช่าดำเนินงานที่ยังไม่เรียกชำระ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A4807F" w14:textId="27F3FE89" w:rsidR="00D22C8F" w:rsidRPr="00AE33D1" w:rsidRDefault="00D22C8F" w:rsidP="00B413CF">
            <w:pPr>
              <w:tabs>
                <w:tab w:val="clear" w:pos="227"/>
                <w:tab w:val="clear" w:pos="454"/>
                <w:tab w:val="decimal" w:pos="610"/>
              </w:tabs>
              <w:spacing w:line="223" w:lineRule="auto"/>
              <w:ind w:left="-12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color w:val="000000"/>
                <w:sz w:val="30"/>
                <w:szCs w:val="30"/>
              </w:rPr>
              <w:t>3,322</w:t>
            </w:r>
          </w:p>
        </w:tc>
        <w:tc>
          <w:tcPr>
            <w:tcW w:w="360" w:type="dxa"/>
          </w:tcPr>
          <w:p w14:paraId="7CE272D5" w14:textId="77777777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5C4866" w14:textId="22A1DE5C" w:rsidR="00D22C8F" w:rsidRPr="00AE33D1" w:rsidRDefault="00D22C8F" w:rsidP="00B413CF">
            <w:pPr>
              <w:tabs>
                <w:tab w:val="clear" w:pos="227"/>
                <w:tab w:val="decimal" w:pos="425"/>
              </w:tabs>
              <w:spacing w:line="223" w:lineRule="auto"/>
              <w:ind w:left="-129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AE33D1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3,322</w:t>
            </w:r>
          </w:p>
        </w:tc>
        <w:tc>
          <w:tcPr>
            <w:tcW w:w="270" w:type="dxa"/>
          </w:tcPr>
          <w:p w14:paraId="6D521DA2" w14:textId="77777777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47D2FB" w14:textId="004DF1E9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decimal" w:pos="870"/>
              </w:tabs>
              <w:spacing w:line="223" w:lineRule="auto"/>
              <w:ind w:left="-129" w:right="18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2C8F" w:rsidRPr="00AE33D1" w14:paraId="1DD36123" w14:textId="77777777" w:rsidTr="00287D3B">
        <w:trPr>
          <w:trHeight w:val="20"/>
        </w:trPr>
        <w:tc>
          <w:tcPr>
            <w:tcW w:w="4320" w:type="dxa"/>
          </w:tcPr>
          <w:p w14:paraId="72031F58" w14:textId="77777777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D65E90" w14:textId="5BB35863" w:rsidR="00D22C8F" w:rsidRPr="00AE33D1" w:rsidRDefault="00D22C8F" w:rsidP="00B413CF">
            <w:pPr>
              <w:tabs>
                <w:tab w:val="clear" w:pos="227"/>
                <w:tab w:val="clear" w:pos="454"/>
                <w:tab w:val="decimal" w:pos="610"/>
              </w:tabs>
              <w:spacing w:line="223" w:lineRule="auto"/>
              <w:ind w:left="-1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12,265</w:t>
            </w:r>
          </w:p>
        </w:tc>
        <w:tc>
          <w:tcPr>
            <w:tcW w:w="360" w:type="dxa"/>
          </w:tcPr>
          <w:p w14:paraId="46F6B439" w14:textId="77777777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16CB691" w14:textId="4791CC63" w:rsidR="00D22C8F" w:rsidRPr="00AE33D1" w:rsidRDefault="00D22C8F" w:rsidP="00B413CF">
            <w:pPr>
              <w:tabs>
                <w:tab w:val="clear" w:pos="227"/>
              </w:tabs>
              <w:spacing w:line="223" w:lineRule="auto"/>
              <w:ind w:left="-1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AE33D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12,265</w:t>
            </w:r>
          </w:p>
        </w:tc>
        <w:tc>
          <w:tcPr>
            <w:tcW w:w="270" w:type="dxa"/>
          </w:tcPr>
          <w:p w14:paraId="42A49392" w14:textId="77777777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BE190A" w14:textId="49461CE2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decimal" w:pos="870"/>
              </w:tabs>
              <w:spacing w:line="223" w:lineRule="auto"/>
              <w:ind w:left="-129" w:right="1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22C8F" w:rsidRPr="00AE33D1" w14:paraId="46E1D07D" w14:textId="77777777" w:rsidTr="00287D3B">
        <w:trPr>
          <w:trHeight w:val="20"/>
        </w:trPr>
        <w:tc>
          <w:tcPr>
            <w:tcW w:w="4320" w:type="dxa"/>
            <w:hideMark/>
          </w:tcPr>
          <w:p w14:paraId="40F43D3F" w14:textId="77777777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440" w:type="dxa"/>
          </w:tcPr>
          <w:p w14:paraId="74DE7705" w14:textId="77777777" w:rsidR="00D22C8F" w:rsidRPr="00AE33D1" w:rsidRDefault="00D22C8F" w:rsidP="00B413CF">
            <w:pPr>
              <w:tabs>
                <w:tab w:val="clear" w:pos="227"/>
                <w:tab w:val="decimal" w:pos="425"/>
              </w:tabs>
              <w:spacing w:line="223" w:lineRule="auto"/>
              <w:ind w:left="-1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</w:tcPr>
          <w:p w14:paraId="1588F28E" w14:textId="77777777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1CDEF41" w14:textId="77777777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23" w:lineRule="auto"/>
              <w:ind w:left="-129" w:right="-8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6056E6" w14:textId="77777777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4EF27791" w14:textId="77777777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decimal" w:pos="870"/>
              </w:tabs>
              <w:spacing w:line="223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2C8F" w:rsidRPr="00AE33D1" w14:paraId="0F4BB73D" w14:textId="77777777" w:rsidTr="00AC5F6F">
        <w:trPr>
          <w:trHeight w:val="20"/>
        </w:trPr>
        <w:tc>
          <w:tcPr>
            <w:tcW w:w="4320" w:type="dxa"/>
            <w:hideMark/>
          </w:tcPr>
          <w:p w14:paraId="60082AF1" w14:textId="77777777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34645018" w14:textId="6E9D76D8" w:rsidR="00D22C8F" w:rsidRPr="00AE33D1" w:rsidRDefault="00D22C8F" w:rsidP="00B413CF">
            <w:pPr>
              <w:tabs>
                <w:tab w:val="clear" w:pos="227"/>
                <w:tab w:val="clear" w:pos="454"/>
                <w:tab w:val="decimal" w:pos="610"/>
              </w:tabs>
              <w:spacing w:line="223" w:lineRule="auto"/>
              <w:ind w:left="-1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33D1">
              <w:rPr>
                <w:rFonts w:ascii="Angsana New" w:hAnsi="Angsana New"/>
                <w:color w:val="000000"/>
                <w:sz w:val="30"/>
                <w:szCs w:val="30"/>
              </w:rPr>
              <w:t>115,66</w:t>
            </w:r>
            <w:r w:rsidR="005A336F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360" w:type="dxa"/>
          </w:tcPr>
          <w:p w14:paraId="07617BD1" w14:textId="77777777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1D7C543" w14:textId="1FA4C82B" w:rsidR="00D22C8F" w:rsidRPr="00AE33D1" w:rsidRDefault="00D22C8F" w:rsidP="00B413CF">
            <w:pPr>
              <w:tabs>
                <w:tab w:val="clear" w:pos="227"/>
                <w:tab w:val="clear" w:pos="454"/>
                <w:tab w:val="decimal" w:pos="610"/>
              </w:tabs>
              <w:spacing w:line="223" w:lineRule="auto"/>
              <w:ind w:left="-1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33D1">
              <w:rPr>
                <w:rFonts w:ascii="Angsana New" w:hAnsi="Angsana New"/>
                <w:color w:val="000000"/>
                <w:sz w:val="30"/>
                <w:szCs w:val="30"/>
              </w:rPr>
              <w:t>114,153</w:t>
            </w:r>
          </w:p>
        </w:tc>
        <w:tc>
          <w:tcPr>
            <w:tcW w:w="270" w:type="dxa"/>
          </w:tcPr>
          <w:p w14:paraId="0DB767FF" w14:textId="77777777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501D4E25" w14:textId="57DD00AF" w:rsidR="00D22C8F" w:rsidRPr="00AE33D1" w:rsidRDefault="00D22C8F" w:rsidP="00B413CF">
            <w:pPr>
              <w:tabs>
                <w:tab w:val="clear" w:pos="227"/>
                <w:tab w:val="decimal" w:pos="425"/>
              </w:tabs>
              <w:spacing w:line="223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1,51</w:t>
            </w:r>
            <w:r w:rsidR="005A336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22C8F" w:rsidRPr="00AE33D1" w14:paraId="50A3488A" w14:textId="77777777" w:rsidTr="0083688D">
        <w:trPr>
          <w:trHeight w:val="20"/>
        </w:trPr>
        <w:tc>
          <w:tcPr>
            <w:tcW w:w="4320" w:type="dxa"/>
            <w:hideMark/>
          </w:tcPr>
          <w:p w14:paraId="66C151CF" w14:textId="77777777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40" w:type="dxa"/>
          </w:tcPr>
          <w:p w14:paraId="216C6A50" w14:textId="77777777" w:rsidR="00D22C8F" w:rsidRPr="00AE33D1" w:rsidRDefault="00D22C8F" w:rsidP="00B413CF">
            <w:pPr>
              <w:tabs>
                <w:tab w:val="clear" w:pos="227"/>
                <w:tab w:val="decimal" w:pos="425"/>
              </w:tabs>
              <w:spacing w:line="223" w:lineRule="auto"/>
              <w:ind w:left="-12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5737390E" w14:textId="77777777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C94BE8D" w14:textId="77777777" w:rsidR="00D22C8F" w:rsidRPr="00AE33D1" w:rsidRDefault="00D22C8F" w:rsidP="00B413CF">
            <w:pPr>
              <w:tabs>
                <w:tab w:val="clear" w:pos="227"/>
                <w:tab w:val="clear" w:pos="454"/>
                <w:tab w:val="decimal" w:pos="610"/>
              </w:tabs>
              <w:spacing w:line="223" w:lineRule="auto"/>
              <w:ind w:left="-1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5F19B6" w14:textId="77777777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686A49EF" w14:textId="5ECF5AFF" w:rsidR="00D22C8F" w:rsidRPr="00AE33D1" w:rsidRDefault="00D22C8F" w:rsidP="00B413CF">
            <w:pPr>
              <w:tabs>
                <w:tab w:val="clear" w:pos="227"/>
                <w:tab w:val="decimal" w:pos="425"/>
              </w:tabs>
              <w:spacing w:line="223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2C8F" w:rsidRPr="00AE33D1" w14:paraId="28A61896" w14:textId="77777777" w:rsidTr="00AC5F6F">
        <w:trPr>
          <w:trHeight w:val="20"/>
        </w:trPr>
        <w:tc>
          <w:tcPr>
            <w:tcW w:w="4320" w:type="dxa"/>
            <w:hideMark/>
          </w:tcPr>
          <w:p w14:paraId="2322B37F" w14:textId="77777777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E33D1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AE33D1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054CCF0E" w14:textId="7E71B212" w:rsidR="00D22C8F" w:rsidRPr="00AE33D1" w:rsidRDefault="00D22C8F" w:rsidP="00B413CF">
            <w:pPr>
              <w:tabs>
                <w:tab w:val="clear" w:pos="227"/>
                <w:tab w:val="decimal" w:pos="425"/>
              </w:tabs>
              <w:spacing w:line="223" w:lineRule="auto"/>
              <w:ind w:left="-12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color w:val="000000"/>
                <w:sz w:val="30"/>
                <w:szCs w:val="30"/>
              </w:rPr>
              <w:t>21,466</w:t>
            </w:r>
          </w:p>
        </w:tc>
        <w:tc>
          <w:tcPr>
            <w:tcW w:w="360" w:type="dxa"/>
          </w:tcPr>
          <w:p w14:paraId="6EAFFD3D" w14:textId="77777777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92ECFE" w14:textId="04639453" w:rsidR="00D22C8F" w:rsidRPr="00AE33D1" w:rsidRDefault="00D22C8F" w:rsidP="00B413CF">
            <w:pPr>
              <w:tabs>
                <w:tab w:val="clear" w:pos="227"/>
                <w:tab w:val="clear" w:pos="454"/>
                <w:tab w:val="decimal" w:pos="610"/>
              </w:tabs>
              <w:spacing w:line="223" w:lineRule="auto"/>
              <w:ind w:left="-1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33D1">
              <w:rPr>
                <w:rFonts w:ascii="Angsana New" w:hAnsi="Angsana New"/>
                <w:color w:val="000000"/>
                <w:sz w:val="30"/>
                <w:szCs w:val="30"/>
              </w:rPr>
              <w:t>17,205</w:t>
            </w:r>
          </w:p>
        </w:tc>
        <w:tc>
          <w:tcPr>
            <w:tcW w:w="270" w:type="dxa"/>
          </w:tcPr>
          <w:p w14:paraId="4F9AB266" w14:textId="77777777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7CBAE312" w14:textId="188280D4" w:rsidR="00D22C8F" w:rsidRPr="00AE33D1" w:rsidRDefault="00D22C8F" w:rsidP="00B413CF">
            <w:pPr>
              <w:tabs>
                <w:tab w:val="clear" w:pos="227"/>
                <w:tab w:val="decimal" w:pos="425"/>
              </w:tabs>
              <w:spacing w:line="223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4,261</w:t>
            </w:r>
          </w:p>
        </w:tc>
      </w:tr>
      <w:tr w:rsidR="00D22C8F" w:rsidRPr="00AE33D1" w14:paraId="14970D10" w14:textId="77777777" w:rsidTr="00AC5F6F">
        <w:trPr>
          <w:trHeight w:val="20"/>
        </w:trPr>
        <w:tc>
          <w:tcPr>
            <w:tcW w:w="4320" w:type="dxa"/>
            <w:hideMark/>
          </w:tcPr>
          <w:p w14:paraId="0709ED77" w14:textId="77777777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E33D1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 w:hint="cs"/>
                <w:sz w:val="30"/>
                <w:szCs w:val="30"/>
              </w:rPr>
              <w:t xml:space="preserve">60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22E79FD6" w14:textId="5239F1C8" w:rsidR="00D22C8F" w:rsidRPr="00AE33D1" w:rsidRDefault="00D22C8F" w:rsidP="00B413CF">
            <w:pPr>
              <w:tabs>
                <w:tab w:val="clear" w:pos="227"/>
                <w:tab w:val="decimal" w:pos="425"/>
              </w:tabs>
              <w:spacing w:line="223" w:lineRule="auto"/>
              <w:ind w:left="-12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color w:val="000000"/>
                <w:sz w:val="30"/>
                <w:szCs w:val="30"/>
              </w:rPr>
              <w:t>19,184</w:t>
            </w:r>
          </w:p>
        </w:tc>
        <w:tc>
          <w:tcPr>
            <w:tcW w:w="360" w:type="dxa"/>
          </w:tcPr>
          <w:p w14:paraId="2AEB91A9" w14:textId="77777777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3FCDB9" w14:textId="626AABC0" w:rsidR="00D22C8F" w:rsidRPr="00AE33D1" w:rsidRDefault="00D22C8F" w:rsidP="00B413CF">
            <w:pPr>
              <w:tabs>
                <w:tab w:val="clear" w:pos="227"/>
                <w:tab w:val="clear" w:pos="454"/>
                <w:tab w:val="decimal" w:pos="610"/>
              </w:tabs>
              <w:spacing w:line="223" w:lineRule="auto"/>
              <w:ind w:left="-1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33D1">
              <w:rPr>
                <w:rFonts w:ascii="Angsana New" w:hAnsi="Angsana New"/>
                <w:color w:val="000000"/>
                <w:sz w:val="30"/>
                <w:szCs w:val="30"/>
              </w:rPr>
              <w:t>15,336</w:t>
            </w:r>
          </w:p>
        </w:tc>
        <w:tc>
          <w:tcPr>
            <w:tcW w:w="270" w:type="dxa"/>
          </w:tcPr>
          <w:p w14:paraId="6CC3F710" w14:textId="77777777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34EA1E3E" w14:textId="4D69F71B" w:rsidR="00D22C8F" w:rsidRPr="00AE33D1" w:rsidRDefault="00D22C8F" w:rsidP="00B413CF">
            <w:pPr>
              <w:tabs>
                <w:tab w:val="clear" w:pos="227"/>
                <w:tab w:val="decimal" w:pos="425"/>
              </w:tabs>
              <w:spacing w:line="223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3,848</w:t>
            </w:r>
          </w:p>
        </w:tc>
      </w:tr>
      <w:tr w:rsidR="00D22C8F" w:rsidRPr="00AE33D1" w14:paraId="3CBF3984" w14:textId="77777777" w:rsidTr="00AC5F6F">
        <w:trPr>
          <w:trHeight w:val="20"/>
        </w:trPr>
        <w:tc>
          <w:tcPr>
            <w:tcW w:w="4320" w:type="dxa"/>
            <w:hideMark/>
          </w:tcPr>
          <w:p w14:paraId="01DCDECE" w14:textId="77777777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E33D1">
              <w:rPr>
                <w:rFonts w:ascii="Angsana New" w:hAnsi="Angsana New" w:hint="cs"/>
                <w:sz w:val="30"/>
                <w:szCs w:val="30"/>
              </w:rPr>
              <w:t>61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 w:hint="cs"/>
                <w:sz w:val="30"/>
                <w:szCs w:val="30"/>
              </w:rPr>
              <w:t xml:space="preserve">90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115C3CF6" w14:textId="4BD7C13F" w:rsidR="00D22C8F" w:rsidRPr="00BD1DB5" w:rsidRDefault="00D22C8F" w:rsidP="00B413CF">
            <w:pPr>
              <w:tabs>
                <w:tab w:val="clear" w:pos="227"/>
                <w:tab w:val="decimal" w:pos="425"/>
              </w:tabs>
              <w:spacing w:line="223" w:lineRule="auto"/>
              <w:ind w:left="-12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1DB5">
              <w:rPr>
                <w:rFonts w:ascii="Angsana New" w:hAnsi="Angsana New"/>
                <w:color w:val="000000"/>
                <w:sz w:val="30"/>
                <w:szCs w:val="30"/>
              </w:rPr>
              <w:t>15,767</w:t>
            </w:r>
          </w:p>
        </w:tc>
        <w:tc>
          <w:tcPr>
            <w:tcW w:w="360" w:type="dxa"/>
          </w:tcPr>
          <w:p w14:paraId="1A9B5EB9" w14:textId="77777777" w:rsidR="00D22C8F" w:rsidRPr="00BD1DB5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58D8FE9" w14:textId="748C79BF" w:rsidR="00D22C8F" w:rsidRPr="00BD1DB5" w:rsidRDefault="00D22C8F" w:rsidP="00B413CF">
            <w:pPr>
              <w:tabs>
                <w:tab w:val="clear" w:pos="227"/>
                <w:tab w:val="clear" w:pos="454"/>
                <w:tab w:val="decimal" w:pos="610"/>
              </w:tabs>
              <w:spacing w:line="223" w:lineRule="auto"/>
              <w:ind w:left="-1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DB5">
              <w:rPr>
                <w:rFonts w:ascii="Angsana New" w:hAnsi="Angsana New"/>
                <w:color w:val="000000"/>
                <w:sz w:val="30"/>
                <w:szCs w:val="30"/>
              </w:rPr>
              <w:t>12,588</w:t>
            </w:r>
          </w:p>
        </w:tc>
        <w:tc>
          <w:tcPr>
            <w:tcW w:w="270" w:type="dxa"/>
          </w:tcPr>
          <w:p w14:paraId="32D6BA08" w14:textId="77777777" w:rsidR="00D22C8F" w:rsidRPr="00BD1DB5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72AB9D52" w14:textId="1A57495D" w:rsidR="00D22C8F" w:rsidRPr="00BD1DB5" w:rsidRDefault="00D22C8F" w:rsidP="00B413CF">
            <w:pPr>
              <w:tabs>
                <w:tab w:val="clear" w:pos="227"/>
                <w:tab w:val="decimal" w:pos="425"/>
              </w:tabs>
              <w:spacing w:line="223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DB5">
              <w:rPr>
                <w:rFonts w:ascii="Angsana New" w:hAnsi="Angsana New"/>
                <w:sz w:val="30"/>
                <w:szCs w:val="30"/>
              </w:rPr>
              <w:t>3,179</w:t>
            </w:r>
          </w:p>
        </w:tc>
      </w:tr>
      <w:tr w:rsidR="00D22C8F" w:rsidRPr="00AE33D1" w14:paraId="430D7949" w14:textId="77777777" w:rsidTr="00AC5F6F">
        <w:trPr>
          <w:trHeight w:val="20"/>
        </w:trPr>
        <w:tc>
          <w:tcPr>
            <w:tcW w:w="4320" w:type="dxa"/>
          </w:tcPr>
          <w:p w14:paraId="0136E799" w14:textId="71E4C58D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E33D1">
              <w:rPr>
                <w:rFonts w:ascii="Angsana New" w:hAnsi="Angsana New"/>
                <w:sz w:val="30"/>
                <w:szCs w:val="30"/>
              </w:rPr>
              <w:t>91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/>
                <w:sz w:val="30"/>
                <w:szCs w:val="30"/>
              </w:rPr>
              <w:t>180</w:t>
            </w:r>
            <w:r w:rsidRPr="00AE33D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325F797A" w14:textId="36CAC831" w:rsidR="00D22C8F" w:rsidRPr="00BD1DB5" w:rsidRDefault="00C372AA" w:rsidP="00B413CF">
            <w:pPr>
              <w:tabs>
                <w:tab w:val="clear" w:pos="227"/>
                <w:tab w:val="decimal" w:pos="425"/>
              </w:tabs>
              <w:spacing w:line="223" w:lineRule="auto"/>
              <w:ind w:left="-12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1DB5">
              <w:rPr>
                <w:rFonts w:ascii="Angsana New" w:hAnsi="Angsana New"/>
                <w:color w:val="000000"/>
                <w:sz w:val="30"/>
                <w:szCs w:val="30"/>
              </w:rPr>
              <w:t>60,74</w:t>
            </w:r>
            <w:r w:rsidR="005A336F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360" w:type="dxa"/>
          </w:tcPr>
          <w:p w14:paraId="13C40D33" w14:textId="77777777" w:rsidR="00D22C8F" w:rsidRPr="00BD1DB5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3B0E44" w14:textId="4C0D1E23" w:rsidR="00D22C8F" w:rsidRPr="00BD1DB5" w:rsidRDefault="00D22C8F" w:rsidP="00B413CF">
            <w:pPr>
              <w:tabs>
                <w:tab w:val="clear" w:pos="227"/>
                <w:tab w:val="clear" w:pos="454"/>
                <w:tab w:val="decimal" w:pos="610"/>
              </w:tabs>
              <w:spacing w:line="223" w:lineRule="auto"/>
              <w:ind w:left="-1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DB5">
              <w:rPr>
                <w:rFonts w:ascii="Angsana New" w:hAnsi="Angsana New"/>
                <w:color w:val="000000"/>
                <w:sz w:val="30"/>
                <w:szCs w:val="30"/>
              </w:rPr>
              <w:t>33,58</w:t>
            </w:r>
            <w:r w:rsidR="00D135A3" w:rsidRPr="00BD1DB5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B9F39C1" w14:textId="77777777" w:rsidR="00D22C8F" w:rsidRPr="00BD1DB5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56778A9C" w14:textId="6983483D" w:rsidR="00D22C8F" w:rsidRPr="00BD1DB5" w:rsidRDefault="00C372AA" w:rsidP="00B413CF">
            <w:pPr>
              <w:tabs>
                <w:tab w:val="clear" w:pos="227"/>
                <w:tab w:val="decimal" w:pos="425"/>
              </w:tabs>
              <w:spacing w:line="223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DB5">
              <w:rPr>
                <w:rFonts w:ascii="Angsana New" w:hAnsi="Angsana New"/>
                <w:sz w:val="30"/>
                <w:szCs w:val="30"/>
              </w:rPr>
              <w:t>27,15</w:t>
            </w:r>
            <w:r w:rsidR="005A336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22C8F" w:rsidRPr="00AE33D1" w14:paraId="19FCC977" w14:textId="77777777" w:rsidTr="00CF021E">
        <w:trPr>
          <w:trHeight w:val="20"/>
        </w:trPr>
        <w:tc>
          <w:tcPr>
            <w:tcW w:w="4320" w:type="dxa"/>
          </w:tcPr>
          <w:p w14:paraId="31A0EAF8" w14:textId="707BAD2D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E33D1">
              <w:rPr>
                <w:rFonts w:ascii="Angsana New" w:hAnsi="Angsana New"/>
                <w:sz w:val="30"/>
                <w:szCs w:val="30"/>
              </w:rPr>
              <w:t>181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/>
                <w:sz w:val="30"/>
                <w:szCs w:val="30"/>
              </w:rPr>
              <w:t>365</w:t>
            </w:r>
            <w:r w:rsidRPr="00AE33D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0562F0F5" w14:textId="43C41A02" w:rsidR="00D22C8F" w:rsidRPr="00BD1DB5" w:rsidRDefault="00D22C8F" w:rsidP="00B413CF">
            <w:pPr>
              <w:tabs>
                <w:tab w:val="clear" w:pos="227"/>
                <w:tab w:val="decimal" w:pos="425"/>
              </w:tabs>
              <w:spacing w:line="223" w:lineRule="auto"/>
              <w:ind w:left="-12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1DB5">
              <w:rPr>
                <w:rFonts w:ascii="Angsana New" w:hAnsi="Angsana New"/>
                <w:color w:val="000000"/>
                <w:sz w:val="30"/>
                <w:szCs w:val="30"/>
              </w:rPr>
              <w:t>59,412</w:t>
            </w:r>
          </w:p>
        </w:tc>
        <w:tc>
          <w:tcPr>
            <w:tcW w:w="360" w:type="dxa"/>
          </w:tcPr>
          <w:p w14:paraId="3FC297B5" w14:textId="77777777" w:rsidR="00D22C8F" w:rsidRPr="00BD1DB5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42D724" w14:textId="4E7413BE" w:rsidR="00D22C8F" w:rsidRPr="00BD1DB5" w:rsidRDefault="00D22C8F" w:rsidP="00B413CF">
            <w:pPr>
              <w:tabs>
                <w:tab w:val="clear" w:pos="227"/>
                <w:tab w:val="clear" w:pos="454"/>
                <w:tab w:val="decimal" w:pos="610"/>
              </w:tabs>
              <w:spacing w:line="223" w:lineRule="auto"/>
              <w:ind w:left="-1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DB5">
              <w:rPr>
                <w:rFonts w:ascii="Angsana New" w:hAnsi="Angsana New"/>
                <w:color w:val="000000"/>
                <w:sz w:val="30"/>
                <w:szCs w:val="30"/>
              </w:rPr>
              <w:t>26,131</w:t>
            </w:r>
          </w:p>
        </w:tc>
        <w:tc>
          <w:tcPr>
            <w:tcW w:w="270" w:type="dxa"/>
          </w:tcPr>
          <w:p w14:paraId="4A44587E" w14:textId="77777777" w:rsidR="00D22C8F" w:rsidRPr="00BD1DB5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3B03C080" w14:textId="3EC95119" w:rsidR="00D22C8F" w:rsidRPr="00BD1DB5" w:rsidRDefault="00D22C8F" w:rsidP="00B413CF">
            <w:pPr>
              <w:tabs>
                <w:tab w:val="clear" w:pos="227"/>
                <w:tab w:val="decimal" w:pos="425"/>
              </w:tabs>
              <w:spacing w:line="223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DB5">
              <w:rPr>
                <w:rFonts w:ascii="Angsana New" w:hAnsi="Angsana New"/>
                <w:sz w:val="30"/>
                <w:szCs w:val="30"/>
              </w:rPr>
              <w:t>33,281</w:t>
            </w:r>
          </w:p>
        </w:tc>
      </w:tr>
      <w:tr w:rsidR="00D22C8F" w:rsidRPr="00AE33D1" w14:paraId="5781748A" w14:textId="77777777" w:rsidTr="00287D3B">
        <w:trPr>
          <w:trHeight w:val="20"/>
        </w:trPr>
        <w:tc>
          <w:tcPr>
            <w:tcW w:w="4320" w:type="dxa"/>
            <w:hideMark/>
          </w:tcPr>
          <w:p w14:paraId="0F0E57FF" w14:textId="17D2AAF4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  มากกว่า </w:t>
            </w:r>
            <w:r w:rsidRPr="00AE33D1">
              <w:rPr>
                <w:rFonts w:ascii="Angsana New" w:hAnsi="Angsana New"/>
                <w:sz w:val="30"/>
                <w:szCs w:val="30"/>
              </w:rPr>
              <w:t>365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52795A" w14:textId="2FF0E01B" w:rsidR="00D22C8F" w:rsidRPr="00BD1DB5" w:rsidRDefault="00D22C8F" w:rsidP="00B413CF">
            <w:pPr>
              <w:tabs>
                <w:tab w:val="clear" w:pos="227"/>
                <w:tab w:val="decimal" w:pos="425"/>
              </w:tabs>
              <w:spacing w:line="223" w:lineRule="auto"/>
              <w:ind w:left="-1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DB5">
              <w:rPr>
                <w:rFonts w:ascii="Angsana New" w:hAnsi="Angsana New"/>
                <w:color w:val="000000"/>
                <w:sz w:val="30"/>
                <w:szCs w:val="30"/>
              </w:rPr>
              <w:t>152,675</w:t>
            </w:r>
          </w:p>
        </w:tc>
        <w:tc>
          <w:tcPr>
            <w:tcW w:w="360" w:type="dxa"/>
          </w:tcPr>
          <w:p w14:paraId="5B062F83" w14:textId="77777777" w:rsidR="00D22C8F" w:rsidRPr="00BD1DB5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5988D0" w14:textId="4234791E" w:rsidR="00D22C8F" w:rsidRPr="00BD1DB5" w:rsidRDefault="00D22C8F" w:rsidP="00B413CF">
            <w:pPr>
              <w:tabs>
                <w:tab w:val="clear" w:pos="227"/>
                <w:tab w:val="clear" w:pos="454"/>
                <w:tab w:val="decimal" w:pos="610"/>
              </w:tabs>
              <w:spacing w:line="223" w:lineRule="auto"/>
              <w:ind w:left="-1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DB5">
              <w:rPr>
                <w:rFonts w:ascii="Angsana New" w:hAnsi="Angsana New"/>
                <w:color w:val="000000"/>
                <w:sz w:val="30"/>
                <w:szCs w:val="30"/>
              </w:rPr>
              <w:t>69,275</w:t>
            </w:r>
          </w:p>
        </w:tc>
        <w:tc>
          <w:tcPr>
            <w:tcW w:w="270" w:type="dxa"/>
          </w:tcPr>
          <w:p w14:paraId="60E24D55" w14:textId="77777777" w:rsidR="00D22C8F" w:rsidRPr="00BD1DB5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D9170" w14:textId="27F8F0FF" w:rsidR="00D22C8F" w:rsidRPr="00BD1DB5" w:rsidRDefault="00D22C8F" w:rsidP="00B413CF">
            <w:pPr>
              <w:tabs>
                <w:tab w:val="clear" w:pos="227"/>
                <w:tab w:val="decimal" w:pos="425"/>
              </w:tabs>
              <w:spacing w:line="223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DB5">
              <w:rPr>
                <w:rFonts w:ascii="Angsana New" w:hAnsi="Angsana New"/>
                <w:sz w:val="30"/>
                <w:szCs w:val="30"/>
              </w:rPr>
              <w:t>83,400</w:t>
            </w:r>
          </w:p>
        </w:tc>
      </w:tr>
      <w:tr w:rsidR="00D22C8F" w:rsidRPr="00AE33D1" w14:paraId="29D60C7F" w14:textId="77777777" w:rsidTr="00287D3B">
        <w:trPr>
          <w:trHeight w:val="20"/>
        </w:trPr>
        <w:tc>
          <w:tcPr>
            <w:tcW w:w="4320" w:type="dxa"/>
          </w:tcPr>
          <w:p w14:paraId="1C60BFD5" w14:textId="77777777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ABFEDC" w14:textId="3B4A5848" w:rsidR="00D22C8F" w:rsidRPr="00BD1DB5" w:rsidRDefault="00D22C8F" w:rsidP="00B413CF">
            <w:pPr>
              <w:tabs>
                <w:tab w:val="clear" w:pos="227"/>
                <w:tab w:val="decimal" w:pos="425"/>
              </w:tabs>
              <w:spacing w:line="223" w:lineRule="auto"/>
              <w:ind w:left="-1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D1DB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="00C372AA" w:rsidRPr="00BD1DB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44,91</w:t>
            </w:r>
            <w:r w:rsidR="00971EF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14:paraId="4F5D0567" w14:textId="77777777" w:rsidR="00D22C8F" w:rsidRPr="00BD1DB5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EA52532" w14:textId="6000960C" w:rsidR="00D22C8F" w:rsidRPr="00BD1DB5" w:rsidRDefault="00D22C8F" w:rsidP="00B413CF">
            <w:pPr>
              <w:tabs>
                <w:tab w:val="clear" w:pos="227"/>
                <w:tab w:val="clear" w:pos="454"/>
                <w:tab w:val="decimal" w:pos="610"/>
              </w:tabs>
              <w:spacing w:line="223" w:lineRule="auto"/>
              <w:ind w:left="-1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D1DB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288,27</w:t>
            </w:r>
            <w:r w:rsidR="00D135A3" w:rsidRPr="00BD1DB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090D4C4" w14:textId="77777777" w:rsidR="00D22C8F" w:rsidRPr="00BD1DB5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14:paraId="2F3F48BB" w14:textId="0C21A505" w:rsidR="00D22C8F" w:rsidRPr="00BD1DB5" w:rsidRDefault="00C372AA" w:rsidP="00B413CF">
            <w:pPr>
              <w:tabs>
                <w:tab w:val="clear" w:pos="227"/>
                <w:tab w:val="decimal" w:pos="425"/>
              </w:tabs>
              <w:spacing w:line="223" w:lineRule="auto"/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DB5">
              <w:rPr>
                <w:rFonts w:ascii="Angsana New" w:hAnsi="Angsana New"/>
                <w:b/>
                <w:bCs/>
                <w:sz w:val="30"/>
                <w:szCs w:val="30"/>
              </w:rPr>
              <w:t>156,63</w:t>
            </w:r>
            <w:r w:rsidR="00971EF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D22C8F" w:rsidRPr="00AE33D1" w14:paraId="4EDB81D1" w14:textId="77777777" w:rsidTr="00287D3B">
        <w:trPr>
          <w:trHeight w:val="20"/>
        </w:trPr>
        <w:tc>
          <w:tcPr>
            <w:tcW w:w="4320" w:type="dxa"/>
            <w:hideMark/>
          </w:tcPr>
          <w:p w14:paraId="13AA2075" w14:textId="77777777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รายได้ค้างรับจากการให้เช่าและบริการ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ABE473" w14:textId="7D3F87DF" w:rsidR="00D22C8F" w:rsidRPr="00BD1DB5" w:rsidRDefault="00D22C8F" w:rsidP="00B413CF">
            <w:pPr>
              <w:tabs>
                <w:tab w:val="clear" w:pos="227"/>
                <w:tab w:val="clear" w:pos="454"/>
                <w:tab w:val="decimal" w:pos="610"/>
              </w:tabs>
              <w:spacing w:line="223" w:lineRule="auto"/>
              <w:ind w:left="-12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1DB5">
              <w:rPr>
                <w:rFonts w:ascii="Angsana New" w:hAnsi="Angsana New"/>
                <w:color w:val="000000"/>
                <w:sz w:val="30"/>
                <w:szCs w:val="30"/>
              </w:rPr>
              <w:t>62,439</w:t>
            </w:r>
          </w:p>
        </w:tc>
        <w:tc>
          <w:tcPr>
            <w:tcW w:w="360" w:type="dxa"/>
          </w:tcPr>
          <w:p w14:paraId="5D67CF3D" w14:textId="77777777" w:rsidR="00D22C8F" w:rsidRPr="00BD1DB5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2865197" w14:textId="2E22CF0C" w:rsidR="00D22C8F" w:rsidRPr="00BD1DB5" w:rsidRDefault="00D22C8F" w:rsidP="00B413CF">
            <w:pPr>
              <w:tabs>
                <w:tab w:val="clear" w:pos="227"/>
                <w:tab w:val="clear" w:pos="454"/>
                <w:tab w:val="decimal" w:pos="610"/>
              </w:tabs>
              <w:spacing w:line="223" w:lineRule="auto"/>
              <w:ind w:left="-1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1DB5">
              <w:rPr>
                <w:rFonts w:ascii="Angsana New" w:hAnsi="Angsana New"/>
                <w:color w:val="000000"/>
                <w:sz w:val="30"/>
                <w:szCs w:val="30"/>
              </w:rPr>
              <w:t>62,439</w:t>
            </w:r>
          </w:p>
        </w:tc>
        <w:tc>
          <w:tcPr>
            <w:tcW w:w="270" w:type="dxa"/>
          </w:tcPr>
          <w:p w14:paraId="25F511E2" w14:textId="77777777" w:rsidR="00D22C8F" w:rsidRPr="00BD1DB5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14:paraId="45BBC0AD" w14:textId="5F5BD826" w:rsidR="00D22C8F" w:rsidRPr="00BD1DB5" w:rsidRDefault="00D22C8F" w:rsidP="00B413CF">
            <w:pPr>
              <w:tabs>
                <w:tab w:val="clear" w:pos="227"/>
                <w:tab w:val="clear" w:pos="454"/>
                <w:tab w:val="clear" w:pos="680"/>
                <w:tab w:val="decimal" w:pos="870"/>
              </w:tabs>
              <w:spacing w:line="223" w:lineRule="auto"/>
              <w:ind w:left="-129" w:right="1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D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2C8F" w:rsidRPr="00AE33D1" w14:paraId="0987A1D8" w14:textId="77777777" w:rsidTr="00287D3B">
        <w:trPr>
          <w:trHeight w:val="20"/>
        </w:trPr>
        <w:tc>
          <w:tcPr>
            <w:tcW w:w="4320" w:type="dxa"/>
            <w:hideMark/>
          </w:tcPr>
          <w:p w14:paraId="56100804" w14:textId="77777777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ลูกหนี้ตามสัญญาเช่าดำเนินงานที่ยังไม่เรียกชำระ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105A2B" w14:textId="171CC79F" w:rsidR="00D22C8F" w:rsidRPr="00AE33D1" w:rsidRDefault="00D22C8F" w:rsidP="00B413CF">
            <w:pPr>
              <w:tabs>
                <w:tab w:val="clear" w:pos="227"/>
                <w:tab w:val="clear" w:pos="454"/>
                <w:tab w:val="decimal" w:pos="610"/>
              </w:tabs>
              <w:spacing w:line="223" w:lineRule="auto"/>
              <w:ind w:left="-12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color w:val="000000"/>
                <w:sz w:val="30"/>
                <w:szCs w:val="30"/>
              </w:rPr>
              <w:t>45,237</w:t>
            </w:r>
          </w:p>
        </w:tc>
        <w:tc>
          <w:tcPr>
            <w:tcW w:w="360" w:type="dxa"/>
          </w:tcPr>
          <w:p w14:paraId="4E5FFFDB" w14:textId="77777777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3E76566" w14:textId="086DB9CF" w:rsidR="00D22C8F" w:rsidRPr="00AE33D1" w:rsidRDefault="00D22C8F" w:rsidP="00B413CF">
            <w:pPr>
              <w:tabs>
                <w:tab w:val="clear" w:pos="227"/>
                <w:tab w:val="clear" w:pos="454"/>
                <w:tab w:val="decimal" w:pos="610"/>
              </w:tabs>
              <w:spacing w:line="223" w:lineRule="auto"/>
              <w:ind w:left="-1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33D1">
              <w:rPr>
                <w:rFonts w:ascii="Angsana New" w:hAnsi="Angsana New"/>
                <w:color w:val="000000"/>
                <w:sz w:val="30"/>
                <w:szCs w:val="30"/>
              </w:rPr>
              <w:t>45,237</w:t>
            </w:r>
          </w:p>
        </w:tc>
        <w:tc>
          <w:tcPr>
            <w:tcW w:w="270" w:type="dxa"/>
          </w:tcPr>
          <w:p w14:paraId="6F29E905" w14:textId="77777777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DD6565" w14:textId="06F6242B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decimal" w:pos="870"/>
              </w:tabs>
              <w:spacing w:line="223" w:lineRule="auto"/>
              <w:ind w:left="-129" w:right="1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2C8F" w:rsidRPr="00AE33D1" w14:paraId="4F11018F" w14:textId="77777777" w:rsidTr="00661EE9">
        <w:trPr>
          <w:trHeight w:val="20"/>
        </w:trPr>
        <w:tc>
          <w:tcPr>
            <w:tcW w:w="4320" w:type="dxa"/>
          </w:tcPr>
          <w:p w14:paraId="3358A041" w14:textId="77777777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08ADB6" w14:textId="0C397248" w:rsidR="00D22C8F" w:rsidRPr="00AE33D1" w:rsidRDefault="00C372AA" w:rsidP="00B413CF">
            <w:pPr>
              <w:tabs>
                <w:tab w:val="clear" w:pos="227"/>
                <w:tab w:val="decimal" w:pos="425"/>
              </w:tabs>
              <w:spacing w:line="223" w:lineRule="auto"/>
              <w:ind w:left="-1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552,58</w:t>
            </w:r>
            <w:r w:rsidR="00537B3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360" w:type="dxa"/>
          </w:tcPr>
          <w:p w14:paraId="69FCFF9F" w14:textId="77777777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9E7752B" w14:textId="6A1DDAE9" w:rsidR="00D22C8F" w:rsidRPr="00AE33D1" w:rsidRDefault="00D22C8F" w:rsidP="00B413CF">
            <w:pPr>
              <w:tabs>
                <w:tab w:val="clear" w:pos="227"/>
                <w:tab w:val="clear" w:pos="454"/>
                <w:tab w:val="decimal" w:pos="610"/>
              </w:tabs>
              <w:spacing w:line="223" w:lineRule="auto"/>
              <w:ind w:left="-1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395,95</w:t>
            </w:r>
            <w:r w:rsidR="000308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F86B682" w14:textId="77777777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14626E" w14:textId="68704A16" w:rsidR="00D22C8F" w:rsidRPr="00AE33D1" w:rsidRDefault="00C372AA" w:rsidP="00B413CF">
            <w:pPr>
              <w:tabs>
                <w:tab w:val="clear" w:pos="227"/>
                <w:tab w:val="decimal" w:pos="425"/>
              </w:tabs>
              <w:spacing w:line="223" w:lineRule="auto"/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156,63</w:t>
            </w:r>
            <w:r w:rsidR="00971EF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D22C8F" w:rsidRPr="00AE33D1" w14:paraId="3AE9ED18" w14:textId="77777777" w:rsidTr="00661EE9">
        <w:trPr>
          <w:trHeight w:val="20"/>
        </w:trPr>
        <w:tc>
          <w:tcPr>
            <w:tcW w:w="4320" w:type="dxa"/>
            <w:hideMark/>
          </w:tcPr>
          <w:p w14:paraId="5A759E7E" w14:textId="2C230588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ind w:left="237" w:hanging="2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4E35EA" w14:textId="02BEBE27" w:rsidR="00D22C8F" w:rsidRPr="00AE33D1" w:rsidRDefault="00C372AA" w:rsidP="00B413CF">
            <w:pPr>
              <w:tabs>
                <w:tab w:val="clear" w:pos="227"/>
                <w:tab w:val="clear" w:pos="454"/>
                <w:tab w:val="left" w:pos="505"/>
                <w:tab w:val="decimal" w:pos="610"/>
              </w:tabs>
              <w:spacing w:line="223" w:lineRule="auto"/>
              <w:ind w:left="145" w:right="-86" w:firstLine="12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BE0925" w:rsidRPr="00AE33D1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D22C8F" w:rsidRPr="00AE33D1">
              <w:rPr>
                <w:rFonts w:ascii="Angsana New" w:hAnsi="Angsana New"/>
                <w:color w:val="000000"/>
                <w:sz w:val="30"/>
                <w:szCs w:val="30"/>
              </w:rPr>
              <w:t>(1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56,63</w:t>
            </w:r>
            <w:r w:rsidR="00537B39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D22C8F" w:rsidRPr="00AE33D1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6C7752A8" w14:textId="77777777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8AAF297" w14:textId="77777777" w:rsidR="00D22C8F" w:rsidRPr="00AE33D1" w:rsidRDefault="00D22C8F" w:rsidP="00B413CF">
            <w:pPr>
              <w:tabs>
                <w:tab w:val="clear" w:pos="227"/>
                <w:tab w:val="clear" w:pos="454"/>
                <w:tab w:val="decimal" w:pos="437"/>
              </w:tabs>
              <w:spacing w:line="223" w:lineRule="auto"/>
              <w:ind w:left="-129" w:right="-8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295291" w14:textId="77777777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95131A1" w14:textId="77777777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decimal" w:pos="870"/>
              </w:tabs>
              <w:spacing w:line="223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22C8F" w:rsidRPr="00AE33D1" w14:paraId="3391A4D9" w14:textId="77777777" w:rsidTr="00AC5F6F">
        <w:trPr>
          <w:trHeight w:val="20"/>
        </w:trPr>
        <w:tc>
          <w:tcPr>
            <w:tcW w:w="4320" w:type="dxa"/>
          </w:tcPr>
          <w:p w14:paraId="3B397215" w14:textId="77777777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DA6A98" w14:textId="66DF8FB1" w:rsidR="00D22C8F" w:rsidRPr="00AE33D1" w:rsidRDefault="00D22C8F" w:rsidP="00B413CF">
            <w:pPr>
              <w:tabs>
                <w:tab w:val="clear" w:pos="227"/>
                <w:tab w:val="clear" w:pos="454"/>
                <w:tab w:val="decimal" w:pos="610"/>
              </w:tabs>
              <w:spacing w:line="223" w:lineRule="auto"/>
              <w:ind w:left="-1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395,952</w:t>
            </w:r>
          </w:p>
        </w:tc>
        <w:tc>
          <w:tcPr>
            <w:tcW w:w="360" w:type="dxa"/>
          </w:tcPr>
          <w:p w14:paraId="47381053" w14:textId="77777777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CD72874" w14:textId="77777777" w:rsidR="00D22C8F" w:rsidRPr="00AE33D1" w:rsidRDefault="00D22C8F" w:rsidP="00B413CF">
            <w:pPr>
              <w:tabs>
                <w:tab w:val="clear" w:pos="227"/>
                <w:tab w:val="clear" w:pos="454"/>
                <w:tab w:val="decimal" w:pos="437"/>
              </w:tabs>
              <w:spacing w:line="223" w:lineRule="auto"/>
              <w:ind w:left="-129" w:right="-8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37BDFC" w14:textId="77777777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</w:tcPr>
          <w:p w14:paraId="76805033" w14:textId="77777777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decimal" w:pos="870"/>
              </w:tabs>
              <w:spacing w:line="223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22C8F" w:rsidRPr="00AE33D1" w14:paraId="3B84F0F1" w14:textId="77777777" w:rsidTr="00AC5F6F">
        <w:trPr>
          <w:trHeight w:val="77"/>
        </w:trPr>
        <w:tc>
          <w:tcPr>
            <w:tcW w:w="4320" w:type="dxa"/>
            <w:hideMark/>
          </w:tcPr>
          <w:p w14:paraId="756DD718" w14:textId="77777777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E1B1C0" w14:textId="346362FB" w:rsidR="00D22C8F" w:rsidRPr="00AE33D1" w:rsidRDefault="00D22C8F" w:rsidP="00B413CF">
            <w:pPr>
              <w:tabs>
                <w:tab w:val="clear" w:pos="227"/>
                <w:tab w:val="clear" w:pos="454"/>
                <w:tab w:val="decimal" w:pos="610"/>
              </w:tabs>
              <w:spacing w:line="223" w:lineRule="auto"/>
              <w:ind w:left="-1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408,217</w:t>
            </w:r>
          </w:p>
        </w:tc>
        <w:tc>
          <w:tcPr>
            <w:tcW w:w="360" w:type="dxa"/>
          </w:tcPr>
          <w:p w14:paraId="1A6CDA4F" w14:textId="77777777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FFCE15" w14:textId="77777777" w:rsidR="00D22C8F" w:rsidRPr="00AE33D1" w:rsidRDefault="00D22C8F" w:rsidP="00B413CF">
            <w:pPr>
              <w:tabs>
                <w:tab w:val="clear" w:pos="227"/>
                <w:tab w:val="clear" w:pos="454"/>
                <w:tab w:val="decimal" w:pos="437"/>
              </w:tabs>
              <w:spacing w:line="223" w:lineRule="auto"/>
              <w:ind w:left="-129" w:right="-8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91DD1C" w14:textId="77777777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3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</w:tcPr>
          <w:p w14:paraId="62DC6113" w14:textId="77777777" w:rsidR="00D22C8F" w:rsidRPr="00AE33D1" w:rsidRDefault="00D22C8F" w:rsidP="00B413CF">
            <w:pPr>
              <w:tabs>
                <w:tab w:val="clear" w:pos="227"/>
                <w:tab w:val="clear" w:pos="454"/>
                <w:tab w:val="clear" w:pos="680"/>
                <w:tab w:val="decimal" w:pos="870"/>
              </w:tabs>
              <w:spacing w:line="223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28FED15E" w14:textId="1C4F356A" w:rsidR="0083688D" w:rsidRPr="00AE33D1" w:rsidRDefault="0083688D" w:rsidP="00C47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2AD103" w14:textId="77777777" w:rsidR="000259F9" w:rsidRDefault="00025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5C0DF14" w14:textId="30AFD27D" w:rsidR="00881D6D" w:rsidRPr="00AE33D1" w:rsidRDefault="00881D6D" w:rsidP="00C47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33D1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="00BE0925" w:rsidRPr="00AE33D1">
        <w:rPr>
          <w:rFonts w:asciiTheme="majorBidi" w:hAnsiTheme="majorBidi" w:cstheme="majorBidi"/>
          <w:sz w:val="30"/>
          <w:szCs w:val="30"/>
        </w:rPr>
        <w:t>4</w:t>
      </w:r>
      <w:r w:rsidRPr="00AE33D1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AE33D1">
        <w:rPr>
          <w:rFonts w:asciiTheme="majorBidi" w:hAnsiTheme="majorBidi" w:cstheme="majorBidi" w:hint="cs"/>
          <w:sz w:val="30"/>
          <w:szCs w:val="30"/>
          <w:cs/>
        </w:rPr>
        <w:t>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</w:t>
      </w:r>
      <w:r w:rsidRPr="000207C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E33D1">
        <w:rPr>
          <w:rFonts w:asciiTheme="majorBidi" w:hAnsiTheme="majorBidi" w:cstheme="majorBidi" w:hint="cs"/>
          <w:sz w:val="30"/>
          <w:szCs w:val="30"/>
          <w:cs/>
        </w:rPr>
        <w:t>ที่มีต่อสภาวะเศรษฐกิจตลอดอายุที่คาดการณ์ไว้ของลูกหนี้</w:t>
      </w:r>
    </w:p>
    <w:p w14:paraId="52A0F227" w14:textId="77777777" w:rsidR="00881D6D" w:rsidRPr="007F31BE" w:rsidRDefault="00881D6D" w:rsidP="00C47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4"/>
        <w:gridCol w:w="1531"/>
        <w:gridCol w:w="247"/>
        <w:gridCol w:w="1458"/>
      </w:tblGrid>
      <w:tr w:rsidR="006107E2" w:rsidRPr="00AE33D1" w14:paraId="46928FE9" w14:textId="77777777" w:rsidTr="0083688D">
        <w:trPr>
          <w:trHeight w:val="20"/>
          <w:tblHeader/>
        </w:trPr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E53F5D" w14:textId="77777777" w:rsidR="006107E2" w:rsidRPr="00AE33D1" w:rsidRDefault="006107E2">
            <w:pPr>
              <w:tabs>
                <w:tab w:val="clear" w:pos="680"/>
                <w:tab w:val="left" w:pos="540"/>
              </w:tabs>
              <w:spacing w:line="232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BC830A" w14:textId="77777777" w:rsidR="006107E2" w:rsidRPr="00AE33D1" w:rsidRDefault="006107E2">
            <w:pPr>
              <w:tabs>
                <w:tab w:val="clear" w:pos="680"/>
                <w:tab w:val="left" w:pos="540"/>
              </w:tabs>
              <w:spacing w:line="232" w:lineRule="auto"/>
              <w:ind w:left="-104" w:right="-109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DFBEF93" w14:textId="77777777" w:rsidR="006107E2" w:rsidRPr="00AE33D1" w:rsidRDefault="006107E2">
            <w:pPr>
              <w:tabs>
                <w:tab w:val="clear" w:pos="680"/>
                <w:tab w:val="left" w:pos="540"/>
              </w:tabs>
              <w:spacing w:line="23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22BC2E" w14:textId="77777777" w:rsidR="006107E2" w:rsidRPr="00AE33D1" w:rsidRDefault="006107E2">
            <w:pPr>
              <w:tabs>
                <w:tab w:val="clear" w:pos="680"/>
                <w:tab w:val="left" w:pos="540"/>
              </w:tabs>
              <w:spacing w:line="232" w:lineRule="auto"/>
              <w:ind w:left="-85" w:right="-48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09A3290" w14:textId="77777777" w:rsidR="006107E2" w:rsidRPr="00AE33D1" w:rsidRDefault="006107E2">
            <w:pPr>
              <w:tabs>
                <w:tab w:val="clear" w:pos="680"/>
                <w:tab w:val="left" w:pos="540"/>
              </w:tabs>
              <w:spacing w:line="232" w:lineRule="auto"/>
              <w:ind w:left="-85" w:right="-48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6107E2" w:rsidRPr="00AE33D1" w14:paraId="7EA71F4A" w14:textId="77777777" w:rsidTr="0083688D">
        <w:trPr>
          <w:trHeight w:val="20"/>
          <w:tblHeader/>
        </w:trPr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7B010" w14:textId="77777777" w:rsidR="006107E2" w:rsidRPr="00AE33D1" w:rsidRDefault="006107E2">
            <w:pPr>
              <w:tabs>
                <w:tab w:val="clear" w:pos="680"/>
                <w:tab w:val="left" w:pos="540"/>
              </w:tabs>
              <w:spacing w:line="232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1A4E85" w14:textId="77777777" w:rsidR="006107E2" w:rsidRPr="00AE33D1" w:rsidRDefault="006107E2">
            <w:pPr>
              <w:tabs>
                <w:tab w:val="clear" w:pos="680"/>
                <w:tab w:val="left" w:pos="540"/>
              </w:tabs>
              <w:spacing w:line="232" w:lineRule="auto"/>
              <w:ind w:left="-104" w:right="-109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AE33D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F433623" w14:textId="77777777" w:rsidR="006107E2" w:rsidRPr="00AE33D1" w:rsidRDefault="006107E2">
            <w:pPr>
              <w:tabs>
                <w:tab w:val="clear" w:pos="680"/>
                <w:tab w:val="left" w:pos="540"/>
              </w:tabs>
              <w:spacing w:line="232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20808CD2" w14:textId="77777777" w:rsidR="006107E2" w:rsidRPr="00AE33D1" w:rsidRDefault="006107E2">
            <w:pPr>
              <w:tabs>
                <w:tab w:val="clear" w:pos="680"/>
                <w:tab w:val="left" w:pos="540"/>
              </w:tabs>
              <w:spacing w:line="232" w:lineRule="auto"/>
              <w:ind w:left="-85" w:right="-48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07E2" w:rsidRPr="00AE33D1" w14:paraId="6FA7E22B" w14:textId="77777777" w:rsidTr="0083688D">
        <w:trPr>
          <w:trHeight w:val="20"/>
          <w:tblHeader/>
        </w:trPr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685344" w14:textId="77777777" w:rsidR="006107E2" w:rsidRPr="00AE33D1" w:rsidRDefault="006107E2">
            <w:pPr>
              <w:tabs>
                <w:tab w:val="clear" w:pos="680"/>
                <w:tab w:val="left" w:pos="540"/>
              </w:tabs>
              <w:spacing w:line="232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23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94F3B6E" w14:textId="77777777" w:rsidR="006107E2" w:rsidRPr="00AE33D1" w:rsidRDefault="006107E2">
            <w:pPr>
              <w:tabs>
                <w:tab w:val="clear" w:pos="680"/>
                <w:tab w:val="left" w:pos="540"/>
              </w:tabs>
              <w:spacing w:line="232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07E2" w:rsidRPr="00AE33D1" w14:paraId="270D4DB0" w14:textId="77777777" w:rsidTr="0083688D">
        <w:trPr>
          <w:trHeight w:val="20"/>
        </w:trPr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9C8B87" w14:textId="77777777" w:rsidR="006107E2" w:rsidRPr="00AE33D1" w:rsidRDefault="006107E2">
            <w:pPr>
              <w:tabs>
                <w:tab w:val="clear" w:pos="680"/>
                <w:tab w:val="left" w:pos="540"/>
              </w:tabs>
              <w:spacing w:line="232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E33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E33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E33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0EA16FEB" w14:textId="77777777" w:rsidR="006107E2" w:rsidRPr="00AE33D1" w:rsidRDefault="0061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32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24F54D9" w14:textId="77777777" w:rsidR="006107E2" w:rsidRPr="00AE33D1" w:rsidRDefault="006107E2">
            <w:pPr>
              <w:tabs>
                <w:tab w:val="clear" w:pos="680"/>
                <w:tab w:val="left" w:pos="540"/>
              </w:tabs>
              <w:spacing w:line="232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1876F7CE" w14:textId="77777777" w:rsidR="006107E2" w:rsidRPr="00AE33D1" w:rsidRDefault="0061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5"/>
              </w:tabs>
              <w:spacing w:line="232" w:lineRule="auto"/>
              <w:ind w:left="-85" w:right="-4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07E2" w:rsidRPr="00AE33D1" w14:paraId="0FD2969A" w14:textId="77777777" w:rsidTr="0083688D">
        <w:trPr>
          <w:trHeight w:val="20"/>
        </w:trPr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6A2716" w14:textId="77777777" w:rsidR="006107E2" w:rsidRPr="00AE33D1" w:rsidRDefault="006107E2">
            <w:pPr>
              <w:tabs>
                <w:tab w:val="clear" w:pos="680"/>
                <w:tab w:val="left" w:pos="540"/>
              </w:tabs>
              <w:spacing w:line="232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6A6224" w14:textId="33212417" w:rsidR="006107E2" w:rsidRPr="00AE33D1" w:rsidRDefault="006107E2" w:rsidP="006107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right="-541" w:firstLine="590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</w:rPr>
              <w:t>327,</w:t>
            </w:r>
            <w:r w:rsidR="004B0EB5">
              <w:rPr>
                <w:rFonts w:ascii="Angsana New" w:hAnsi="Angsana New"/>
                <w:sz w:val="30"/>
                <w:szCs w:val="30"/>
              </w:rPr>
              <w:t>340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743CF2E" w14:textId="77777777" w:rsidR="006107E2" w:rsidRPr="00AE33D1" w:rsidRDefault="006107E2">
            <w:pPr>
              <w:tabs>
                <w:tab w:val="clear" w:pos="680"/>
                <w:tab w:val="left" w:pos="540"/>
              </w:tabs>
              <w:spacing w:line="232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6FD1DB" w14:textId="77777777" w:rsidR="006107E2" w:rsidRPr="00AE33D1" w:rsidRDefault="006107E2" w:rsidP="00277C4B">
            <w:pPr>
              <w:tabs>
                <w:tab w:val="clear" w:pos="227"/>
                <w:tab w:val="clear" w:pos="454"/>
                <w:tab w:val="clear" w:pos="680"/>
                <w:tab w:val="decimal" w:pos="723"/>
              </w:tabs>
              <w:spacing w:line="232" w:lineRule="auto"/>
              <w:ind w:left="-85" w:right="-1045" w:firstLine="969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107E2" w:rsidRPr="00AE33D1" w14:paraId="5CFBADAE" w14:textId="77777777" w:rsidTr="0083688D">
        <w:trPr>
          <w:trHeight w:val="20"/>
        </w:trPr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E855D5" w14:textId="77777777" w:rsidR="006107E2" w:rsidRPr="00AE33D1" w:rsidRDefault="006107E2">
            <w:pPr>
              <w:tabs>
                <w:tab w:val="clear" w:pos="680"/>
                <w:tab w:val="left" w:pos="540"/>
              </w:tabs>
              <w:spacing w:line="232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18319596" w14:textId="77777777" w:rsidR="006107E2" w:rsidRPr="00AE33D1" w:rsidRDefault="006107E2" w:rsidP="006107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right="-541" w:firstLine="5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14460BA" w14:textId="77777777" w:rsidR="006107E2" w:rsidRPr="00AE33D1" w:rsidRDefault="006107E2">
            <w:pPr>
              <w:tabs>
                <w:tab w:val="clear" w:pos="680"/>
                <w:tab w:val="left" w:pos="540"/>
              </w:tabs>
              <w:spacing w:line="232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773F931D" w14:textId="77777777" w:rsidR="006107E2" w:rsidRPr="00AE33D1" w:rsidRDefault="006107E2" w:rsidP="00277C4B">
            <w:pPr>
              <w:tabs>
                <w:tab w:val="clear" w:pos="227"/>
                <w:tab w:val="clear" w:pos="454"/>
                <w:tab w:val="clear" w:pos="680"/>
                <w:tab w:val="decimal" w:pos="723"/>
              </w:tabs>
              <w:spacing w:line="232" w:lineRule="auto"/>
              <w:ind w:left="-85" w:right="-1045" w:firstLine="969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07E2" w:rsidRPr="00AE33D1" w14:paraId="07ADF544" w14:textId="77777777" w:rsidTr="0083688D">
        <w:trPr>
          <w:trHeight w:val="20"/>
        </w:trPr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42C6A6" w14:textId="77777777" w:rsidR="006107E2" w:rsidRPr="00AE33D1" w:rsidRDefault="006107E2">
            <w:pPr>
              <w:tabs>
                <w:tab w:val="clear" w:pos="680"/>
                <w:tab w:val="left" w:pos="540"/>
              </w:tabs>
              <w:spacing w:line="232" w:lineRule="auto"/>
              <w:ind w:left="156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AE33D1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CBB15D" w14:textId="77777777" w:rsidR="006107E2" w:rsidRPr="00AE33D1" w:rsidRDefault="006107E2" w:rsidP="006107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right="-541" w:firstLine="590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</w:rPr>
              <w:t>144,516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B5FF534" w14:textId="77777777" w:rsidR="006107E2" w:rsidRPr="00AE33D1" w:rsidRDefault="006107E2">
            <w:pPr>
              <w:tabs>
                <w:tab w:val="clear" w:pos="680"/>
                <w:tab w:val="left" w:pos="540"/>
              </w:tabs>
              <w:spacing w:line="232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4EC37A" w14:textId="77777777" w:rsidR="006107E2" w:rsidRPr="00AE33D1" w:rsidRDefault="006107E2" w:rsidP="00277C4B">
            <w:pPr>
              <w:tabs>
                <w:tab w:val="clear" w:pos="227"/>
                <w:tab w:val="clear" w:pos="454"/>
                <w:tab w:val="clear" w:pos="680"/>
                <w:tab w:val="decimal" w:pos="723"/>
              </w:tabs>
              <w:spacing w:line="232" w:lineRule="auto"/>
              <w:ind w:left="-85" w:right="-1045" w:firstLine="969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107E2" w:rsidRPr="00AE33D1" w14:paraId="4A7E24D4" w14:textId="77777777" w:rsidTr="0083688D">
        <w:trPr>
          <w:trHeight w:val="20"/>
        </w:trPr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A6F24B" w14:textId="77777777" w:rsidR="006107E2" w:rsidRPr="00AE33D1" w:rsidRDefault="006107E2">
            <w:pPr>
              <w:tabs>
                <w:tab w:val="clear" w:pos="680"/>
                <w:tab w:val="left" w:pos="540"/>
              </w:tabs>
              <w:spacing w:line="232" w:lineRule="auto"/>
              <w:ind w:left="156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AE33D1">
              <w:rPr>
                <w:rFonts w:ascii="Angsana New" w:hAnsi="Angsana New" w:hint="cs"/>
                <w:sz w:val="30"/>
                <w:szCs w:val="30"/>
              </w:rPr>
              <w:t xml:space="preserve">6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A9F0C1" w14:textId="05A3FFEF" w:rsidR="006107E2" w:rsidRPr="00AE33D1" w:rsidRDefault="006107E2" w:rsidP="006107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right="-541" w:firstLine="590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AE33D1">
              <w:rPr>
                <w:rFonts w:ascii="Angsana New" w:hAnsi="Angsana New" w:hint="cs"/>
                <w:sz w:val="30"/>
                <w:szCs w:val="30"/>
              </w:rPr>
              <w:t>61,32</w:t>
            </w:r>
            <w:r w:rsidR="004B0EB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485D6DC" w14:textId="77777777" w:rsidR="006107E2" w:rsidRPr="00AE33D1" w:rsidRDefault="006107E2">
            <w:pPr>
              <w:tabs>
                <w:tab w:val="clear" w:pos="680"/>
                <w:tab w:val="left" w:pos="540"/>
              </w:tabs>
              <w:spacing w:line="232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9078FC" w14:textId="77777777" w:rsidR="006107E2" w:rsidRPr="00AE33D1" w:rsidRDefault="006107E2" w:rsidP="00277C4B">
            <w:pPr>
              <w:tabs>
                <w:tab w:val="clear" w:pos="227"/>
                <w:tab w:val="clear" w:pos="454"/>
                <w:tab w:val="clear" w:pos="680"/>
                <w:tab w:val="decimal" w:pos="723"/>
              </w:tabs>
              <w:spacing w:line="232" w:lineRule="auto"/>
              <w:ind w:left="-85" w:right="-1045" w:firstLine="969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107E2" w:rsidRPr="00AE33D1" w14:paraId="6F6A5355" w14:textId="77777777" w:rsidTr="0083688D">
        <w:trPr>
          <w:trHeight w:val="20"/>
        </w:trPr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57A537" w14:textId="77777777" w:rsidR="006107E2" w:rsidRPr="00AE33D1" w:rsidRDefault="006107E2">
            <w:pPr>
              <w:tabs>
                <w:tab w:val="clear" w:pos="680"/>
                <w:tab w:val="left" w:pos="540"/>
              </w:tabs>
              <w:spacing w:line="232" w:lineRule="auto"/>
              <w:ind w:left="156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 w:hint="cs"/>
                <w:sz w:val="30"/>
                <w:szCs w:val="30"/>
              </w:rPr>
              <w:t xml:space="preserve">- 12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6A24C5" w14:textId="77777777" w:rsidR="006107E2" w:rsidRPr="00AE33D1" w:rsidRDefault="006107E2" w:rsidP="00277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22"/>
                <w:tab w:val="left" w:pos="1212"/>
              </w:tabs>
              <w:spacing w:line="232" w:lineRule="auto"/>
              <w:ind w:right="-541" w:firstLine="672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</w:rPr>
              <w:t>84,212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01161B9" w14:textId="77777777" w:rsidR="006107E2" w:rsidRPr="00AE33D1" w:rsidRDefault="006107E2">
            <w:pPr>
              <w:tabs>
                <w:tab w:val="clear" w:pos="680"/>
                <w:tab w:val="left" w:pos="540"/>
              </w:tabs>
              <w:spacing w:line="232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DECCFA" w14:textId="77777777" w:rsidR="006107E2" w:rsidRPr="00AE33D1" w:rsidRDefault="006107E2" w:rsidP="00277C4B">
            <w:pPr>
              <w:tabs>
                <w:tab w:val="clear" w:pos="227"/>
                <w:tab w:val="clear" w:pos="454"/>
                <w:tab w:val="clear" w:pos="680"/>
                <w:tab w:val="decimal" w:pos="723"/>
              </w:tabs>
              <w:spacing w:line="232" w:lineRule="auto"/>
              <w:ind w:left="-85" w:right="-1045" w:firstLine="95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107E2" w:rsidRPr="00AE33D1" w14:paraId="25FAC314" w14:textId="77777777" w:rsidTr="0083688D">
        <w:trPr>
          <w:trHeight w:val="20"/>
        </w:trPr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E8408C" w14:textId="77777777" w:rsidR="006107E2" w:rsidRPr="00AE33D1" w:rsidRDefault="006107E2">
            <w:pPr>
              <w:tabs>
                <w:tab w:val="clear" w:pos="680"/>
                <w:tab w:val="left" w:pos="540"/>
              </w:tabs>
              <w:spacing w:line="232" w:lineRule="auto"/>
              <w:ind w:left="156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AE33D1">
              <w:rPr>
                <w:rFonts w:ascii="Angsana New" w:hAnsi="Angsana New" w:hint="cs"/>
                <w:sz w:val="30"/>
                <w:szCs w:val="30"/>
              </w:rPr>
              <w:t xml:space="preserve">12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00EE43" w14:textId="7671D0EB" w:rsidR="006107E2" w:rsidRPr="00AE33D1" w:rsidRDefault="006107E2" w:rsidP="006107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right="-541" w:firstLine="590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</w:rPr>
              <w:t>135,</w:t>
            </w:r>
            <w:r w:rsidR="004B0EB5">
              <w:rPr>
                <w:rFonts w:ascii="Angsana New" w:hAnsi="Angsana New"/>
                <w:sz w:val="30"/>
                <w:szCs w:val="30"/>
              </w:rPr>
              <w:t>963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EC14B0B" w14:textId="77777777" w:rsidR="006107E2" w:rsidRPr="00AE33D1" w:rsidRDefault="006107E2">
            <w:pPr>
              <w:tabs>
                <w:tab w:val="clear" w:pos="680"/>
                <w:tab w:val="left" w:pos="540"/>
              </w:tabs>
              <w:spacing w:line="232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68C282" w14:textId="77777777" w:rsidR="006107E2" w:rsidRPr="00AE33D1" w:rsidRDefault="006107E2" w:rsidP="00277C4B">
            <w:pPr>
              <w:tabs>
                <w:tab w:val="clear" w:pos="227"/>
                <w:tab w:val="clear" w:pos="454"/>
                <w:tab w:val="clear" w:pos="680"/>
                <w:tab w:val="decimal" w:pos="723"/>
              </w:tabs>
              <w:spacing w:line="232" w:lineRule="auto"/>
              <w:ind w:left="-85" w:right="-1045" w:firstLine="95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107E2" w:rsidRPr="00AE33D1" w14:paraId="054252CB" w14:textId="77777777" w:rsidTr="0083688D">
        <w:trPr>
          <w:trHeight w:val="20"/>
        </w:trPr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</w:tcPr>
          <w:p w14:paraId="201AA58B" w14:textId="77777777" w:rsidR="006107E2" w:rsidRPr="00AE33D1" w:rsidRDefault="006107E2">
            <w:pPr>
              <w:tabs>
                <w:tab w:val="clear" w:pos="680"/>
                <w:tab w:val="left" w:pos="540"/>
              </w:tabs>
              <w:spacing w:line="232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4D7FB7" w14:textId="0A0AD5C8" w:rsidR="006107E2" w:rsidRPr="00AE33D1" w:rsidRDefault="006107E2" w:rsidP="006107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right="-541" w:firstLine="5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b/>
                <w:bCs/>
                <w:sz w:val="30"/>
                <w:szCs w:val="30"/>
              </w:rPr>
              <w:t>753,</w:t>
            </w:r>
            <w:r w:rsidR="004B0EB5">
              <w:rPr>
                <w:rFonts w:ascii="Angsana New" w:hAnsi="Angsana New"/>
                <w:b/>
                <w:bCs/>
                <w:sz w:val="30"/>
                <w:szCs w:val="30"/>
              </w:rPr>
              <w:t>353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D296E7D" w14:textId="77777777" w:rsidR="006107E2" w:rsidRPr="00AE33D1" w:rsidRDefault="006107E2">
            <w:pPr>
              <w:tabs>
                <w:tab w:val="clear" w:pos="680"/>
                <w:tab w:val="left" w:pos="540"/>
              </w:tabs>
              <w:spacing w:line="232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809789" w14:textId="77777777" w:rsidR="006107E2" w:rsidRPr="00AE33D1" w:rsidRDefault="006107E2" w:rsidP="00277C4B">
            <w:pPr>
              <w:tabs>
                <w:tab w:val="clear" w:pos="227"/>
                <w:tab w:val="clear" w:pos="454"/>
                <w:tab w:val="clear" w:pos="680"/>
                <w:tab w:val="decimal" w:pos="723"/>
              </w:tabs>
              <w:spacing w:line="232" w:lineRule="auto"/>
              <w:ind w:left="-85" w:right="-1045" w:firstLine="95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6107E2" w:rsidRPr="00AE33D1" w14:paraId="6475FDBB" w14:textId="77777777" w:rsidTr="0083688D">
        <w:trPr>
          <w:trHeight w:val="20"/>
        </w:trPr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6ED810" w14:textId="77777777" w:rsidR="006107E2" w:rsidRPr="00AE33D1" w:rsidRDefault="006107E2">
            <w:pPr>
              <w:tabs>
                <w:tab w:val="clear" w:pos="680"/>
                <w:tab w:val="left" w:pos="540"/>
              </w:tabs>
              <w:spacing w:line="232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รายได้ค้างรับจากการให้เช่าและบริการ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3BEFF" w14:textId="77777777" w:rsidR="006107E2" w:rsidRPr="00AE33D1" w:rsidRDefault="006107E2" w:rsidP="0072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22"/>
                <w:tab w:val="left" w:pos="1212"/>
              </w:tabs>
              <w:spacing w:line="232" w:lineRule="auto"/>
              <w:ind w:right="-541" w:firstLine="672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</w:rPr>
              <w:t>73,432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4A306AA" w14:textId="77777777" w:rsidR="006107E2" w:rsidRPr="00AE33D1" w:rsidRDefault="006107E2">
            <w:pPr>
              <w:tabs>
                <w:tab w:val="clear" w:pos="680"/>
                <w:tab w:val="left" w:pos="540"/>
              </w:tabs>
              <w:spacing w:line="232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439348" w14:textId="77777777" w:rsidR="006107E2" w:rsidRPr="00AE33D1" w:rsidRDefault="006107E2" w:rsidP="00277C4B">
            <w:pPr>
              <w:tabs>
                <w:tab w:val="clear" w:pos="227"/>
                <w:tab w:val="clear" w:pos="454"/>
                <w:tab w:val="clear" w:pos="680"/>
                <w:tab w:val="decimal" w:pos="723"/>
              </w:tabs>
              <w:spacing w:line="232" w:lineRule="auto"/>
              <w:ind w:left="-85" w:right="-1045" w:firstLine="95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107E2" w:rsidRPr="00AE33D1" w14:paraId="385524A4" w14:textId="77777777" w:rsidTr="0083688D">
        <w:trPr>
          <w:trHeight w:val="20"/>
        </w:trPr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93E134" w14:textId="77777777" w:rsidR="006107E2" w:rsidRPr="00AE33D1" w:rsidRDefault="006107E2">
            <w:pPr>
              <w:spacing w:line="232" w:lineRule="auto"/>
              <w:ind w:right="-108"/>
              <w:contextualSpacing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ลูกหนี้ตามสัญญาเช่าดำเนินงานที่ยังไม่เรียกชำระ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333B71" w14:textId="77777777" w:rsidR="006107E2" w:rsidRPr="00AE33D1" w:rsidRDefault="006107E2" w:rsidP="0072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22"/>
                <w:tab w:val="left" w:pos="1212"/>
              </w:tabs>
              <w:spacing w:line="232" w:lineRule="auto"/>
              <w:ind w:right="-541" w:firstLine="672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</w:rPr>
              <w:t>36,602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17C36B1" w14:textId="77777777" w:rsidR="006107E2" w:rsidRPr="00AE33D1" w:rsidRDefault="006107E2">
            <w:pPr>
              <w:tabs>
                <w:tab w:val="clear" w:pos="680"/>
                <w:tab w:val="left" w:pos="540"/>
              </w:tabs>
              <w:spacing w:line="232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4AF991" w14:textId="77777777" w:rsidR="006107E2" w:rsidRPr="00AE33D1" w:rsidRDefault="006107E2" w:rsidP="00277C4B">
            <w:pPr>
              <w:tabs>
                <w:tab w:val="clear" w:pos="227"/>
                <w:tab w:val="clear" w:pos="454"/>
                <w:tab w:val="clear" w:pos="680"/>
                <w:tab w:val="decimal" w:pos="723"/>
              </w:tabs>
              <w:spacing w:line="232" w:lineRule="auto"/>
              <w:ind w:left="-85" w:right="-1045" w:firstLine="95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107E2" w:rsidRPr="00AE33D1" w14:paraId="536B1014" w14:textId="77777777" w:rsidTr="0083688D">
        <w:trPr>
          <w:trHeight w:val="20"/>
        </w:trPr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</w:tcPr>
          <w:p w14:paraId="356B6FCF" w14:textId="77777777" w:rsidR="006107E2" w:rsidRPr="00AE33D1" w:rsidRDefault="006107E2">
            <w:pPr>
              <w:tabs>
                <w:tab w:val="clear" w:pos="680"/>
                <w:tab w:val="left" w:pos="540"/>
              </w:tabs>
              <w:spacing w:line="232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AD35EE" w14:textId="095A15B8" w:rsidR="006107E2" w:rsidRPr="00AE33D1" w:rsidRDefault="006107E2" w:rsidP="00BE0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27"/>
              </w:tabs>
              <w:spacing w:line="232" w:lineRule="auto"/>
              <w:ind w:right="-541" w:firstLine="5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b/>
                <w:bCs/>
                <w:sz w:val="30"/>
                <w:szCs w:val="30"/>
              </w:rPr>
              <w:t>863,</w:t>
            </w:r>
            <w:r w:rsidR="004B0EB5">
              <w:rPr>
                <w:rFonts w:ascii="Angsana New" w:hAnsi="Angsana New"/>
                <w:b/>
                <w:bCs/>
                <w:sz w:val="30"/>
                <w:szCs w:val="30"/>
              </w:rPr>
              <w:t>387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0FAF495" w14:textId="77777777" w:rsidR="006107E2" w:rsidRPr="00AE33D1" w:rsidRDefault="006107E2">
            <w:pPr>
              <w:tabs>
                <w:tab w:val="clear" w:pos="680"/>
                <w:tab w:val="left" w:pos="540"/>
              </w:tabs>
              <w:spacing w:line="232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85BB32" w14:textId="77777777" w:rsidR="006107E2" w:rsidRPr="00AE33D1" w:rsidRDefault="006107E2" w:rsidP="00277C4B">
            <w:pPr>
              <w:tabs>
                <w:tab w:val="clear" w:pos="227"/>
                <w:tab w:val="clear" w:pos="454"/>
                <w:tab w:val="clear" w:pos="680"/>
                <w:tab w:val="decimal" w:pos="723"/>
              </w:tabs>
              <w:spacing w:line="232" w:lineRule="auto"/>
              <w:ind w:left="-85" w:right="-1045" w:firstLine="95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6107E2" w:rsidRPr="00AE33D1" w14:paraId="16B1DA83" w14:textId="77777777" w:rsidTr="0083688D">
        <w:trPr>
          <w:trHeight w:val="20"/>
        </w:trPr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54C1D5" w14:textId="77777777" w:rsidR="006107E2" w:rsidRPr="00AE33D1" w:rsidRDefault="006107E2">
            <w:pPr>
              <w:tabs>
                <w:tab w:val="clear" w:pos="680"/>
                <w:tab w:val="left" w:pos="540"/>
              </w:tabs>
              <w:spacing w:line="232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9CD7CE" w14:textId="4EC91B0C" w:rsidR="006107E2" w:rsidRPr="00AE33D1" w:rsidRDefault="006107E2" w:rsidP="006107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right="-541" w:firstLine="539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</w:rPr>
              <w:t>(106,</w:t>
            </w:r>
            <w:r w:rsidR="004B0EB5">
              <w:rPr>
                <w:rFonts w:ascii="Angsana New" w:hAnsi="Angsana New"/>
                <w:sz w:val="30"/>
                <w:szCs w:val="30"/>
              </w:rPr>
              <w:t>503</w:t>
            </w:r>
            <w:r w:rsidRPr="00AE33D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70FC1FD" w14:textId="77777777" w:rsidR="006107E2" w:rsidRPr="00AE33D1" w:rsidRDefault="006107E2">
            <w:pPr>
              <w:tabs>
                <w:tab w:val="clear" w:pos="680"/>
                <w:tab w:val="left" w:pos="540"/>
              </w:tabs>
              <w:spacing w:line="232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92040A" w14:textId="77777777" w:rsidR="006107E2" w:rsidRPr="00AE33D1" w:rsidRDefault="006107E2" w:rsidP="00277C4B">
            <w:pPr>
              <w:tabs>
                <w:tab w:val="clear" w:pos="227"/>
                <w:tab w:val="clear" w:pos="454"/>
                <w:tab w:val="clear" w:pos="680"/>
                <w:tab w:val="decimal" w:pos="723"/>
              </w:tabs>
              <w:spacing w:line="232" w:lineRule="auto"/>
              <w:ind w:left="-85" w:right="-1045" w:firstLine="95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107E2" w:rsidRPr="00AE33D1" w14:paraId="099B83D3" w14:textId="77777777" w:rsidTr="0083688D">
        <w:trPr>
          <w:trHeight w:val="20"/>
        </w:trPr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189620" w14:textId="77777777" w:rsidR="006107E2" w:rsidRPr="00AE33D1" w:rsidRDefault="006107E2">
            <w:pPr>
              <w:tabs>
                <w:tab w:val="clear" w:pos="680"/>
                <w:tab w:val="left" w:pos="540"/>
              </w:tabs>
              <w:spacing w:line="232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A442EDB" w14:textId="188378CF" w:rsidR="006107E2" w:rsidRPr="00AE33D1" w:rsidRDefault="006107E2" w:rsidP="006107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right="-541" w:firstLine="5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b/>
                <w:bCs/>
                <w:sz w:val="30"/>
                <w:szCs w:val="30"/>
              </w:rPr>
              <w:t>756,88</w:t>
            </w:r>
            <w:r w:rsidR="004B0EB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4C64A3E" w14:textId="77777777" w:rsidR="006107E2" w:rsidRPr="00AE33D1" w:rsidRDefault="006107E2">
            <w:pPr>
              <w:tabs>
                <w:tab w:val="clear" w:pos="680"/>
                <w:tab w:val="left" w:pos="540"/>
              </w:tabs>
              <w:spacing w:line="232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61B1FAF" w14:textId="77777777" w:rsidR="006107E2" w:rsidRPr="00AE33D1" w:rsidRDefault="006107E2" w:rsidP="00277C4B">
            <w:pPr>
              <w:tabs>
                <w:tab w:val="clear" w:pos="227"/>
                <w:tab w:val="clear" w:pos="454"/>
                <w:tab w:val="clear" w:pos="680"/>
                <w:tab w:val="decimal" w:pos="723"/>
              </w:tabs>
              <w:spacing w:line="232" w:lineRule="auto"/>
              <w:ind w:left="-85" w:right="-1045" w:firstLine="95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2E1CE3E2" w14:textId="77777777" w:rsidR="006107E2" w:rsidRPr="007F31BE" w:rsidRDefault="006107E2" w:rsidP="006107E2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eastAsia="MS Mincho" w:hAnsi="Angsana New"/>
          <w:sz w:val="20"/>
          <w:szCs w:val="20"/>
        </w:rPr>
      </w:pPr>
    </w:p>
    <w:p w14:paraId="255F31B7" w14:textId="607E5A46" w:rsidR="006107E2" w:rsidRPr="00AE33D1" w:rsidRDefault="006107E2" w:rsidP="006107E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33D1">
        <w:rPr>
          <w:rFonts w:ascii="Angsana New" w:hAnsi="Angsana New" w:hint="cs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="00637BD8" w:rsidRPr="00AE33D1">
        <w:rPr>
          <w:rFonts w:ascii="Angsana New" w:hAnsi="Angsana New"/>
          <w:sz w:val="30"/>
          <w:szCs w:val="30"/>
        </w:rPr>
        <w:t>1</w:t>
      </w:r>
      <w:r w:rsidRPr="00AE33D1">
        <w:rPr>
          <w:rFonts w:ascii="Angsana New" w:hAnsi="Angsana New" w:hint="cs"/>
          <w:sz w:val="30"/>
          <w:szCs w:val="30"/>
        </w:rPr>
        <w:t xml:space="preserve">0 </w:t>
      </w:r>
      <w:r w:rsidRPr="00AE33D1">
        <w:rPr>
          <w:rFonts w:ascii="Angsana New" w:hAnsi="Angsana New" w:hint="cs"/>
          <w:sz w:val="30"/>
          <w:szCs w:val="30"/>
          <w:cs/>
        </w:rPr>
        <w:t xml:space="preserve">วันถึง </w:t>
      </w:r>
      <w:r w:rsidRPr="00AE33D1">
        <w:rPr>
          <w:rFonts w:ascii="Angsana New" w:hAnsi="Angsana New" w:hint="cs"/>
          <w:sz w:val="30"/>
          <w:szCs w:val="30"/>
        </w:rPr>
        <w:t xml:space="preserve">30 </w:t>
      </w:r>
      <w:r w:rsidRPr="00AE33D1">
        <w:rPr>
          <w:rFonts w:ascii="Angsana New" w:hAnsi="Angsana New" w:hint="cs"/>
          <w:sz w:val="30"/>
          <w:szCs w:val="30"/>
          <w:cs/>
        </w:rPr>
        <w:t>วัน</w:t>
      </w:r>
    </w:p>
    <w:p w14:paraId="3618A681" w14:textId="77777777" w:rsidR="00881D6D" w:rsidRPr="007F31BE" w:rsidRDefault="00881D6D" w:rsidP="006107E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DengXian" w:hAnsi="Angsana New"/>
          <w:sz w:val="20"/>
          <w:szCs w:val="20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5022"/>
        <w:gridCol w:w="18"/>
        <w:gridCol w:w="870"/>
        <w:gridCol w:w="210"/>
        <w:gridCol w:w="1402"/>
        <w:gridCol w:w="38"/>
        <w:gridCol w:w="230"/>
        <w:gridCol w:w="40"/>
        <w:gridCol w:w="1440"/>
      </w:tblGrid>
      <w:tr w:rsidR="006107E2" w:rsidRPr="00AE33D1" w14:paraId="44BE9840" w14:textId="77777777" w:rsidTr="007F31BE">
        <w:tc>
          <w:tcPr>
            <w:tcW w:w="5022" w:type="dxa"/>
            <w:vAlign w:val="bottom"/>
            <w:hideMark/>
          </w:tcPr>
          <w:p w14:paraId="1E34A30E" w14:textId="0DA7B193" w:rsidR="006107E2" w:rsidRPr="00AE33D1" w:rsidRDefault="00610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E33D1">
              <w:rPr>
                <w:sz w:val="30"/>
                <w:szCs w:val="30"/>
              </w:rPr>
              <w:br w:type="page"/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  <w:r w:rsidRPr="00AE33D1">
              <w:rPr>
                <w:rFonts w:ascii="Angsana New" w:eastAsia="MS Mincho" w:hAnsi="Angsana New" w:hint="cs"/>
                <w:sz w:val="30"/>
                <w:szCs w:val="30"/>
              </w:rPr>
              <w:br w:type="page"/>
            </w:r>
            <w:r w:rsidRPr="00AE33D1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5E084B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AE33D1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AE33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88" w:type="dxa"/>
            <w:gridSpan w:val="2"/>
          </w:tcPr>
          <w:p w14:paraId="646005CF" w14:textId="77777777" w:rsidR="006107E2" w:rsidRPr="00AE33D1" w:rsidRDefault="0061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2" w:type="dxa"/>
            <w:gridSpan w:val="2"/>
            <w:vAlign w:val="bottom"/>
            <w:hideMark/>
          </w:tcPr>
          <w:p w14:paraId="52CBB91B" w14:textId="77777777" w:rsidR="006107E2" w:rsidRPr="00AE33D1" w:rsidRDefault="0061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8" w:type="dxa"/>
            <w:gridSpan w:val="2"/>
            <w:vAlign w:val="bottom"/>
          </w:tcPr>
          <w:p w14:paraId="6C8911A7" w14:textId="77777777" w:rsidR="006107E2" w:rsidRPr="00AE33D1" w:rsidRDefault="0061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0" w:type="dxa"/>
            <w:gridSpan w:val="2"/>
            <w:vAlign w:val="bottom"/>
            <w:hideMark/>
          </w:tcPr>
          <w:p w14:paraId="6177337E" w14:textId="77777777" w:rsidR="006107E2" w:rsidRPr="00AE33D1" w:rsidRDefault="0061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4FF647B" w14:textId="77777777" w:rsidR="006107E2" w:rsidRPr="00AE33D1" w:rsidRDefault="0061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6107E2" w:rsidRPr="00AE33D1" w14:paraId="5ADC0E10" w14:textId="77777777" w:rsidTr="007F31BE">
        <w:trPr>
          <w:trHeight w:val="73"/>
        </w:trPr>
        <w:tc>
          <w:tcPr>
            <w:tcW w:w="5022" w:type="dxa"/>
          </w:tcPr>
          <w:p w14:paraId="5EE3B9B9" w14:textId="77777777" w:rsidR="006107E2" w:rsidRPr="00AE33D1" w:rsidRDefault="00610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8" w:type="dxa"/>
            <w:gridSpan w:val="2"/>
          </w:tcPr>
          <w:p w14:paraId="6158CC51" w14:textId="77777777" w:rsidR="006107E2" w:rsidRPr="00AE33D1" w:rsidRDefault="0061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60" w:type="dxa"/>
            <w:gridSpan w:val="6"/>
            <w:vAlign w:val="center"/>
            <w:hideMark/>
          </w:tcPr>
          <w:p w14:paraId="26A31EA9" w14:textId="77777777" w:rsidR="006107E2" w:rsidRPr="00AE33D1" w:rsidRDefault="0061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07E2" w:rsidRPr="00AE33D1" w14:paraId="6ACC4856" w14:textId="77777777" w:rsidTr="007F31BE">
        <w:tc>
          <w:tcPr>
            <w:tcW w:w="5022" w:type="dxa"/>
            <w:hideMark/>
          </w:tcPr>
          <w:p w14:paraId="47145F64" w14:textId="07FE8457" w:rsidR="006107E2" w:rsidRPr="00AE33D1" w:rsidRDefault="00610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AE33D1">
              <w:rPr>
                <w:rFonts w:ascii="Angsana New" w:hAnsi="Angsana New" w:hint="cs"/>
                <w:sz w:val="30"/>
                <w:szCs w:val="30"/>
              </w:rPr>
              <w:t>3</w:t>
            </w:r>
            <w:r w:rsidR="0083688D" w:rsidRPr="00AE33D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83688D" w:rsidRPr="00AE33D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 w:hint="cs"/>
                <w:sz w:val="30"/>
                <w:szCs w:val="30"/>
              </w:rPr>
              <w:t>2563</w:t>
            </w:r>
            <w:r w:rsidRPr="00AE33D1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88" w:type="dxa"/>
            <w:gridSpan w:val="2"/>
          </w:tcPr>
          <w:p w14:paraId="739C6886" w14:textId="77777777" w:rsidR="006107E2" w:rsidRPr="00AE33D1" w:rsidRDefault="0061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2" w:type="dxa"/>
            <w:gridSpan w:val="2"/>
            <w:vAlign w:val="bottom"/>
          </w:tcPr>
          <w:p w14:paraId="5262DDC8" w14:textId="285566F3" w:rsidR="006107E2" w:rsidRPr="00AE33D1" w:rsidRDefault="004C6884" w:rsidP="00BE092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right="-541" w:firstLine="719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3</w:t>
            </w:r>
            <w:r w:rsidR="000707C4" w:rsidRPr="00AE33D1">
              <w:rPr>
                <w:rFonts w:ascii="Angsana New" w:hAnsi="Angsana New"/>
                <w:sz w:val="30"/>
                <w:szCs w:val="30"/>
              </w:rPr>
              <w:t>36</w:t>
            </w:r>
            <w:r w:rsidRPr="00AE33D1">
              <w:rPr>
                <w:rFonts w:ascii="Angsana New" w:hAnsi="Angsana New"/>
                <w:sz w:val="30"/>
                <w:szCs w:val="30"/>
              </w:rPr>
              <w:t>,</w:t>
            </w:r>
            <w:r w:rsidR="000707C4" w:rsidRPr="00AE33D1">
              <w:rPr>
                <w:rFonts w:ascii="Angsana New" w:hAnsi="Angsana New"/>
                <w:sz w:val="30"/>
                <w:szCs w:val="30"/>
              </w:rPr>
              <w:t>34</w:t>
            </w:r>
            <w:r w:rsidR="0070098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8" w:type="dxa"/>
            <w:gridSpan w:val="2"/>
          </w:tcPr>
          <w:p w14:paraId="35E31A4C" w14:textId="77777777" w:rsidR="006107E2" w:rsidRPr="00AE33D1" w:rsidRDefault="0061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80" w:type="dxa"/>
            <w:gridSpan w:val="2"/>
            <w:vAlign w:val="bottom"/>
          </w:tcPr>
          <w:p w14:paraId="6474AAE0" w14:textId="4F478DAD" w:rsidR="006107E2" w:rsidRPr="00AE33D1" w:rsidRDefault="004C6884" w:rsidP="00637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11"/>
              </w:tabs>
              <w:spacing w:line="216" w:lineRule="auto"/>
              <w:ind w:left="398" w:right="-1045" w:firstLine="240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97,715</w:t>
            </w:r>
          </w:p>
        </w:tc>
      </w:tr>
      <w:tr w:rsidR="00661EE9" w:rsidRPr="00AE33D1" w14:paraId="5B6DBA66" w14:textId="77777777" w:rsidTr="007F31BE">
        <w:tc>
          <w:tcPr>
            <w:tcW w:w="5910" w:type="dxa"/>
            <w:gridSpan w:val="3"/>
            <w:hideMark/>
          </w:tcPr>
          <w:p w14:paraId="2C20647B" w14:textId="0F8EBED3" w:rsidR="00661EE9" w:rsidRPr="00AE33D1" w:rsidRDefault="00661EE9" w:rsidP="00661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285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AE33D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612" w:type="dxa"/>
            <w:gridSpan w:val="2"/>
            <w:vAlign w:val="bottom"/>
          </w:tcPr>
          <w:p w14:paraId="71BB7F13" w14:textId="077642A6" w:rsidR="00661EE9" w:rsidRPr="00AE33D1" w:rsidRDefault="00661EE9" w:rsidP="0066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1373"/>
                <w:tab w:val="left" w:pos="1610"/>
              </w:tabs>
              <w:spacing w:line="232" w:lineRule="auto"/>
              <w:ind w:right="-1025" w:firstLine="7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/>
                <w:sz w:val="30"/>
                <w:szCs w:val="30"/>
              </w:rPr>
              <w:t>(22,792)</w:t>
            </w:r>
          </w:p>
        </w:tc>
        <w:tc>
          <w:tcPr>
            <w:tcW w:w="268" w:type="dxa"/>
            <w:gridSpan w:val="2"/>
          </w:tcPr>
          <w:p w14:paraId="4106E52D" w14:textId="77777777" w:rsidR="00661EE9" w:rsidRPr="00AE33D1" w:rsidRDefault="0066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80" w:type="dxa"/>
            <w:gridSpan w:val="2"/>
            <w:vAlign w:val="bottom"/>
          </w:tcPr>
          <w:p w14:paraId="4092D121" w14:textId="04DC15E9" w:rsidR="00661EE9" w:rsidRPr="00AE33D1" w:rsidRDefault="00661EE9" w:rsidP="00637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6"/>
              </w:tabs>
              <w:spacing w:line="216" w:lineRule="auto"/>
              <w:ind w:right="2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6884" w:rsidRPr="00AE33D1" w14:paraId="4E8E1831" w14:textId="77777777" w:rsidTr="007F31BE">
        <w:tc>
          <w:tcPr>
            <w:tcW w:w="5022" w:type="dxa"/>
            <w:hideMark/>
          </w:tcPr>
          <w:p w14:paraId="1B94CBF9" w14:textId="77777777" w:rsidR="004C6884" w:rsidRPr="00AE33D1" w:rsidRDefault="004C6884" w:rsidP="004C68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88" w:type="dxa"/>
            <w:gridSpan w:val="2"/>
          </w:tcPr>
          <w:p w14:paraId="3661DF08" w14:textId="77777777" w:rsidR="004C6884" w:rsidRPr="00AE33D1" w:rsidRDefault="004C6884" w:rsidP="004C6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B60BFF" w14:textId="1AB279DF" w:rsidR="004C6884" w:rsidRPr="00AE33D1" w:rsidRDefault="004C6884" w:rsidP="00BE092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right="-541" w:firstLine="7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0707C4" w:rsidRPr="00AE33D1">
              <w:rPr>
                <w:rFonts w:ascii="Angsana New" w:hAnsi="Angsana New"/>
                <w:b/>
                <w:bCs/>
                <w:sz w:val="30"/>
                <w:szCs w:val="30"/>
              </w:rPr>
              <w:t>13,55</w:t>
            </w:r>
            <w:r w:rsidR="0070098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68" w:type="dxa"/>
            <w:gridSpan w:val="2"/>
            <w:vAlign w:val="center"/>
          </w:tcPr>
          <w:p w14:paraId="59F72A86" w14:textId="77777777" w:rsidR="004C6884" w:rsidRPr="00AE33D1" w:rsidRDefault="004C6884" w:rsidP="004C6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273E4D" w14:textId="2CBF0775" w:rsidR="004C6884" w:rsidRPr="00AE33D1" w:rsidRDefault="004C6884" w:rsidP="00637BD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right="-541" w:firstLine="6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hAnsi="Angsana New"/>
                <w:b/>
                <w:bCs/>
                <w:sz w:val="30"/>
                <w:szCs w:val="30"/>
              </w:rPr>
              <w:t>97,715</w:t>
            </w:r>
          </w:p>
        </w:tc>
      </w:tr>
      <w:tr w:rsidR="004C6884" w:rsidRPr="00AE33D1" w14:paraId="01700B52" w14:textId="77777777" w:rsidTr="007F31BE">
        <w:tc>
          <w:tcPr>
            <w:tcW w:w="5022" w:type="dxa"/>
          </w:tcPr>
          <w:p w14:paraId="5F10499F" w14:textId="20CFC6B5" w:rsidR="004C6884" w:rsidRPr="00AE33D1" w:rsidRDefault="004C6884" w:rsidP="004C68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b/>
                <w:sz w:val="30"/>
                <w:szCs w:val="30"/>
                <w:cs/>
              </w:rPr>
              <w:t>ณ วันที่</w:t>
            </w:r>
            <w:r w:rsidRPr="00AE33D1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 w:hint="cs"/>
                <w:bCs/>
                <w:sz w:val="30"/>
                <w:szCs w:val="30"/>
              </w:rPr>
              <w:t xml:space="preserve">31 </w:t>
            </w:r>
            <w:r w:rsidRPr="00AE33D1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  <w:r w:rsidRPr="00AE33D1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 w:hint="cs"/>
                <w:bCs/>
                <w:sz w:val="30"/>
                <w:szCs w:val="30"/>
              </w:rPr>
              <w:t xml:space="preserve">2562 </w:t>
            </w:r>
            <w:r w:rsidRPr="00AE33D1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888" w:type="dxa"/>
            <w:gridSpan w:val="2"/>
          </w:tcPr>
          <w:p w14:paraId="0EE546AF" w14:textId="77777777" w:rsidR="004C6884" w:rsidRPr="00AE33D1" w:rsidRDefault="004C6884" w:rsidP="004C6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2" w:type="dxa"/>
            <w:gridSpan w:val="2"/>
            <w:tcBorders>
              <w:left w:val="nil"/>
              <w:right w:val="nil"/>
            </w:tcBorders>
            <w:vAlign w:val="bottom"/>
          </w:tcPr>
          <w:p w14:paraId="0CD56CF6" w14:textId="449D0131" w:rsidR="004C6884" w:rsidRPr="00AE33D1" w:rsidRDefault="004C6884" w:rsidP="004C68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right="-541" w:firstLine="719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sz w:val="30"/>
                <w:szCs w:val="30"/>
              </w:rPr>
              <w:t>362,362</w:t>
            </w:r>
          </w:p>
        </w:tc>
        <w:tc>
          <w:tcPr>
            <w:tcW w:w="268" w:type="dxa"/>
            <w:gridSpan w:val="2"/>
            <w:vAlign w:val="center"/>
          </w:tcPr>
          <w:p w14:paraId="72C1D47C" w14:textId="77777777" w:rsidR="004C6884" w:rsidRPr="00AE33D1" w:rsidRDefault="004C6884" w:rsidP="004C6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0" w:type="dxa"/>
            <w:gridSpan w:val="2"/>
            <w:tcBorders>
              <w:left w:val="nil"/>
              <w:right w:val="nil"/>
            </w:tcBorders>
            <w:vAlign w:val="bottom"/>
          </w:tcPr>
          <w:p w14:paraId="11017EF4" w14:textId="783A0174" w:rsidR="004C6884" w:rsidRPr="00AE33D1" w:rsidRDefault="004C6884" w:rsidP="004C6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11"/>
              </w:tabs>
              <w:spacing w:line="216" w:lineRule="auto"/>
              <w:ind w:left="398" w:right="-1045" w:firstLine="103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sz w:val="30"/>
                <w:szCs w:val="30"/>
              </w:rPr>
              <w:t>435,594</w:t>
            </w:r>
          </w:p>
        </w:tc>
      </w:tr>
      <w:tr w:rsidR="004C6884" w:rsidRPr="00AE33D1" w14:paraId="276B52D0" w14:textId="77777777" w:rsidTr="007F31BE">
        <w:tc>
          <w:tcPr>
            <w:tcW w:w="5022" w:type="dxa"/>
          </w:tcPr>
          <w:p w14:paraId="2B7A56BF" w14:textId="1EC77BB6" w:rsidR="004C6884" w:rsidRPr="00AE33D1" w:rsidRDefault="004C6884" w:rsidP="004C68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63692" w:rsidRPr="00AE33D1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88" w:type="dxa"/>
            <w:gridSpan w:val="2"/>
          </w:tcPr>
          <w:p w14:paraId="0F5EA9F7" w14:textId="77777777" w:rsidR="004C6884" w:rsidRPr="00AE33D1" w:rsidRDefault="004C6884" w:rsidP="004C6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AB34A2" w14:textId="23DAADD1" w:rsidR="004C6884" w:rsidRPr="00AE33D1" w:rsidRDefault="004C6884" w:rsidP="004C68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right="-541" w:firstLine="719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E33D1">
              <w:rPr>
                <w:rFonts w:ascii="Angsana New" w:hAnsi="Angsana New" w:hint="cs"/>
                <w:sz w:val="30"/>
                <w:szCs w:val="30"/>
              </w:rPr>
              <w:t>(20,397)</w:t>
            </w:r>
          </w:p>
        </w:tc>
        <w:tc>
          <w:tcPr>
            <w:tcW w:w="268" w:type="dxa"/>
            <w:gridSpan w:val="2"/>
            <w:vAlign w:val="center"/>
          </w:tcPr>
          <w:p w14:paraId="6C0F04C3" w14:textId="77777777" w:rsidR="004C6884" w:rsidRPr="00AE33D1" w:rsidRDefault="004C6884" w:rsidP="004C6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36ABD9" w14:textId="174AFB1A" w:rsidR="004C6884" w:rsidRPr="00AE33D1" w:rsidRDefault="004C6884" w:rsidP="00491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6"/>
              </w:tabs>
              <w:spacing w:line="216" w:lineRule="auto"/>
              <w:ind w:right="2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C6884" w:rsidRPr="00AE33D1" w14:paraId="4BA8C586" w14:textId="77777777" w:rsidTr="007F31BE">
        <w:tc>
          <w:tcPr>
            <w:tcW w:w="5022" w:type="dxa"/>
          </w:tcPr>
          <w:p w14:paraId="62A5C543" w14:textId="124ADFD7" w:rsidR="004C6884" w:rsidRPr="00AE33D1" w:rsidRDefault="004C6884" w:rsidP="004C68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88" w:type="dxa"/>
            <w:gridSpan w:val="2"/>
          </w:tcPr>
          <w:p w14:paraId="0C8D8AC3" w14:textId="77777777" w:rsidR="004C6884" w:rsidRPr="00AE33D1" w:rsidRDefault="004C6884" w:rsidP="004C6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111223" w14:textId="5D79F865" w:rsidR="004C6884" w:rsidRPr="00AE33D1" w:rsidRDefault="004C6884" w:rsidP="004C68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right="-541" w:firstLine="7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b/>
                <w:bCs/>
                <w:sz w:val="30"/>
                <w:szCs w:val="30"/>
              </w:rPr>
              <w:t>341,965</w:t>
            </w:r>
          </w:p>
        </w:tc>
        <w:tc>
          <w:tcPr>
            <w:tcW w:w="268" w:type="dxa"/>
            <w:gridSpan w:val="2"/>
            <w:vAlign w:val="center"/>
          </w:tcPr>
          <w:p w14:paraId="02F1A482" w14:textId="77777777" w:rsidR="004C6884" w:rsidRPr="00AE33D1" w:rsidRDefault="004C6884" w:rsidP="004C6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40AFE6" w14:textId="2B3B2ADC" w:rsidR="004C6884" w:rsidRPr="00AE33D1" w:rsidRDefault="004C6884" w:rsidP="004C6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11"/>
              </w:tabs>
              <w:spacing w:line="216" w:lineRule="auto"/>
              <w:ind w:left="398" w:right="-1045" w:firstLine="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b/>
                <w:bCs/>
                <w:sz w:val="30"/>
                <w:szCs w:val="30"/>
              </w:rPr>
              <w:t>435,594</w:t>
            </w:r>
          </w:p>
        </w:tc>
      </w:tr>
      <w:tr w:rsidR="0046387C" w:rsidRPr="00AE33D1" w14:paraId="0F293F06" w14:textId="77777777" w:rsidTr="007B5927">
        <w:trPr>
          <w:tblHeader/>
        </w:trPr>
        <w:tc>
          <w:tcPr>
            <w:tcW w:w="5040" w:type="dxa"/>
            <w:gridSpan w:val="2"/>
            <w:vAlign w:val="bottom"/>
          </w:tcPr>
          <w:p w14:paraId="3B9F4B2B" w14:textId="08FAAF27" w:rsidR="0046387C" w:rsidRPr="00AE33D1" w:rsidRDefault="0046387C" w:rsidP="00463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233" w:right="-108" w:hanging="233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E33D1">
              <w:lastRenderedPageBreak/>
              <w:br w:type="page"/>
            </w:r>
            <w:r w:rsidRPr="00AE33D1">
              <w:rPr>
                <w:rFonts w:ascii="Angsana New" w:hAnsi="Angsana New"/>
                <w:sz w:val="30"/>
                <w:szCs w:val="30"/>
              </w:rPr>
              <w:br w:type="page"/>
            </w:r>
            <w:r w:rsidRPr="00AE33D1">
              <w:rPr>
                <w:rFonts w:ascii="Angsana New" w:hAnsi="Angsana New"/>
                <w:sz w:val="30"/>
                <w:szCs w:val="30"/>
              </w:rPr>
              <w:br w:type="page"/>
            </w:r>
            <w:r w:rsidRPr="00AE33D1">
              <w:rPr>
                <w:rFonts w:ascii="Angsana New" w:hAnsi="Angsana New"/>
                <w:sz w:val="30"/>
                <w:szCs w:val="30"/>
              </w:rPr>
              <w:br w:type="page"/>
            </w:r>
            <w:r w:rsidRPr="00AE33D1">
              <w:br w:type="page"/>
            </w:r>
            <w:r w:rsidRPr="00AE33D1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AE33D1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AE33D1">
              <w:rPr>
                <w:rFonts w:ascii="Angsana New" w:eastAsia="MS Mincho" w:hAnsi="Angsana New"/>
                <w:sz w:val="30"/>
                <w:szCs w:val="30"/>
              </w:rPr>
              <w:br w:type="page"/>
            </w:r>
            <w:r w:rsidRPr="00AE33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ค่าเผื่อผลขาดทุนด้านเครดิตที่คาดว่าจะเกิดขึ้นของลูกหนี้การค้าและลูกหนี้หมุนเวียนอื่น</w:t>
            </w:r>
          </w:p>
        </w:tc>
        <w:tc>
          <w:tcPr>
            <w:tcW w:w="1080" w:type="dxa"/>
            <w:gridSpan w:val="2"/>
          </w:tcPr>
          <w:p w14:paraId="691373E8" w14:textId="77777777" w:rsidR="0046387C" w:rsidRPr="00AE33D1" w:rsidRDefault="0046387C" w:rsidP="007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2A526978" w14:textId="77777777" w:rsidR="0046387C" w:rsidRPr="00AE33D1" w:rsidRDefault="0046387C" w:rsidP="007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0" w:type="dxa"/>
            <w:gridSpan w:val="2"/>
            <w:vAlign w:val="bottom"/>
          </w:tcPr>
          <w:p w14:paraId="36A4E06F" w14:textId="77777777" w:rsidR="0046387C" w:rsidRPr="00AE33D1" w:rsidRDefault="0046387C" w:rsidP="007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gridSpan w:val="2"/>
            <w:vAlign w:val="bottom"/>
          </w:tcPr>
          <w:p w14:paraId="6E42D2DF" w14:textId="77777777" w:rsidR="0046387C" w:rsidRPr="00AE33D1" w:rsidRDefault="0046387C" w:rsidP="007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4A098F8" w14:textId="77777777" w:rsidR="0046387C" w:rsidRPr="00AE33D1" w:rsidRDefault="0046387C" w:rsidP="007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019218E" w14:textId="77777777" w:rsidR="0046387C" w:rsidRPr="00AE33D1" w:rsidRDefault="0046387C" w:rsidP="007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46387C" w:rsidRPr="00AE33D1" w14:paraId="122A969C" w14:textId="77777777" w:rsidTr="007B5927">
        <w:trPr>
          <w:tblHeader/>
        </w:trPr>
        <w:tc>
          <w:tcPr>
            <w:tcW w:w="5040" w:type="dxa"/>
            <w:gridSpan w:val="2"/>
          </w:tcPr>
          <w:p w14:paraId="3C63752A" w14:textId="77777777" w:rsidR="0046387C" w:rsidRPr="00AE33D1" w:rsidRDefault="0046387C" w:rsidP="007B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4E9297A3" w14:textId="77777777" w:rsidR="0046387C" w:rsidRPr="00AE33D1" w:rsidRDefault="0046387C" w:rsidP="007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5"/>
            <w:vAlign w:val="center"/>
          </w:tcPr>
          <w:p w14:paraId="68D017B6" w14:textId="77777777" w:rsidR="0046387C" w:rsidRPr="00AE33D1" w:rsidRDefault="0046387C" w:rsidP="007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387C" w:rsidRPr="00AE33D1" w14:paraId="6A5B5D00" w14:textId="77777777" w:rsidTr="007B5927">
        <w:trPr>
          <w:tblHeader/>
        </w:trPr>
        <w:tc>
          <w:tcPr>
            <w:tcW w:w="5040" w:type="dxa"/>
            <w:gridSpan w:val="2"/>
          </w:tcPr>
          <w:p w14:paraId="06E08AF5" w14:textId="77777777" w:rsidR="0046387C" w:rsidRPr="00AE33D1" w:rsidRDefault="0046387C" w:rsidP="007B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gridSpan w:val="2"/>
          </w:tcPr>
          <w:p w14:paraId="6F3F99E4" w14:textId="77777777" w:rsidR="0046387C" w:rsidRPr="00AE33D1" w:rsidRDefault="0046387C" w:rsidP="007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5FFA534" w14:textId="77777777" w:rsidR="0046387C" w:rsidRPr="00AE33D1" w:rsidRDefault="0046387C" w:rsidP="007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ind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B71B2F3" w14:textId="77777777" w:rsidR="0046387C" w:rsidRPr="00AE33D1" w:rsidRDefault="0046387C" w:rsidP="007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3EB063F" w14:textId="77777777" w:rsidR="0046387C" w:rsidRPr="00AE33D1" w:rsidRDefault="0046387C" w:rsidP="007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387C" w:rsidRPr="00AE33D1" w14:paraId="6D7D3942" w14:textId="77777777" w:rsidTr="007B5927">
        <w:trPr>
          <w:tblHeader/>
        </w:trPr>
        <w:tc>
          <w:tcPr>
            <w:tcW w:w="5040" w:type="dxa"/>
            <w:gridSpan w:val="2"/>
          </w:tcPr>
          <w:p w14:paraId="4E0BB918" w14:textId="77777777" w:rsidR="0046387C" w:rsidRPr="00AE33D1" w:rsidRDefault="0046387C" w:rsidP="007B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AE33D1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AE33D1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/>
                <w:sz w:val="30"/>
                <w:szCs w:val="30"/>
              </w:rPr>
              <w:t>2563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AE33D1">
              <w:rPr>
                <w:rFonts w:ascii="Angsana New" w:hAnsi="Angsana New"/>
                <w:sz w:val="30"/>
                <w:szCs w:val="30"/>
                <w:cs/>
              </w:rPr>
              <w:t xml:space="preserve">ปรับปรุงใหม่ </w:t>
            </w:r>
          </w:p>
        </w:tc>
        <w:tc>
          <w:tcPr>
            <w:tcW w:w="1080" w:type="dxa"/>
            <w:gridSpan w:val="2"/>
          </w:tcPr>
          <w:p w14:paraId="32C89D5E" w14:textId="2A7780A0" w:rsidR="0046387C" w:rsidRPr="00AE33D1" w:rsidRDefault="0046387C" w:rsidP="007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33D1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 w:rsidR="00F908C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F908C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</w:t>
            </w:r>
            <w:r w:rsidR="00F908C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5549FC35" w14:textId="77777777" w:rsidR="0046387C" w:rsidRPr="00BD1DB5" w:rsidRDefault="0046387C" w:rsidP="007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ind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DB5">
              <w:rPr>
                <w:rFonts w:ascii="Angsana New" w:hAnsi="Angsana New"/>
                <w:sz w:val="30"/>
                <w:szCs w:val="30"/>
              </w:rPr>
              <w:t>143,733</w:t>
            </w:r>
          </w:p>
        </w:tc>
        <w:tc>
          <w:tcPr>
            <w:tcW w:w="270" w:type="dxa"/>
            <w:gridSpan w:val="2"/>
            <w:vAlign w:val="center"/>
          </w:tcPr>
          <w:p w14:paraId="125D6E06" w14:textId="77777777" w:rsidR="0046387C" w:rsidRPr="00AE33D1" w:rsidRDefault="0046387C" w:rsidP="007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5529DD2" w14:textId="77777777" w:rsidR="0046387C" w:rsidRPr="00AE33D1" w:rsidRDefault="0046387C" w:rsidP="00BE0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387C" w:rsidRPr="00AE33D1" w14:paraId="1B2B7799" w14:textId="77777777" w:rsidTr="007B5927">
        <w:trPr>
          <w:tblHeader/>
        </w:trPr>
        <w:tc>
          <w:tcPr>
            <w:tcW w:w="5040" w:type="dxa"/>
            <w:gridSpan w:val="2"/>
          </w:tcPr>
          <w:p w14:paraId="780A8D1D" w14:textId="77777777" w:rsidR="0046387C" w:rsidRPr="00AE33D1" w:rsidRDefault="0046387C" w:rsidP="007B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gridSpan w:val="2"/>
          </w:tcPr>
          <w:p w14:paraId="47D4805B" w14:textId="77777777" w:rsidR="0046387C" w:rsidRPr="00AE33D1" w:rsidRDefault="0046387C" w:rsidP="007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E4CEF69" w14:textId="6D39DC5D" w:rsidR="0046387C" w:rsidRPr="00BD1DB5" w:rsidRDefault="00C372AA" w:rsidP="007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ind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DB5">
              <w:rPr>
                <w:rFonts w:ascii="Angsana New" w:hAnsi="Angsana New"/>
                <w:sz w:val="30"/>
                <w:szCs w:val="30"/>
              </w:rPr>
              <w:t>1</w:t>
            </w:r>
            <w:r w:rsidR="004C4409" w:rsidRPr="00BD1DB5">
              <w:rPr>
                <w:rFonts w:ascii="Angsana New" w:hAnsi="Angsana New"/>
                <w:sz w:val="30"/>
                <w:szCs w:val="30"/>
              </w:rPr>
              <w:t>2,</w:t>
            </w:r>
            <w:r w:rsidRPr="00BD1DB5">
              <w:rPr>
                <w:rFonts w:ascii="Angsana New" w:hAnsi="Angsana New"/>
                <w:sz w:val="30"/>
                <w:szCs w:val="30"/>
              </w:rPr>
              <w:t>90</w:t>
            </w:r>
            <w:r w:rsidR="00537B3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  <w:vAlign w:val="center"/>
          </w:tcPr>
          <w:p w14:paraId="28896C82" w14:textId="77777777" w:rsidR="0046387C" w:rsidRPr="00AE33D1" w:rsidRDefault="0046387C" w:rsidP="007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B147724" w14:textId="77777777" w:rsidR="0046387C" w:rsidRPr="00AE33D1" w:rsidRDefault="0046387C" w:rsidP="00BE0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387C" w:rsidRPr="00AE33D1" w14:paraId="4E968593" w14:textId="77777777" w:rsidTr="007B5927">
        <w:trPr>
          <w:tblHeader/>
        </w:trPr>
        <w:tc>
          <w:tcPr>
            <w:tcW w:w="5040" w:type="dxa"/>
            <w:gridSpan w:val="2"/>
          </w:tcPr>
          <w:p w14:paraId="6D97E20D" w14:textId="4D95DF64" w:rsidR="0046387C" w:rsidRPr="00AE33D1" w:rsidRDefault="0046387C" w:rsidP="007B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E33D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E33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AE33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80" w:type="dxa"/>
            <w:gridSpan w:val="2"/>
          </w:tcPr>
          <w:p w14:paraId="76C7F2C6" w14:textId="77777777" w:rsidR="0046387C" w:rsidRPr="00AE33D1" w:rsidRDefault="0046387C" w:rsidP="007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B97F0D" w14:textId="0F9A5E51" w:rsidR="0046387C" w:rsidRPr="00BD1DB5" w:rsidRDefault="00C372AA" w:rsidP="007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D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156,63</w:t>
            </w:r>
            <w:r w:rsidR="00537B3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  <w:vAlign w:val="center"/>
          </w:tcPr>
          <w:p w14:paraId="3A4C0FEE" w14:textId="77777777" w:rsidR="0046387C" w:rsidRPr="00AE33D1" w:rsidRDefault="0046387C" w:rsidP="007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0C0132" w14:textId="77777777" w:rsidR="0046387C" w:rsidRPr="00AE33D1" w:rsidRDefault="0046387C" w:rsidP="00BE0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B619A8" w:rsidRPr="00AE33D1" w14:paraId="41D43118" w14:textId="77777777" w:rsidTr="00B619A8">
        <w:trPr>
          <w:tblHeader/>
        </w:trPr>
        <w:tc>
          <w:tcPr>
            <w:tcW w:w="5040" w:type="dxa"/>
            <w:gridSpan w:val="2"/>
          </w:tcPr>
          <w:p w14:paraId="3CBB6F46" w14:textId="77777777" w:rsidR="00B619A8" w:rsidRPr="00AE33D1" w:rsidRDefault="00B619A8" w:rsidP="007B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7DA8ACF6" w14:textId="77777777" w:rsidR="00B619A8" w:rsidRPr="00AE33D1" w:rsidRDefault="00B619A8" w:rsidP="007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4B006615" w14:textId="77777777" w:rsidR="00B619A8" w:rsidRPr="00AE33D1" w:rsidRDefault="00B619A8" w:rsidP="007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9591243" w14:textId="77777777" w:rsidR="00B619A8" w:rsidRPr="00AE33D1" w:rsidRDefault="00B619A8" w:rsidP="007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1E7DFE" w14:textId="77777777" w:rsidR="00B619A8" w:rsidRPr="00AE33D1" w:rsidRDefault="00B619A8" w:rsidP="007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6387C" w:rsidRPr="00AE33D1" w14:paraId="5DE5C129" w14:textId="77777777" w:rsidTr="007B5927">
        <w:trPr>
          <w:tblHeader/>
        </w:trPr>
        <w:tc>
          <w:tcPr>
            <w:tcW w:w="5040" w:type="dxa"/>
            <w:gridSpan w:val="2"/>
          </w:tcPr>
          <w:p w14:paraId="326D92DF" w14:textId="1744DF49" w:rsidR="0046387C" w:rsidRPr="00AE33D1" w:rsidRDefault="0046387C" w:rsidP="007B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bookmarkStart w:id="41" w:name="_Hlk54451259"/>
            <w:r w:rsidRPr="00AE33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F115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080" w:type="dxa"/>
            <w:gridSpan w:val="2"/>
          </w:tcPr>
          <w:p w14:paraId="30A83C45" w14:textId="77777777" w:rsidR="0046387C" w:rsidRPr="00AE33D1" w:rsidRDefault="0046387C" w:rsidP="007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11CF2F1" w14:textId="77777777" w:rsidR="0046387C" w:rsidRPr="00AE33D1" w:rsidRDefault="0046387C" w:rsidP="007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ind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0EA0D328" w14:textId="77777777" w:rsidR="0046387C" w:rsidRPr="00AE33D1" w:rsidRDefault="0046387C" w:rsidP="007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AD16392" w14:textId="77777777" w:rsidR="0046387C" w:rsidRPr="00AE33D1" w:rsidRDefault="0046387C" w:rsidP="007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387C" w:rsidRPr="00AE33D1" w14:paraId="423656BA" w14:textId="77777777" w:rsidTr="007B5927">
        <w:trPr>
          <w:tblHeader/>
        </w:trPr>
        <w:tc>
          <w:tcPr>
            <w:tcW w:w="5040" w:type="dxa"/>
            <w:gridSpan w:val="2"/>
          </w:tcPr>
          <w:p w14:paraId="52303C07" w14:textId="77777777" w:rsidR="0046387C" w:rsidRPr="00AE33D1" w:rsidRDefault="0046387C" w:rsidP="007B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AE33D1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AE33D1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/>
                <w:sz w:val="30"/>
                <w:szCs w:val="30"/>
              </w:rPr>
              <w:t>2563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AE33D1">
              <w:rPr>
                <w:rFonts w:ascii="Angsana New" w:hAnsi="Angsana New"/>
                <w:sz w:val="30"/>
                <w:szCs w:val="30"/>
                <w:cs/>
              </w:rPr>
              <w:t xml:space="preserve">ปรับปรุงใหม่ </w:t>
            </w:r>
          </w:p>
        </w:tc>
        <w:tc>
          <w:tcPr>
            <w:tcW w:w="1080" w:type="dxa"/>
            <w:gridSpan w:val="2"/>
          </w:tcPr>
          <w:p w14:paraId="1F7BB53B" w14:textId="4836A19A" w:rsidR="0046387C" w:rsidRPr="00AE33D1" w:rsidRDefault="0046387C" w:rsidP="007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7E4665B" w14:textId="77777777" w:rsidR="0046387C" w:rsidRPr="00AE33D1" w:rsidRDefault="0046387C" w:rsidP="007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ind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20,397</w:t>
            </w:r>
          </w:p>
        </w:tc>
        <w:tc>
          <w:tcPr>
            <w:tcW w:w="270" w:type="dxa"/>
            <w:gridSpan w:val="2"/>
            <w:vAlign w:val="center"/>
          </w:tcPr>
          <w:p w14:paraId="4037ADAA" w14:textId="77777777" w:rsidR="0046387C" w:rsidRPr="00AE33D1" w:rsidRDefault="0046387C" w:rsidP="007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30E2F38" w14:textId="77777777" w:rsidR="0046387C" w:rsidRPr="00AE33D1" w:rsidRDefault="0046387C" w:rsidP="00BE0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387C" w:rsidRPr="00AE33D1" w14:paraId="7A81B143" w14:textId="77777777" w:rsidTr="007B5927">
        <w:trPr>
          <w:tblHeader/>
        </w:trPr>
        <w:tc>
          <w:tcPr>
            <w:tcW w:w="5040" w:type="dxa"/>
            <w:gridSpan w:val="2"/>
          </w:tcPr>
          <w:p w14:paraId="39AA002D" w14:textId="77777777" w:rsidR="0046387C" w:rsidRPr="00AE33D1" w:rsidRDefault="0046387C" w:rsidP="007B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gridSpan w:val="2"/>
          </w:tcPr>
          <w:p w14:paraId="49D599AF" w14:textId="77777777" w:rsidR="0046387C" w:rsidRPr="00AE33D1" w:rsidRDefault="0046387C" w:rsidP="007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275B886" w14:textId="042B9821" w:rsidR="0046387C" w:rsidRPr="00AE33D1" w:rsidRDefault="004C4409" w:rsidP="007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ind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2,395</w:t>
            </w:r>
          </w:p>
        </w:tc>
        <w:tc>
          <w:tcPr>
            <w:tcW w:w="270" w:type="dxa"/>
            <w:gridSpan w:val="2"/>
            <w:vAlign w:val="center"/>
          </w:tcPr>
          <w:p w14:paraId="1934C061" w14:textId="77777777" w:rsidR="0046387C" w:rsidRPr="00AE33D1" w:rsidRDefault="0046387C" w:rsidP="007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7C4F899" w14:textId="77777777" w:rsidR="0046387C" w:rsidRPr="00AE33D1" w:rsidRDefault="0046387C" w:rsidP="00BE0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387C" w:rsidRPr="00AE33D1" w14:paraId="2E7BC942" w14:textId="77777777" w:rsidTr="00FA3B2A">
        <w:trPr>
          <w:tblHeader/>
        </w:trPr>
        <w:tc>
          <w:tcPr>
            <w:tcW w:w="5040" w:type="dxa"/>
            <w:gridSpan w:val="2"/>
          </w:tcPr>
          <w:p w14:paraId="5C7A5392" w14:textId="5CA7FC63" w:rsidR="0046387C" w:rsidRPr="00AE33D1" w:rsidRDefault="0046387C" w:rsidP="007B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E33D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E33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AE33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80" w:type="dxa"/>
            <w:gridSpan w:val="2"/>
          </w:tcPr>
          <w:p w14:paraId="5BE4E82C" w14:textId="77777777" w:rsidR="0046387C" w:rsidRPr="00AE33D1" w:rsidRDefault="0046387C" w:rsidP="007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ABBB8B" w14:textId="3E8C3FD4" w:rsidR="0046387C" w:rsidRPr="00AE33D1" w:rsidRDefault="004C4409" w:rsidP="007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hAnsi="Angsana New"/>
                <w:b/>
                <w:bCs/>
                <w:sz w:val="30"/>
                <w:szCs w:val="30"/>
              </w:rPr>
              <w:t>22,792</w:t>
            </w:r>
          </w:p>
        </w:tc>
        <w:tc>
          <w:tcPr>
            <w:tcW w:w="270" w:type="dxa"/>
            <w:gridSpan w:val="2"/>
            <w:vAlign w:val="center"/>
          </w:tcPr>
          <w:p w14:paraId="1246C25A" w14:textId="77777777" w:rsidR="0046387C" w:rsidRPr="00AE33D1" w:rsidRDefault="0046387C" w:rsidP="007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9ABE1A" w14:textId="77777777" w:rsidR="0046387C" w:rsidRPr="00AE33D1" w:rsidRDefault="0046387C" w:rsidP="00BE0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bookmarkEnd w:id="41"/>
    </w:tbl>
    <w:p w14:paraId="48B8E5D8" w14:textId="10E781B0" w:rsidR="00FA3B2A" w:rsidRDefault="00FA3B2A" w:rsidP="0088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1F7737CB" w14:textId="13B9DEE5" w:rsidR="00B93F44" w:rsidRPr="00AE33D1" w:rsidRDefault="00B93F44" w:rsidP="00B93F4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AE33D1">
        <w:rPr>
          <w:rFonts w:asciiTheme="majorBidi" w:hAnsiTheme="majorBidi" w:cstheme="majorBidi"/>
          <w:sz w:val="30"/>
          <w:szCs w:val="30"/>
        </w:rPr>
        <w:t>(</w:t>
      </w:r>
      <w:r w:rsidRPr="00AE33D1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AE33D1">
        <w:rPr>
          <w:rFonts w:asciiTheme="majorBidi" w:hAnsiTheme="majorBidi" w:cstheme="majorBidi"/>
          <w:sz w:val="30"/>
          <w:szCs w:val="30"/>
        </w:rPr>
        <w:t>.1</w:t>
      </w:r>
      <w:r w:rsidRPr="00AE33D1">
        <w:rPr>
          <w:rFonts w:asciiTheme="majorBidi" w:hAnsiTheme="majorBidi" w:cstheme="majorBidi"/>
          <w:sz w:val="30"/>
          <w:szCs w:val="30"/>
          <w:lang w:val="en-US" w:bidi="th-TH"/>
        </w:rPr>
        <w:t>.2</w:t>
      </w:r>
      <w:r w:rsidRPr="00AE33D1">
        <w:rPr>
          <w:rFonts w:asciiTheme="majorBidi" w:hAnsiTheme="majorBidi" w:cstheme="majorBidi"/>
          <w:sz w:val="30"/>
          <w:szCs w:val="30"/>
        </w:rPr>
        <w:t>)</w:t>
      </w:r>
      <w:r w:rsidRPr="00AE33D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E33D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เงินสดและรายการเทียบเท่าเงินสด </w:t>
      </w:r>
    </w:p>
    <w:p w14:paraId="3BA41CC5" w14:textId="77777777" w:rsidR="00B93F44" w:rsidRPr="00AE33D1" w:rsidRDefault="00B93F44" w:rsidP="00B93F4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  <w:r w:rsidRPr="00AE33D1">
        <w:rPr>
          <w:rFonts w:asciiTheme="majorBidi" w:hAnsiTheme="majorBidi" w:cstheme="majorBidi"/>
          <w:sz w:val="30"/>
          <w:szCs w:val="30"/>
        </w:rPr>
        <w:tab/>
      </w:r>
    </w:p>
    <w:p w14:paraId="21F089FC" w14:textId="34E263C4" w:rsidR="00B93F44" w:rsidRPr="00FE4FBF" w:rsidRDefault="00B93F44" w:rsidP="00B93F4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bookmarkStart w:id="42" w:name="_Hlk63696418"/>
      <w:r w:rsidRPr="00FE4FBF">
        <w:rPr>
          <w:rFonts w:asciiTheme="majorBidi" w:hAnsiTheme="majorBidi" w:cstheme="majorBidi"/>
          <w:sz w:val="30"/>
          <w:szCs w:val="30"/>
          <w:cs/>
        </w:rPr>
        <w:t>ฐานะเปิดต่อความเสี่ยงด้านเครดิตของ</w:t>
      </w:r>
      <w:r w:rsidRPr="00FE4FB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FE4FBF">
        <w:rPr>
          <w:rFonts w:asciiTheme="majorBidi" w:hAnsiTheme="majorBidi" w:cstheme="majorBidi"/>
          <w:sz w:val="30"/>
          <w:szCs w:val="30"/>
          <w:cs/>
        </w:rPr>
        <w:t>ที่เกิดจากเงินสดและรายการเทียบเท่าเงินสด</w:t>
      </w:r>
      <w:r w:rsidRPr="00FE4FBF">
        <w:rPr>
          <w:rFonts w:asciiTheme="majorBidi" w:hAnsiTheme="majorBidi" w:cstheme="majorBidi"/>
          <w:sz w:val="30"/>
          <w:szCs w:val="30"/>
        </w:rPr>
        <w:t xml:space="preserve"> </w:t>
      </w:r>
      <w:r w:rsidRPr="00FE4FBF">
        <w:rPr>
          <w:rFonts w:asciiTheme="majorBidi" w:hAnsiTheme="majorBidi" w:cstheme="majorBidi"/>
          <w:sz w:val="30"/>
          <w:szCs w:val="30"/>
          <w:cs/>
          <w:lang w:bidi="th-TH"/>
        </w:rPr>
        <w:t>ถูก</w:t>
      </w:r>
      <w:r w:rsidRPr="00FE4FBF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จำกัดเนื่องจากคู่สัญญาเป็นธนาคารและสถาบันการเงินที่มี</w:t>
      </w:r>
      <w:r w:rsidRPr="00FE4FBF">
        <w:rPr>
          <w:rFonts w:asciiTheme="majorBidi" w:hAnsiTheme="majorBidi" w:cstheme="majorBidi" w:hint="cs"/>
          <w:sz w:val="30"/>
          <w:szCs w:val="30"/>
          <w:cs/>
        </w:rPr>
        <w:t>อันดับ</w:t>
      </w:r>
      <w:r w:rsidRPr="00FE4FBF">
        <w:rPr>
          <w:rFonts w:asciiTheme="majorBidi" w:hAnsiTheme="majorBidi" w:cstheme="majorBidi"/>
          <w:sz w:val="30"/>
          <w:szCs w:val="30"/>
          <w:cs/>
        </w:rPr>
        <w:t>ความน่าเชื่อถือ</w:t>
      </w:r>
      <w:r w:rsidRPr="00FE4FBF">
        <w:rPr>
          <w:rFonts w:asciiTheme="majorBidi" w:hAnsiTheme="majorBidi" w:cstheme="majorBidi"/>
          <w:sz w:val="30"/>
          <w:szCs w:val="30"/>
          <w:cs/>
          <w:lang w:bidi="th-TH"/>
        </w:rPr>
        <w:t>ที่ระดับ</w:t>
      </w:r>
      <w:r w:rsidRPr="00FE4FB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D72A2" w:rsidRPr="00FE4FBF">
        <w:rPr>
          <w:rFonts w:asciiTheme="majorBidi" w:hAnsiTheme="majorBidi" w:cstheme="majorBidi"/>
          <w:sz w:val="30"/>
          <w:szCs w:val="30"/>
        </w:rPr>
        <w:t>BBB</w:t>
      </w:r>
      <w:r w:rsidR="00F7432D" w:rsidRPr="00FE4FBF">
        <w:rPr>
          <w:rFonts w:asciiTheme="majorBidi" w:hAnsiTheme="majorBidi" w:cstheme="majorBidi"/>
          <w:sz w:val="30"/>
          <w:szCs w:val="30"/>
        </w:rPr>
        <w:t>+</w:t>
      </w:r>
      <w:r w:rsidR="004D72A2" w:rsidRPr="00FE4FBF">
        <w:rPr>
          <w:rFonts w:asciiTheme="majorBidi" w:hAnsiTheme="majorBidi" w:cstheme="majorBidi"/>
          <w:sz w:val="30"/>
          <w:szCs w:val="30"/>
        </w:rPr>
        <w:t>/Baa1</w:t>
      </w:r>
      <w:r w:rsidR="00692FAF" w:rsidRPr="00FE4FBF">
        <w:rPr>
          <w:rFonts w:asciiTheme="majorBidi" w:hAnsiTheme="majorBidi" w:cstheme="majorBidi"/>
          <w:sz w:val="30"/>
          <w:szCs w:val="30"/>
        </w:rPr>
        <w:t xml:space="preserve"> </w:t>
      </w:r>
      <w:r w:rsidRPr="00FE4FBF">
        <w:rPr>
          <w:rFonts w:asciiTheme="majorBidi" w:hAnsiTheme="majorBidi" w:cstheme="majorBidi"/>
          <w:sz w:val="30"/>
          <w:szCs w:val="30"/>
          <w:cs/>
          <w:lang w:bidi="th-TH"/>
        </w:rPr>
        <w:t>เป็นอย่างน้อยซึ่ง</w:t>
      </w:r>
      <w:r w:rsidRPr="00FE4FBF">
        <w:rPr>
          <w:rFonts w:asciiTheme="majorBidi" w:hAnsiTheme="majorBidi" w:cstheme="majorBidi" w:hint="cs"/>
          <w:sz w:val="30"/>
          <w:szCs w:val="30"/>
          <w:cs/>
          <w:lang w:bidi="th-TH"/>
        </w:rPr>
        <w:t>ประเมิน</w:t>
      </w:r>
      <w:r w:rsidRPr="00FE4FBF">
        <w:rPr>
          <w:rFonts w:asciiTheme="majorBidi" w:hAnsiTheme="majorBidi" w:cstheme="majorBidi"/>
          <w:sz w:val="30"/>
          <w:szCs w:val="30"/>
          <w:cs/>
        </w:rPr>
        <w:t>โดย</w:t>
      </w:r>
      <w:r w:rsidRPr="00FE4FBF">
        <w:rPr>
          <w:rFonts w:asciiTheme="majorBidi" w:hAnsiTheme="majorBidi" w:cstheme="majorBidi" w:hint="cs"/>
          <w:sz w:val="30"/>
          <w:szCs w:val="30"/>
          <w:cs/>
        </w:rPr>
        <w:t xml:space="preserve">สถาบันจัดอันดับ </w:t>
      </w:r>
      <w:r w:rsidR="004D72A2" w:rsidRPr="00FE4FBF">
        <w:rPr>
          <w:rFonts w:asciiTheme="majorBidi" w:hAnsiTheme="majorBidi" w:cstheme="majorBidi"/>
          <w:sz w:val="30"/>
          <w:szCs w:val="30"/>
        </w:rPr>
        <w:t>Standard &amp; Poor’s/Moody’s</w:t>
      </w:r>
      <w:r w:rsidRPr="00FE4FBF">
        <w:rPr>
          <w:rFonts w:asciiTheme="majorBidi" w:hAnsiTheme="majorBidi" w:cstheme="majorBidi"/>
          <w:sz w:val="30"/>
          <w:szCs w:val="30"/>
          <w:cs/>
        </w:rPr>
        <w:t xml:space="preserve"> ซึ่ง</w:t>
      </w:r>
      <w:r w:rsidRPr="00FE4FB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FE4FBF">
        <w:rPr>
          <w:rFonts w:asciiTheme="majorBidi" w:hAnsiTheme="majorBidi" w:cstheme="majorBidi"/>
          <w:sz w:val="30"/>
          <w:szCs w:val="30"/>
          <w:cs/>
        </w:rPr>
        <w:t>พิจารณาว่ามีความเสี่ยงด้านเครดิตต่ำ</w:t>
      </w:r>
    </w:p>
    <w:bookmarkEnd w:id="42"/>
    <w:p w14:paraId="0CE7460E" w14:textId="77777777" w:rsidR="00B93F44" w:rsidRPr="00FE4FBF" w:rsidRDefault="00B93F44" w:rsidP="000207CB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E1E0B1F" w14:textId="20377C2F" w:rsidR="00881D6D" w:rsidRPr="00FE4FBF" w:rsidRDefault="00F527D2" w:rsidP="0088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FE4FBF">
        <w:rPr>
          <w:rFonts w:asciiTheme="majorBidi" w:hAnsiTheme="majorBidi"/>
          <w:b/>
          <w:bCs/>
          <w:i/>
          <w:iCs/>
          <w:sz w:val="30"/>
          <w:szCs w:val="30"/>
        </w:rPr>
        <w:t>(</w:t>
      </w:r>
      <w:r w:rsidRPr="00FE4FBF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ข</w:t>
      </w:r>
      <w:r w:rsidRPr="00FE4FBF">
        <w:rPr>
          <w:rFonts w:asciiTheme="majorBidi" w:hAnsiTheme="majorBidi"/>
          <w:b/>
          <w:bCs/>
          <w:i/>
          <w:iCs/>
          <w:sz w:val="30"/>
          <w:szCs w:val="30"/>
        </w:rPr>
        <w:t xml:space="preserve">.2) </w:t>
      </w:r>
      <w:r w:rsidR="00881D6D" w:rsidRPr="00FE4FBF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7FE03D54" w14:textId="589DC1E4" w:rsidR="00881D6D" w:rsidRPr="00FE4FBF" w:rsidRDefault="00881D6D" w:rsidP="0088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372423C4" w14:textId="3FAEF221" w:rsidR="00881D6D" w:rsidRDefault="00881D6D" w:rsidP="0088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E4FBF">
        <w:rPr>
          <w:rFonts w:asciiTheme="majorBidi" w:hAnsiTheme="majorBidi" w:hint="cs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FE4FBF">
        <w:rPr>
          <w:rFonts w:asciiTheme="majorBidi" w:hAnsiTheme="majorBidi"/>
          <w:sz w:val="30"/>
          <w:szCs w:val="30"/>
          <w:cs/>
        </w:rPr>
        <w:t xml:space="preserve"> </w:t>
      </w:r>
      <w:r w:rsidRPr="00FE4FBF">
        <w:rPr>
          <w:rFonts w:asciiTheme="majorBidi" w:hAnsiTheme="majorBidi" w:hint="cs"/>
          <w:sz w:val="30"/>
          <w:szCs w:val="30"/>
          <w:cs/>
        </w:rPr>
        <w:t>และลดผลกระทบจากความผันผวนในกระแสเงินสด</w:t>
      </w:r>
    </w:p>
    <w:p w14:paraId="358BB7A0" w14:textId="77777777" w:rsidR="004919D6" w:rsidRDefault="004919D6" w:rsidP="0088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AA2DE02" w14:textId="77777777" w:rsidR="006604DA" w:rsidRDefault="00660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0C2935DC" w14:textId="37253D06" w:rsidR="00BE0925" w:rsidRPr="00AE33D1" w:rsidRDefault="00BE0925" w:rsidP="00BD1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AE33D1">
        <w:rPr>
          <w:rFonts w:asciiTheme="majorBidi" w:hAnsiTheme="majorBidi" w:hint="cs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 ณ วันที่รายงาน</w:t>
      </w:r>
      <w:r w:rsidR="00BD1DB5">
        <w:rPr>
          <w:rFonts w:asciiTheme="majorBidi" w:hAnsiTheme="majorBidi"/>
          <w:sz w:val="30"/>
          <w:szCs w:val="30"/>
        </w:rPr>
        <w:br/>
      </w:r>
      <w:r w:rsidRPr="00AE33D1">
        <w:rPr>
          <w:rFonts w:asciiTheme="majorBidi" w:hAnsiTheme="majorBidi" w:hint="cs"/>
          <w:sz w:val="30"/>
          <w:szCs w:val="30"/>
          <w:cs/>
        </w:rPr>
        <w:t>โดยจำนวนเงินเป็นจำนวนขั้นต</w:t>
      </w:r>
      <w:r w:rsidR="0030122E">
        <w:rPr>
          <w:rFonts w:asciiTheme="majorBidi" w:hAnsiTheme="majorBidi" w:hint="cs"/>
          <w:sz w:val="30"/>
          <w:szCs w:val="30"/>
          <w:cs/>
        </w:rPr>
        <w:t>้นซึ่ง</w:t>
      </w:r>
      <w:r w:rsidRPr="00AE33D1">
        <w:rPr>
          <w:rFonts w:asciiTheme="majorBidi" w:hAnsiTheme="majorBidi" w:hint="cs"/>
          <w:sz w:val="30"/>
          <w:szCs w:val="30"/>
          <w:cs/>
        </w:rPr>
        <w:t>ไม่ได้คิดลด รวมดอกเบี้ยตามสัญญาและไม่รวมผลกระทบหากหักกลบตามสัญญา</w:t>
      </w:r>
    </w:p>
    <w:p w14:paraId="53348D4F" w14:textId="77777777" w:rsidR="00BE0925" w:rsidRPr="00BC0F46" w:rsidRDefault="00BE0925" w:rsidP="0088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8"/>
          <w:szCs w:val="8"/>
          <w:cs/>
        </w:rPr>
      </w:pPr>
    </w:p>
    <w:tbl>
      <w:tblPr>
        <w:tblW w:w="1071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2430"/>
        <w:gridCol w:w="1170"/>
        <w:gridCol w:w="270"/>
        <w:gridCol w:w="1170"/>
        <w:gridCol w:w="270"/>
        <w:gridCol w:w="1170"/>
        <w:gridCol w:w="270"/>
        <w:gridCol w:w="1152"/>
        <w:gridCol w:w="270"/>
        <w:gridCol w:w="1098"/>
        <w:gridCol w:w="270"/>
        <w:gridCol w:w="1170"/>
      </w:tblGrid>
      <w:tr w:rsidR="00881D6D" w:rsidRPr="00BE5906" w14:paraId="2DB88988" w14:textId="77777777" w:rsidTr="004044F5">
        <w:trPr>
          <w:tblHeader/>
        </w:trPr>
        <w:tc>
          <w:tcPr>
            <w:tcW w:w="2430" w:type="dxa"/>
            <w:vAlign w:val="bottom"/>
          </w:tcPr>
          <w:p w14:paraId="5E5A7D8E" w14:textId="77777777" w:rsidR="00881D6D" w:rsidRPr="00BE5906" w:rsidRDefault="00881D6D" w:rsidP="00995681">
            <w:pPr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280" w:type="dxa"/>
            <w:gridSpan w:val="11"/>
            <w:hideMark/>
          </w:tcPr>
          <w:p w14:paraId="508F8A46" w14:textId="77777777" w:rsidR="00881D6D" w:rsidRPr="00BE5906" w:rsidRDefault="00881D6D" w:rsidP="00995681">
            <w:pPr>
              <w:spacing w:line="233" w:lineRule="auto"/>
              <w:ind w:left="73" w:right="-24" w:hanging="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590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C0F46" w:rsidRPr="00BE5906" w14:paraId="5747FF87" w14:textId="77777777" w:rsidTr="004044F5">
        <w:trPr>
          <w:tblHeader/>
        </w:trPr>
        <w:tc>
          <w:tcPr>
            <w:tcW w:w="2430" w:type="dxa"/>
            <w:vAlign w:val="bottom"/>
          </w:tcPr>
          <w:p w14:paraId="1B80E1AD" w14:textId="77777777" w:rsidR="00BC0F46" w:rsidRPr="00BE5906" w:rsidRDefault="00BC0F46" w:rsidP="00BC0F46">
            <w:pPr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A5E7753" w14:textId="0EA701A0" w:rsidR="00BC0F46" w:rsidRPr="00BE5906" w:rsidRDefault="00BC0F46" w:rsidP="00BC0F46">
            <w:pPr>
              <w:tabs>
                <w:tab w:val="clear" w:pos="907"/>
                <w:tab w:val="left" w:pos="520"/>
              </w:tabs>
              <w:spacing w:line="233" w:lineRule="auto"/>
              <w:ind w:left="73" w:right="-200" w:hanging="2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55147DF2" w14:textId="77777777" w:rsidR="00BC0F46" w:rsidRPr="00BE5906" w:rsidRDefault="00BC0F46" w:rsidP="00BC0F46">
            <w:pPr>
              <w:spacing w:line="233" w:lineRule="auto"/>
              <w:ind w:left="73" w:right="-24" w:hanging="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9"/>
          </w:tcPr>
          <w:p w14:paraId="56CED180" w14:textId="77777777" w:rsidR="00BC0F46" w:rsidRPr="00BE5906" w:rsidRDefault="00BC0F46" w:rsidP="00BC0F46">
            <w:pPr>
              <w:spacing w:line="233" w:lineRule="auto"/>
              <w:ind w:left="73" w:right="-24" w:hanging="7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881D6D" w:rsidRPr="00BE5906" w14:paraId="2D3CC40B" w14:textId="77777777" w:rsidTr="00BC0F46">
        <w:trPr>
          <w:tblHeader/>
        </w:trPr>
        <w:tc>
          <w:tcPr>
            <w:tcW w:w="2430" w:type="dxa"/>
            <w:vAlign w:val="bottom"/>
            <w:hideMark/>
          </w:tcPr>
          <w:p w14:paraId="0022CAB1" w14:textId="2F73B1C2" w:rsidR="00881D6D" w:rsidRPr="00BE5906" w:rsidRDefault="00881D6D" w:rsidP="0089051A">
            <w:pPr>
              <w:spacing w:line="233" w:lineRule="auto"/>
              <w:ind w:left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E59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bookmarkStart w:id="43" w:name="_Hlk49728440"/>
            <w:r w:rsidRPr="00BE59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Pr="00BE59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BE59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bookmarkEnd w:id="43"/>
            <w:r w:rsidRPr="00BE59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51C6AA50" w14:textId="31CF8DAC" w:rsidR="00881D6D" w:rsidRPr="00BE5906" w:rsidRDefault="00881D6D" w:rsidP="009956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D8099E0" w14:textId="77777777" w:rsidR="00881D6D" w:rsidRPr="00BE5906" w:rsidRDefault="00881D6D" w:rsidP="00995681">
            <w:pPr>
              <w:spacing w:line="233" w:lineRule="auto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599C144B" w14:textId="75EF1C15" w:rsidR="00881D6D" w:rsidRPr="00BE5906" w:rsidRDefault="00F527D2" w:rsidP="009956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Pr="00BE59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06">
              <w:rPr>
                <w:rFonts w:ascii="Angsana New" w:hAnsi="Angsana New"/>
                <w:sz w:val="28"/>
                <w:szCs w:val="28"/>
              </w:rPr>
              <w:t>1</w:t>
            </w:r>
            <w:r w:rsidRPr="00BE59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53C36CFE" w14:textId="77777777" w:rsidR="00881D6D" w:rsidRPr="00BE5906" w:rsidRDefault="00881D6D" w:rsidP="00995681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spacing w:line="233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0B392DC2" w14:textId="0912F0A8" w:rsidR="00881D6D" w:rsidRPr="00BE5906" w:rsidRDefault="00F527D2" w:rsidP="009956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BE59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06">
              <w:rPr>
                <w:rFonts w:ascii="Angsana New" w:hAnsi="Angsana New"/>
                <w:sz w:val="28"/>
                <w:szCs w:val="28"/>
              </w:rPr>
              <w:t>1</w:t>
            </w:r>
            <w:r w:rsidRPr="00BE59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BE59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แต่ไม่เกิน</w:t>
            </w:r>
            <w:r w:rsidRPr="00BE59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06">
              <w:rPr>
                <w:rFonts w:ascii="Angsana New" w:hAnsi="Angsana New"/>
                <w:sz w:val="28"/>
                <w:szCs w:val="28"/>
              </w:rPr>
              <w:t>2</w:t>
            </w:r>
            <w:r w:rsidRPr="00BE59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B9D2B04" w14:textId="77777777" w:rsidR="00881D6D" w:rsidRPr="00BE5906" w:rsidRDefault="00881D6D" w:rsidP="00995681">
            <w:pPr>
              <w:spacing w:line="233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4788137E" w14:textId="72474468" w:rsidR="00881D6D" w:rsidRPr="00BE5906" w:rsidRDefault="00F527D2" w:rsidP="009956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BE59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06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BE59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แต่ไม่เกิน</w:t>
            </w:r>
            <w:r w:rsidRPr="00BE59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06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A6096D9" w14:textId="77777777" w:rsidR="00881D6D" w:rsidRPr="00BE5906" w:rsidRDefault="00881D6D" w:rsidP="00995681">
            <w:pPr>
              <w:tabs>
                <w:tab w:val="clear" w:pos="907"/>
                <w:tab w:val="left" w:pos="775"/>
              </w:tabs>
              <w:spacing w:line="233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687E702" w14:textId="77777777" w:rsidR="00881D6D" w:rsidRPr="00BE5906" w:rsidRDefault="00881D6D" w:rsidP="009956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56B6324F" w14:textId="77777777" w:rsidR="00881D6D" w:rsidRPr="00BE5906" w:rsidRDefault="00881D6D" w:rsidP="009956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BE5906">
              <w:rPr>
                <w:rFonts w:ascii="Angsana New" w:hAnsi="Angsana New" w:hint="cs"/>
                <w:sz w:val="28"/>
                <w:szCs w:val="28"/>
              </w:rPr>
              <w:t xml:space="preserve">5 </w:t>
            </w: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26B4E0D6" w14:textId="77777777" w:rsidR="00881D6D" w:rsidRPr="00BE5906" w:rsidRDefault="00881D6D" w:rsidP="009956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042226F2" w14:textId="77777777" w:rsidR="00881D6D" w:rsidRPr="00BE5906" w:rsidRDefault="00881D6D" w:rsidP="009956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881D6D" w:rsidRPr="00BE5906" w14:paraId="58A192E7" w14:textId="77777777" w:rsidTr="004044F5">
        <w:trPr>
          <w:tblHeader/>
        </w:trPr>
        <w:tc>
          <w:tcPr>
            <w:tcW w:w="2430" w:type="dxa"/>
            <w:vAlign w:val="bottom"/>
          </w:tcPr>
          <w:p w14:paraId="0F39A155" w14:textId="77777777" w:rsidR="00881D6D" w:rsidRPr="00BE5906" w:rsidRDefault="00881D6D" w:rsidP="00995681">
            <w:pPr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80" w:type="dxa"/>
            <w:gridSpan w:val="11"/>
            <w:hideMark/>
          </w:tcPr>
          <w:p w14:paraId="30EEEA5C" w14:textId="77777777" w:rsidR="00881D6D" w:rsidRPr="00BE5906" w:rsidRDefault="00881D6D" w:rsidP="009956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590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81D6D" w:rsidRPr="00BE5906" w14:paraId="646BB1F4" w14:textId="77777777" w:rsidTr="004044F5">
        <w:tc>
          <w:tcPr>
            <w:tcW w:w="2430" w:type="dxa"/>
            <w:hideMark/>
          </w:tcPr>
          <w:p w14:paraId="498D8CB2" w14:textId="77777777" w:rsidR="00881D6D" w:rsidRPr="00BE5906" w:rsidRDefault="00881D6D" w:rsidP="00BE5906">
            <w:pPr>
              <w:spacing w:line="233" w:lineRule="auto"/>
              <w:ind w:left="250" w:right="-24" w:hanging="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E59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170" w:type="dxa"/>
          </w:tcPr>
          <w:p w14:paraId="13F55DCD" w14:textId="77777777" w:rsidR="003E1E50" w:rsidRPr="00BE5906" w:rsidRDefault="003E1E50" w:rsidP="00995681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65B6E44" w14:textId="62CEBD81" w:rsidR="00881D6D" w:rsidRPr="00BE5906" w:rsidRDefault="00881D6D" w:rsidP="00995681">
            <w:pPr>
              <w:tabs>
                <w:tab w:val="clear" w:pos="680"/>
                <w:tab w:val="decimal" w:pos="780"/>
                <w:tab w:val="left" w:pos="855"/>
              </w:tabs>
              <w:spacing w:line="233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A20C3C" w14:textId="77777777" w:rsidR="00881D6D" w:rsidRPr="00BE5906" w:rsidRDefault="00881D6D" w:rsidP="00995681">
            <w:pPr>
              <w:tabs>
                <w:tab w:val="decimal" w:pos="708"/>
              </w:tabs>
              <w:spacing w:line="233" w:lineRule="auto"/>
              <w:ind w:lef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BC11FE" w14:textId="77777777" w:rsidR="00881D6D" w:rsidRPr="00BE5906" w:rsidRDefault="00881D6D" w:rsidP="00995681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0B1FF5" w14:textId="77777777" w:rsidR="00881D6D" w:rsidRPr="00BE5906" w:rsidRDefault="00881D6D" w:rsidP="00995681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D5B5F3" w14:textId="77777777" w:rsidR="00881D6D" w:rsidRPr="00BE5906" w:rsidRDefault="00881D6D" w:rsidP="00995681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7B1EABF" w14:textId="77777777" w:rsidR="00881D6D" w:rsidRPr="00BE5906" w:rsidRDefault="00881D6D" w:rsidP="00995681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4F874F18" w14:textId="77777777" w:rsidR="00881D6D" w:rsidRPr="00BE5906" w:rsidRDefault="00881D6D" w:rsidP="00995681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4F21DEB" w14:textId="77777777" w:rsidR="00881D6D" w:rsidRPr="00BE5906" w:rsidRDefault="00881D6D" w:rsidP="00995681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7727DD0" w14:textId="77777777" w:rsidR="00881D6D" w:rsidRPr="00BE5906" w:rsidRDefault="00881D6D" w:rsidP="00995681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516C4D" w14:textId="77777777" w:rsidR="00881D6D" w:rsidRPr="00BE5906" w:rsidRDefault="00881D6D" w:rsidP="00995681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B4BAB6" w14:textId="77777777" w:rsidR="00881D6D" w:rsidRPr="00BE5906" w:rsidRDefault="00881D6D" w:rsidP="00995681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1762" w:rsidRPr="00BE5906" w14:paraId="676833ED" w14:textId="77777777" w:rsidTr="004044F5">
        <w:tc>
          <w:tcPr>
            <w:tcW w:w="2430" w:type="dxa"/>
            <w:hideMark/>
          </w:tcPr>
          <w:p w14:paraId="100C72EA" w14:textId="6B021AF7" w:rsidR="00E11762" w:rsidRPr="00BE5906" w:rsidRDefault="0072711B" w:rsidP="00BE5906">
            <w:pPr>
              <w:spacing w:line="233" w:lineRule="auto"/>
              <w:ind w:left="250" w:right="-24" w:hanging="90"/>
              <w:rPr>
                <w:rFonts w:ascii="Angsana New" w:hAnsi="Angsana New" w:cs="Cordia New"/>
                <w:sz w:val="28"/>
                <w:szCs w:val="28"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  <w:r w:rsidRPr="00BE5906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170" w:type="dxa"/>
          </w:tcPr>
          <w:p w14:paraId="264880AD" w14:textId="77777777" w:rsidR="00E11762" w:rsidRPr="00BE5906" w:rsidRDefault="00E11762" w:rsidP="00995681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 w:cs="Cordia New"/>
                <w:sz w:val="28"/>
                <w:szCs w:val="28"/>
                <w:lang w:eastAsia="zh-CN"/>
              </w:rPr>
            </w:pPr>
          </w:p>
          <w:p w14:paraId="48A1415E" w14:textId="0F1C6589" w:rsidR="0072711B" w:rsidRPr="00BE5906" w:rsidRDefault="0072711B" w:rsidP="00995681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 w:cs="Cordia New"/>
                <w:sz w:val="28"/>
                <w:szCs w:val="28"/>
                <w:lang w:eastAsia="zh-CN"/>
              </w:rPr>
            </w:pPr>
            <w:r w:rsidRPr="00BE5906">
              <w:rPr>
                <w:rFonts w:ascii="Angsana New" w:hAnsi="Angsana New" w:cs="Cordia New"/>
                <w:sz w:val="28"/>
                <w:szCs w:val="28"/>
                <w:lang w:eastAsia="zh-CN"/>
              </w:rPr>
              <w:t>1,464,46</w:t>
            </w:r>
            <w:r w:rsidR="00987B69">
              <w:rPr>
                <w:rFonts w:ascii="Angsana New" w:hAnsi="Angsana New" w:cs="Cord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270" w:type="dxa"/>
          </w:tcPr>
          <w:p w14:paraId="6D557C20" w14:textId="77777777" w:rsidR="00E11762" w:rsidRPr="00BE5906" w:rsidRDefault="00E11762" w:rsidP="00995681">
            <w:pPr>
              <w:tabs>
                <w:tab w:val="decimal" w:pos="706"/>
              </w:tabs>
              <w:spacing w:line="233" w:lineRule="auto"/>
              <w:ind w:left="-110"/>
              <w:jc w:val="right"/>
              <w:rPr>
                <w:rFonts w:ascii="Angsana New" w:hAnsi="Angsana New" w:cs="Times New Roman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FBAA205" w14:textId="77777777" w:rsidR="00E11762" w:rsidRPr="00BE5906" w:rsidRDefault="00E11762" w:rsidP="009956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0387D4AF" w14:textId="13FD9C1B" w:rsidR="0072711B" w:rsidRPr="00BE5906" w:rsidRDefault="0072711B" w:rsidP="009956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5906">
              <w:rPr>
                <w:rFonts w:ascii="Angsana New" w:hAnsi="Angsana New" w:cs="Cordia New"/>
                <w:sz w:val="28"/>
                <w:szCs w:val="28"/>
                <w:lang w:eastAsia="zh-CN"/>
              </w:rPr>
              <w:t>1,464,46</w:t>
            </w:r>
            <w:r w:rsidR="00987B69">
              <w:rPr>
                <w:rFonts w:ascii="Angsana New" w:hAnsi="Angsana New" w:cs="Cord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270" w:type="dxa"/>
          </w:tcPr>
          <w:p w14:paraId="0CF6F733" w14:textId="77777777" w:rsidR="00E11762" w:rsidRPr="00BE5906" w:rsidRDefault="00E11762" w:rsidP="009956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880EF69" w14:textId="77777777" w:rsidR="00E11762" w:rsidRPr="00BE5906" w:rsidRDefault="00E11762" w:rsidP="0099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248" w:hanging="82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97606C9" w14:textId="556D45FE" w:rsidR="0072711B" w:rsidRPr="00BE5906" w:rsidRDefault="0072711B" w:rsidP="0099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248" w:hanging="8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9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EF541E" w14:textId="77777777" w:rsidR="00E11762" w:rsidRPr="00BE5906" w:rsidRDefault="00E11762" w:rsidP="00995681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 w:cs="Times New Roman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44CEDBCB" w14:textId="77777777" w:rsidR="00E11762" w:rsidRPr="00BE5906" w:rsidRDefault="00E11762" w:rsidP="0099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248" w:hanging="82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B7AC98E" w14:textId="4ED2D9D4" w:rsidR="0072711B" w:rsidRPr="00BE5906" w:rsidRDefault="0072711B" w:rsidP="0099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248" w:hanging="8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9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0933171" w14:textId="77777777" w:rsidR="00E11762" w:rsidRPr="00BE5906" w:rsidRDefault="00E11762" w:rsidP="00995681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 w:cs="Times New Roman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17B28FF" w14:textId="77777777" w:rsidR="00E11762" w:rsidRPr="00BE5906" w:rsidRDefault="00E11762" w:rsidP="0099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248" w:hanging="82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9DC8241" w14:textId="3CE080B9" w:rsidR="0072711B" w:rsidRPr="00BE5906" w:rsidRDefault="0072711B" w:rsidP="0099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248" w:hanging="8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9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7DFF63" w14:textId="77777777" w:rsidR="00E11762" w:rsidRPr="00BE5906" w:rsidRDefault="00E11762" w:rsidP="00995681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 w:cs="Times New Roman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1F3054" w14:textId="77777777" w:rsidR="00E11762" w:rsidRPr="00BE5906" w:rsidRDefault="00E11762" w:rsidP="00995681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 w:cs="Cordia New"/>
                <w:sz w:val="28"/>
                <w:szCs w:val="28"/>
              </w:rPr>
            </w:pPr>
          </w:p>
          <w:p w14:paraId="4BBB3189" w14:textId="58617FDC" w:rsidR="0072711B" w:rsidRPr="00BE5906" w:rsidRDefault="0072711B" w:rsidP="00995681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 w:cs="Cordia New"/>
                <w:sz w:val="28"/>
                <w:szCs w:val="28"/>
              </w:rPr>
            </w:pPr>
            <w:r w:rsidRPr="00BE5906">
              <w:rPr>
                <w:rFonts w:ascii="Angsana New" w:hAnsi="Angsana New" w:cs="Cordia New"/>
                <w:sz w:val="28"/>
                <w:szCs w:val="28"/>
                <w:lang w:eastAsia="zh-CN"/>
              </w:rPr>
              <w:t>1,464,46</w:t>
            </w:r>
            <w:r w:rsidR="00242B8B">
              <w:rPr>
                <w:rFonts w:ascii="Angsana New" w:hAnsi="Angsana New" w:cs="Cordia New"/>
                <w:sz w:val="28"/>
                <w:szCs w:val="28"/>
                <w:lang w:eastAsia="zh-CN"/>
              </w:rPr>
              <w:t>7</w:t>
            </w:r>
          </w:p>
        </w:tc>
      </w:tr>
      <w:tr w:rsidR="00175CFC" w:rsidRPr="00BE5906" w14:paraId="34B66B5E" w14:textId="77777777" w:rsidTr="004044F5">
        <w:tc>
          <w:tcPr>
            <w:tcW w:w="2430" w:type="dxa"/>
            <w:hideMark/>
          </w:tcPr>
          <w:p w14:paraId="239CFF2A" w14:textId="77777777" w:rsidR="00175CFC" w:rsidRPr="00BE5906" w:rsidRDefault="00175CFC" w:rsidP="00BE5906">
            <w:pPr>
              <w:spacing w:line="233" w:lineRule="auto"/>
              <w:ind w:left="160" w:right="-24"/>
              <w:rPr>
                <w:rFonts w:ascii="Angsana New" w:hAnsi="Angsana New"/>
                <w:sz w:val="28"/>
                <w:szCs w:val="28"/>
                <w:cs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58F5AF98" w14:textId="27CA45C3" w:rsidR="00175CFC" w:rsidRPr="00BE5906" w:rsidRDefault="00175CFC" w:rsidP="00995681">
            <w:pPr>
              <w:tabs>
                <w:tab w:val="decimal" w:pos="706"/>
              </w:tabs>
              <w:spacing w:line="233" w:lineRule="auto"/>
              <w:ind w:left="-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906">
              <w:rPr>
                <w:rFonts w:ascii="Angsana New" w:hAnsi="Angsana New"/>
                <w:sz w:val="28"/>
                <w:szCs w:val="28"/>
              </w:rPr>
              <w:t>43,326,479</w:t>
            </w:r>
          </w:p>
        </w:tc>
        <w:tc>
          <w:tcPr>
            <w:tcW w:w="270" w:type="dxa"/>
          </w:tcPr>
          <w:p w14:paraId="645E430B" w14:textId="77777777" w:rsidR="00175CFC" w:rsidRPr="00BE5906" w:rsidRDefault="00175CFC" w:rsidP="00995681">
            <w:pPr>
              <w:tabs>
                <w:tab w:val="decimal" w:pos="706"/>
              </w:tabs>
              <w:spacing w:line="233" w:lineRule="auto"/>
              <w:ind w:left="-11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F3EDB42" w14:textId="447FDFC7" w:rsidR="00175CFC" w:rsidRPr="00BE5906" w:rsidRDefault="00175CFC" w:rsidP="00995681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BE5906">
              <w:rPr>
                <w:rFonts w:ascii="Angsana New" w:hAnsi="Angsana New"/>
                <w:sz w:val="28"/>
                <w:szCs w:val="28"/>
                <w:lang w:eastAsia="zh-CN"/>
              </w:rPr>
              <w:t>2,383,275</w:t>
            </w:r>
          </w:p>
        </w:tc>
        <w:tc>
          <w:tcPr>
            <w:tcW w:w="270" w:type="dxa"/>
          </w:tcPr>
          <w:p w14:paraId="796E39C8" w14:textId="77777777" w:rsidR="00175CFC" w:rsidRPr="00BE5906" w:rsidRDefault="00175CFC" w:rsidP="00995681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ABA073" w14:textId="5E3AD302" w:rsidR="00175CFC" w:rsidRPr="00BE5906" w:rsidRDefault="00175CFC" w:rsidP="00995681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906">
              <w:rPr>
                <w:rFonts w:ascii="Angsana New" w:hAnsi="Angsana New"/>
                <w:sz w:val="28"/>
                <w:szCs w:val="28"/>
              </w:rPr>
              <w:t>854,786</w:t>
            </w:r>
          </w:p>
        </w:tc>
        <w:tc>
          <w:tcPr>
            <w:tcW w:w="270" w:type="dxa"/>
          </w:tcPr>
          <w:p w14:paraId="173719BF" w14:textId="77777777" w:rsidR="00175CFC" w:rsidRPr="00BE5906" w:rsidRDefault="00175CFC" w:rsidP="00995681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37E3702E" w14:textId="3AF3F4CB" w:rsidR="00175CFC" w:rsidRPr="00BE5906" w:rsidRDefault="00175CFC" w:rsidP="00995681">
            <w:pPr>
              <w:tabs>
                <w:tab w:val="decimal" w:pos="706"/>
              </w:tabs>
              <w:spacing w:line="233" w:lineRule="auto"/>
              <w:ind w:left="-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906">
              <w:rPr>
                <w:rFonts w:ascii="Angsana New" w:hAnsi="Angsana New"/>
                <w:sz w:val="28"/>
                <w:szCs w:val="28"/>
              </w:rPr>
              <w:t>41,836,190</w:t>
            </w:r>
          </w:p>
        </w:tc>
        <w:tc>
          <w:tcPr>
            <w:tcW w:w="270" w:type="dxa"/>
          </w:tcPr>
          <w:p w14:paraId="2B536C9A" w14:textId="77777777" w:rsidR="00175CFC" w:rsidRPr="00BE5906" w:rsidRDefault="00175CFC" w:rsidP="00995681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A7A2C42" w14:textId="5826A163" w:rsidR="00175CFC" w:rsidRPr="00BE5906" w:rsidRDefault="00175CFC" w:rsidP="00995681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E5906">
              <w:rPr>
                <w:rFonts w:ascii="Angsana New" w:hAnsi="Angsana New"/>
                <w:sz w:val="28"/>
                <w:szCs w:val="28"/>
              </w:rPr>
              <w:t>695,655</w:t>
            </w:r>
          </w:p>
        </w:tc>
        <w:tc>
          <w:tcPr>
            <w:tcW w:w="270" w:type="dxa"/>
          </w:tcPr>
          <w:p w14:paraId="7C00B16C" w14:textId="77777777" w:rsidR="00175CFC" w:rsidRPr="00BE5906" w:rsidRDefault="00175CFC" w:rsidP="00995681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A36715" w14:textId="69B93444" w:rsidR="00175CFC" w:rsidRPr="00BE5906" w:rsidRDefault="00175CFC" w:rsidP="00995681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E5906">
              <w:rPr>
                <w:rFonts w:ascii="Angsana New" w:hAnsi="Angsana New"/>
                <w:sz w:val="28"/>
                <w:szCs w:val="28"/>
              </w:rPr>
              <w:t>45,769,906</w:t>
            </w:r>
          </w:p>
        </w:tc>
      </w:tr>
      <w:tr w:rsidR="00E11762" w:rsidRPr="00BE5906" w14:paraId="1F43BC96" w14:textId="77777777" w:rsidTr="004044F5">
        <w:tc>
          <w:tcPr>
            <w:tcW w:w="2430" w:type="dxa"/>
            <w:hideMark/>
          </w:tcPr>
          <w:p w14:paraId="5541CDB6" w14:textId="77777777" w:rsidR="00E11762" w:rsidRPr="00BE5906" w:rsidRDefault="00E11762" w:rsidP="00BE5906">
            <w:pPr>
              <w:spacing w:line="233" w:lineRule="auto"/>
              <w:ind w:left="160" w:right="-24"/>
              <w:rPr>
                <w:rFonts w:ascii="Angsana New" w:hAnsi="Angsana New"/>
                <w:sz w:val="28"/>
                <w:szCs w:val="28"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587DB3C8" w14:textId="60631C66" w:rsidR="00E11762" w:rsidRPr="00BE5906" w:rsidRDefault="00E11762" w:rsidP="00995681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906">
              <w:rPr>
                <w:rFonts w:ascii="Angsana New" w:hAnsi="Angsana New"/>
                <w:sz w:val="28"/>
                <w:szCs w:val="28"/>
              </w:rPr>
              <w:t>1,831,114</w:t>
            </w:r>
          </w:p>
        </w:tc>
        <w:tc>
          <w:tcPr>
            <w:tcW w:w="270" w:type="dxa"/>
          </w:tcPr>
          <w:p w14:paraId="6966D260" w14:textId="77777777" w:rsidR="00E11762" w:rsidRPr="00BE5906" w:rsidRDefault="00E11762" w:rsidP="00995681">
            <w:pPr>
              <w:tabs>
                <w:tab w:val="decimal" w:pos="706"/>
              </w:tabs>
              <w:spacing w:line="233" w:lineRule="auto"/>
              <w:ind w:left="-11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A19B19" w14:textId="608B865E" w:rsidR="00E11762" w:rsidRPr="00BE5906" w:rsidRDefault="00E11762" w:rsidP="009956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5906">
              <w:rPr>
                <w:rFonts w:ascii="Angsana New" w:hAnsi="Angsana New"/>
                <w:color w:val="000000"/>
                <w:sz w:val="28"/>
                <w:szCs w:val="28"/>
              </w:rPr>
              <w:t>113,353</w:t>
            </w:r>
          </w:p>
        </w:tc>
        <w:tc>
          <w:tcPr>
            <w:tcW w:w="270" w:type="dxa"/>
          </w:tcPr>
          <w:p w14:paraId="5AC7C8F9" w14:textId="77777777" w:rsidR="00E11762" w:rsidRPr="00BE5906" w:rsidRDefault="00E11762" w:rsidP="00995681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75EFD1" w14:textId="05C77A97" w:rsidR="00E11762" w:rsidRPr="00BE5906" w:rsidRDefault="00C618F0" w:rsidP="00995681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110,619</w:t>
            </w:r>
          </w:p>
        </w:tc>
        <w:tc>
          <w:tcPr>
            <w:tcW w:w="270" w:type="dxa"/>
          </w:tcPr>
          <w:p w14:paraId="707E0C53" w14:textId="77777777" w:rsidR="00E11762" w:rsidRPr="00BE5906" w:rsidRDefault="00E11762" w:rsidP="00995681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EABBF78" w14:textId="606E796F" w:rsidR="00E11762" w:rsidRPr="00BE5906" w:rsidRDefault="00C618F0" w:rsidP="00995681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309,831</w:t>
            </w:r>
          </w:p>
        </w:tc>
        <w:tc>
          <w:tcPr>
            <w:tcW w:w="270" w:type="dxa"/>
          </w:tcPr>
          <w:p w14:paraId="0DDD270E" w14:textId="77777777" w:rsidR="00E11762" w:rsidRPr="00BE5906" w:rsidRDefault="00E11762" w:rsidP="00995681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2FE9FF" w14:textId="4939E932" w:rsidR="00E11762" w:rsidRPr="00BE5906" w:rsidRDefault="00E11762" w:rsidP="00995681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906">
              <w:rPr>
                <w:rFonts w:ascii="Angsana New" w:hAnsi="Angsana New"/>
                <w:sz w:val="28"/>
                <w:szCs w:val="28"/>
              </w:rPr>
              <w:t>2,808,183</w:t>
            </w:r>
          </w:p>
        </w:tc>
        <w:tc>
          <w:tcPr>
            <w:tcW w:w="270" w:type="dxa"/>
          </w:tcPr>
          <w:p w14:paraId="6130D864" w14:textId="77777777" w:rsidR="00E11762" w:rsidRPr="00BE5906" w:rsidRDefault="00E11762" w:rsidP="00995681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EA5ECE" w14:textId="0C2C0A7B" w:rsidR="00E11762" w:rsidRPr="00BE5906" w:rsidRDefault="00E11762" w:rsidP="00995681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906">
              <w:rPr>
                <w:rFonts w:ascii="Angsana New" w:hAnsi="Angsana New"/>
                <w:sz w:val="28"/>
                <w:szCs w:val="28"/>
              </w:rPr>
              <w:t>3,341,986</w:t>
            </w:r>
          </w:p>
        </w:tc>
      </w:tr>
      <w:tr w:rsidR="00175CFC" w:rsidRPr="00BE5906" w14:paraId="23824F85" w14:textId="77777777" w:rsidTr="004044F5">
        <w:tc>
          <w:tcPr>
            <w:tcW w:w="2430" w:type="dxa"/>
          </w:tcPr>
          <w:p w14:paraId="04A67F5E" w14:textId="77777777" w:rsidR="00175CFC" w:rsidRPr="00BE5906" w:rsidRDefault="00175CFC" w:rsidP="00995681">
            <w:pPr>
              <w:spacing w:line="233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70E775" w14:textId="22CCB63F" w:rsidR="00175CFC" w:rsidRPr="00BE5906" w:rsidRDefault="00175CFC" w:rsidP="00995681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b/>
                <w:bCs/>
                <w:sz w:val="28"/>
                <w:szCs w:val="28"/>
              </w:rPr>
              <w:t>46,6</w:t>
            </w:r>
            <w:r w:rsidR="0072711B" w:rsidRPr="00BE5906">
              <w:rPr>
                <w:rFonts w:ascii="Angsana New" w:hAnsi="Angsana New"/>
                <w:b/>
                <w:bCs/>
                <w:sz w:val="28"/>
                <w:szCs w:val="28"/>
              </w:rPr>
              <w:t>22</w:t>
            </w:r>
            <w:r w:rsidRPr="00BE590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72711B" w:rsidRPr="00BE5906">
              <w:rPr>
                <w:rFonts w:ascii="Angsana New" w:hAnsi="Angsana New"/>
                <w:b/>
                <w:bCs/>
                <w:sz w:val="28"/>
                <w:szCs w:val="28"/>
              </w:rPr>
              <w:t>06</w:t>
            </w:r>
            <w:r w:rsidR="00C74ABD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406C30B8" w14:textId="77777777" w:rsidR="00175CFC" w:rsidRPr="00BE5906" w:rsidRDefault="00175CFC" w:rsidP="00995681">
            <w:pPr>
              <w:tabs>
                <w:tab w:val="decimal" w:pos="706"/>
              </w:tabs>
              <w:spacing w:line="233" w:lineRule="auto"/>
              <w:ind w:left="-1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95EC0C" w14:textId="7A857C3B" w:rsidR="00175CFC" w:rsidRPr="00BE5906" w:rsidRDefault="00175CFC" w:rsidP="00995681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b/>
                <w:bCs/>
                <w:sz w:val="28"/>
                <w:szCs w:val="28"/>
              </w:rPr>
              <w:t>3,9</w:t>
            </w:r>
            <w:r w:rsidR="00405117" w:rsidRPr="00BE5906">
              <w:rPr>
                <w:rFonts w:ascii="Angsana New" w:hAnsi="Angsana New"/>
                <w:b/>
                <w:bCs/>
                <w:sz w:val="28"/>
                <w:szCs w:val="28"/>
              </w:rPr>
              <w:t>61</w:t>
            </w:r>
            <w:r w:rsidRPr="00BE590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405117" w:rsidRPr="00BE5906">
              <w:rPr>
                <w:rFonts w:ascii="Angsana New" w:hAnsi="Angsana New"/>
                <w:b/>
                <w:bCs/>
                <w:sz w:val="28"/>
                <w:szCs w:val="28"/>
              </w:rPr>
              <w:t>09</w:t>
            </w:r>
            <w:r w:rsidR="00C74ABD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3F8D53BD" w14:textId="77777777" w:rsidR="00175CFC" w:rsidRPr="00BE5906" w:rsidRDefault="00175CFC" w:rsidP="00995681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D24929" w14:textId="5B0BA880" w:rsidR="00175CFC" w:rsidRPr="00BE5906" w:rsidRDefault="00C618F0" w:rsidP="00995681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965,405</w:t>
            </w:r>
          </w:p>
        </w:tc>
        <w:tc>
          <w:tcPr>
            <w:tcW w:w="270" w:type="dxa"/>
          </w:tcPr>
          <w:p w14:paraId="3D4D7905" w14:textId="77777777" w:rsidR="00175CFC" w:rsidRPr="00BE5906" w:rsidRDefault="00175CFC" w:rsidP="00995681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288776" w14:textId="6AFE6A89" w:rsidR="00175CFC" w:rsidRPr="00BE5906" w:rsidRDefault="00C618F0" w:rsidP="00995681">
            <w:pPr>
              <w:tabs>
                <w:tab w:val="decimal" w:pos="706"/>
              </w:tabs>
              <w:spacing w:line="233" w:lineRule="auto"/>
              <w:ind w:left="-19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42,146,021</w:t>
            </w:r>
          </w:p>
        </w:tc>
        <w:tc>
          <w:tcPr>
            <w:tcW w:w="270" w:type="dxa"/>
          </w:tcPr>
          <w:p w14:paraId="0DE1A11F" w14:textId="77777777" w:rsidR="00175CFC" w:rsidRPr="00BE5906" w:rsidRDefault="00175CFC" w:rsidP="00995681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EEE147" w14:textId="6A25A6BA" w:rsidR="00175CFC" w:rsidRPr="00BE5906" w:rsidRDefault="00175CFC" w:rsidP="00995681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b/>
                <w:bCs/>
                <w:sz w:val="28"/>
                <w:szCs w:val="28"/>
              </w:rPr>
              <w:t>3,503,838</w:t>
            </w:r>
          </w:p>
        </w:tc>
        <w:tc>
          <w:tcPr>
            <w:tcW w:w="270" w:type="dxa"/>
          </w:tcPr>
          <w:p w14:paraId="1E45316B" w14:textId="77777777" w:rsidR="00175CFC" w:rsidRPr="00BE5906" w:rsidRDefault="00175CFC" w:rsidP="00995681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859A6E" w14:textId="272BB592" w:rsidR="00175CFC" w:rsidRPr="00BE5906" w:rsidRDefault="00175CFC" w:rsidP="00995681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b/>
                <w:bCs/>
                <w:sz w:val="28"/>
                <w:szCs w:val="28"/>
              </w:rPr>
              <w:t>50,5</w:t>
            </w:r>
            <w:r w:rsidR="000317B7" w:rsidRPr="00BE5906">
              <w:rPr>
                <w:rFonts w:ascii="Angsana New" w:hAnsi="Angsana New"/>
                <w:b/>
                <w:bCs/>
                <w:sz w:val="28"/>
                <w:szCs w:val="28"/>
              </w:rPr>
              <w:t>76</w:t>
            </w:r>
            <w:r w:rsidRPr="00BE590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0317B7" w:rsidRPr="00BE5906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42B8B">
              <w:rPr>
                <w:rFonts w:ascii="Angsana New" w:hAnsi="Angsana New"/>
                <w:b/>
                <w:bCs/>
                <w:sz w:val="28"/>
                <w:szCs w:val="28"/>
              </w:rPr>
              <w:t>59</w:t>
            </w:r>
          </w:p>
        </w:tc>
      </w:tr>
      <w:tr w:rsidR="003E1E50" w:rsidRPr="00BE5906" w14:paraId="256FAA91" w14:textId="77777777" w:rsidTr="004044F5">
        <w:tc>
          <w:tcPr>
            <w:tcW w:w="2430" w:type="dxa"/>
            <w:hideMark/>
          </w:tcPr>
          <w:p w14:paraId="593167D3" w14:textId="77777777" w:rsidR="003E1E50" w:rsidRPr="00BE5906" w:rsidRDefault="003E1E50" w:rsidP="00BE5906">
            <w:pPr>
              <w:spacing w:line="233" w:lineRule="auto"/>
              <w:ind w:left="250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E59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หนี้สินทางการเงินที่เป็นอนุพันธ์ </w:t>
            </w:r>
          </w:p>
        </w:tc>
        <w:tc>
          <w:tcPr>
            <w:tcW w:w="1170" w:type="dxa"/>
          </w:tcPr>
          <w:p w14:paraId="5768E091" w14:textId="77777777" w:rsidR="003E1E50" w:rsidRPr="00BE5906" w:rsidRDefault="003E1E50" w:rsidP="00995681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D7C0F7D" w14:textId="77777777" w:rsidR="003E1E50" w:rsidRPr="00BE5906" w:rsidRDefault="003E1E50" w:rsidP="00995681">
            <w:pPr>
              <w:tabs>
                <w:tab w:val="decimal" w:pos="706"/>
              </w:tabs>
              <w:spacing w:line="233" w:lineRule="auto"/>
              <w:ind w:lef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6B0F11" w14:textId="77777777" w:rsidR="003E1E50" w:rsidRPr="00BE5906" w:rsidRDefault="003E1E50" w:rsidP="00995681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2DE54D" w14:textId="77777777" w:rsidR="003E1E50" w:rsidRPr="00BE5906" w:rsidRDefault="003E1E50" w:rsidP="00995681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C2AAEB" w14:textId="77777777" w:rsidR="003E1E50" w:rsidRPr="00BE5906" w:rsidRDefault="003E1E50" w:rsidP="00995681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323BB15" w14:textId="77777777" w:rsidR="003E1E50" w:rsidRPr="00BE5906" w:rsidRDefault="003E1E50" w:rsidP="00995681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4CCCF9EE" w14:textId="77777777" w:rsidR="003E1E50" w:rsidRPr="00BE5906" w:rsidRDefault="003E1E50" w:rsidP="00995681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E9D0F7A" w14:textId="77777777" w:rsidR="003E1E50" w:rsidRPr="00BE5906" w:rsidRDefault="003E1E50" w:rsidP="00995681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67AA5E" w14:textId="77777777" w:rsidR="003E1E50" w:rsidRPr="00BE5906" w:rsidRDefault="003E1E50" w:rsidP="00995681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5FF931F" w14:textId="77777777" w:rsidR="003E1E50" w:rsidRPr="00BE5906" w:rsidRDefault="003E1E50" w:rsidP="00995681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BBBDDE" w14:textId="77777777" w:rsidR="003E1E50" w:rsidRPr="00BE5906" w:rsidRDefault="003E1E50" w:rsidP="00995681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175CFC" w:rsidRPr="00BE5906" w14:paraId="0BF820E8" w14:textId="77777777" w:rsidTr="004044F5">
        <w:tc>
          <w:tcPr>
            <w:tcW w:w="2430" w:type="dxa"/>
            <w:hideMark/>
          </w:tcPr>
          <w:p w14:paraId="47EF4A00" w14:textId="1E1316A0" w:rsidR="00175CFC" w:rsidRPr="00BE5906" w:rsidRDefault="00175CFC" w:rsidP="00BE5906">
            <w:pPr>
              <w:tabs>
                <w:tab w:val="clear" w:pos="227"/>
                <w:tab w:val="left" w:pos="177"/>
              </w:tabs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สัญญาแลกเปลี่ยนอัตราดอกเบี้ยใช้ในการป้องกันความเสี่ยง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6F139B0" w14:textId="77777777" w:rsidR="00175CFC" w:rsidRPr="00BE5906" w:rsidRDefault="00175CFC" w:rsidP="00995681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F3EDDEB" w14:textId="77777777" w:rsidR="00175CFC" w:rsidRPr="00BE5906" w:rsidRDefault="00175CFC" w:rsidP="00995681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42BDAC6" w14:textId="09D46E12" w:rsidR="00175CFC" w:rsidRPr="00BE5906" w:rsidRDefault="00175CFC" w:rsidP="00995681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b/>
                <w:bCs/>
                <w:sz w:val="28"/>
                <w:szCs w:val="28"/>
              </w:rPr>
              <w:t>446,810</w:t>
            </w:r>
          </w:p>
        </w:tc>
        <w:tc>
          <w:tcPr>
            <w:tcW w:w="270" w:type="dxa"/>
          </w:tcPr>
          <w:p w14:paraId="1174BA52" w14:textId="77777777" w:rsidR="00175CFC" w:rsidRPr="00BE5906" w:rsidRDefault="00175CFC" w:rsidP="00995681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56DC4C" w14:textId="77777777" w:rsidR="00175CFC" w:rsidRPr="00BE5906" w:rsidRDefault="00175CFC" w:rsidP="009956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  <w:p w14:paraId="3A4E3463" w14:textId="77777777" w:rsidR="00175CFC" w:rsidRPr="00BE5906" w:rsidRDefault="00175CFC" w:rsidP="009956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  <w:p w14:paraId="507A57D5" w14:textId="653C9F91" w:rsidR="00175CFC" w:rsidRPr="00BE5906" w:rsidRDefault="00175CFC" w:rsidP="009956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E590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307,433</w:t>
            </w:r>
          </w:p>
        </w:tc>
        <w:tc>
          <w:tcPr>
            <w:tcW w:w="270" w:type="dxa"/>
          </w:tcPr>
          <w:p w14:paraId="00886159" w14:textId="77777777" w:rsidR="00175CFC" w:rsidRPr="00BE5906" w:rsidRDefault="00175CFC" w:rsidP="00995681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964A072" w14:textId="77777777" w:rsidR="00175CFC" w:rsidRPr="00BE5906" w:rsidRDefault="00175CFC" w:rsidP="0099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46C3E76" w14:textId="77777777" w:rsidR="00175CFC" w:rsidRPr="00BE5906" w:rsidRDefault="00175CFC" w:rsidP="0099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7D9A534" w14:textId="67A4F0E2" w:rsidR="00175CFC" w:rsidRPr="00BE5906" w:rsidRDefault="00175CFC" w:rsidP="0099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75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b/>
                <w:bCs/>
                <w:sz w:val="28"/>
                <w:szCs w:val="28"/>
              </w:rPr>
              <w:t>144,527</w:t>
            </w:r>
          </w:p>
        </w:tc>
        <w:tc>
          <w:tcPr>
            <w:tcW w:w="270" w:type="dxa"/>
          </w:tcPr>
          <w:p w14:paraId="03A39B3E" w14:textId="77777777" w:rsidR="00175CFC" w:rsidRPr="00BE5906" w:rsidRDefault="00175CFC" w:rsidP="00995681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2DB1981" w14:textId="77777777" w:rsidR="00175CFC" w:rsidRPr="00BE5906" w:rsidRDefault="00175CFC" w:rsidP="0099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A6E3C6F" w14:textId="77777777" w:rsidR="00175CFC" w:rsidRPr="00BE5906" w:rsidRDefault="00175CFC" w:rsidP="0099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D8E0298" w14:textId="02114E9C" w:rsidR="00175CFC" w:rsidRPr="00BE5906" w:rsidRDefault="00175CFC" w:rsidP="0099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235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067C1A" w14:textId="77777777" w:rsidR="00175CFC" w:rsidRPr="00BE5906" w:rsidRDefault="00175CFC" w:rsidP="0099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decimal" w:pos="820"/>
              </w:tabs>
              <w:spacing w:line="233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AACA73" w14:textId="77777777" w:rsidR="00175CFC" w:rsidRPr="00BE5906" w:rsidRDefault="00175CFC" w:rsidP="0099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F257CDC" w14:textId="77777777" w:rsidR="00175CFC" w:rsidRPr="00BE5906" w:rsidRDefault="00175CFC" w:rsidP="0099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A89886E" w14:textId="0C33F119" w:rsidR="00175CFC" w:rsidRPr="00BE5906" w:rsidRDefault="00175CFC" w:rsidP="0099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248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43E450" w14:textId="77777777" w:rsidR="00175CFC" w:rsidRPr="00BE5906" w:rsidRDefault="00175CFC" w:rsidP="00995681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BBD39A5" w14:textId="77777777" w:rsidR="00175CFC" w:rsidRPr="00BE5906" w:rsidRDefault="00175CFC" w:rsidP="00995681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559269D" w14:textId="77777777" w:rsidR="00175CFC" w:rsidRPr="00BE5906" w:rsidRDefault="00175CFC" w:rsidP="00995681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57887A1" w14:textId="082B2D4E" w:rsidR="00175CFC" w:rsidRPr="00BE5906" w:rsidRDefault="00175CFC" w:rsidP="00995681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b/>
                <w:bCs/>
                <w:sz w:val="28"/>
                <w:szCs w:val="28"/>
              </w:rPr>
              <w:t>451,960</w:t>
            </w:r>
          </w:p>
        </w:tc>
      </w:tr>
    </w:tbl>
    <w:p w14:paraId="49130998" w14:textId="77777777" w:rsidR="00881D6D" w:rsidRPr="00BC0F46" w:rsidRDefault="00881D6D" w:rsidP="00881D6D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sz w:val="8"/>
          <w:szCs w:val="8"/>
          <w:lang w:bidi="th-TH"/>
        </w:rPr>
      </w:pPr>
    </w:p>
    <w:tbl>
      <w:tblPr>
        <w:tblW w:w="1095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2412"/>
        <w:gridCol w:w="1188"/>
        <w:gridCol w:w="270"/>
        <w:gridCol w:w="1169"/>
        <w:gridCol w:w="270"/>
        <w:gridCol w:w="1169"/>
        <w:gridCol w:w="270"/>
        <w:gridCol w:w="1169"/>
        <w:gridCol w:w="270"/>
        <w:gridCol w:w="1083"/>
        <w:gridCol w:w="270"/>
        <w:gridCol w:w="1174"/>
        <w:gridCol w:w="236"/>
      </w:tblGrid>
      <w:tr w:rsidR="00881D6D" w:rsidRPr="00BE5906" w14:paraId="6BAB0C10" w14:textId="77777777" w:rsidTr="0089051A">
        <w:trPr>
          <w:gridAfter w:val="1"/>
          <w:wAfter w:w="236" w:type="dxa"/>
          <w:tblHeader/>
        </w:trPr>
        <w:tc>
          <w:tcPr>
            <w:tcW w:w="2412" w:type="dxa"/>
            <w:vAlign w:val="bottom"/>
          </w:tcPr>
          <w:p w14:paraId="7A63F796" w14:textId="747C8331" w:rsidR="00BE5906" w:rsidRPr="00BE5906" w:rsidRDefault="00BE5906">
            <w:pPr>
              <w:spacing w:line="232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302" w:type="dxa"/>
            <w:gridSpan w:val="11"/>
            <w:hideMark/>
          </w:tcPr>
          <w:p w14:paraId="681E40DB" w14:textId="77777777" w:rsidR="00881D6D" w:rsidRPr="00BE5906" w:rsidRDefault="00881D6D">
            <w:pPr>
              <w:spacing w:line="232" w:lineRule="auto"/>
              <w:ind w:left="73" w:right="-24" w:hanging="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590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0F46" w:rsidRPr="00BE5906" w14:paraId="64B19F76" w14:textId="77777777" w:rsidTr="00757B51">
        <w:trPr>
          <w:gridAfter w:val="1"/>
          <w:wAfter w:w="236" w:type="dxa"/>
          <w:tblHeader/>
        </w:trPr>
        <w:tc>
          <w:tcPr>
            <w:tcW w:w="2412" w:type="dxa"/>
            <w:vAlign w:val="bottom"/>
          </w:tcPr>
          <w:p w14:paraId="1BFAC158" w14:textId="77777777" w:rsidR="00BC0F46" w:rsidRPr="00BE5906" w:rsidRDefault="00BC0F46" w:rsidP="00BC0F46">
            <w:pPr>
              <w:spacing w:line="232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8" w:type="dxa"/>
          </w:tcPr>
          <w:p w14:paraId="7DD8066F" w14:textId="7A70FD82" w:rsidR="00BC0F46" w:rsidRPr="00BE5906" w:rsidRDefault="00BC0F46" w:rsidP="00BC0F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37BDCBD" w14:textId="77777777" w:rsidR="00BC0F46" w:rsidRPr="00BE5906" w:rsidRDefault="00BC0F46" w:rsidP="00BC0F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4" w:type="dxa"/>
            <w:gridSpan w:val="9"/>
          </w:tcPr>
          <w:p w14:paraId="2BEAAB12" w14:textId="77777777" w:rsidR="00BC0F46" w:rsidRPr="00BE5906" w:rsidRDefault="00BC0F46" w:rsidP="00BC0F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F527D2" w:rsidRPr="00BE5906" w14:paraId="18E86F23" w14:textId="77777777" w:rsidTr="00BC0F46">
        <w:trPr>
          <w:gridAfter w:val="1"/>
          <w:wAfter w:w="236" w:type="dxa"/>
          <w:tblHeader/>
        </w:trPr>
        <w:tc>
          <w:tcPr>
            <w:tcW w:w="2412" w:type="dxa"/>
            <w:vAlign w:val="bottom"/>
            <w:hideMark/>
          </w:tcPr>
          <w:p w14:paraId="0D3F6E7A" w14:textId="7B81A55D" w:rsidR="00F527D2" w:rsidRPr="00BE5906" w:rsidRDefault="00F527D2" w:rsidP="00BE5906">
            <w:pPr>
              <w:spacing w:line="232" w:lineRule="auto"/>
              <w:ind w:left="160" w:firstLine="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E59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E59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Pr="00BE59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BE59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BE59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188" w:type="dxa"/>
            <w:vAlign w:val="bottom"/>
          </w:tcPr>
          <w:p w14:paraId="557DF46B" w14:textId="5BBA6FD1" w:rsidR="00F527D2" w:rsidRPr="00BE5906" w:rsidRDefault="00F527D2" w:rsidP="00F527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C168C41" w14:textId="77777777" w:rsidR="00F527D2" w:rsidRPr="00BE5906" w:rsidRDefault="00F527D2" w:rsidP="00F527D2">
            <w:pPr>
              <w:spacing w:line="232" w:lineRule="auto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680F7C37" w14:textId="52BA2A79" w:rsidR="00F527D2" w:rsidRPr="00BE5906" w:rsidRDefault="00F527D2" w:rsidP="00F527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Pr="00BE59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06">
              <w:rPr>
                <w:rFonts w:ascii="Angsana New" w:hAnsi="Angsana New"/>
                <w:sz w:val="28"/>
                <w:szCs w:val="28"/>
              </w:rPr>
              <w:t>1</w:t>
            </w:r>
            <w:r w:rsidRPr="00BE59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351D4BAF" w14:textId="77777777" w:rsidR="00F527D2" w:rsidRPr="00BE5906" w:rsidRDefault="00F527D2" w:rsidP="00F527D2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3FED3C29" w14:textId="4D3FA5B9" w:rsidR="00F527D2" w:rsidRPr="00BE5906" w:rsidRDefault="00F527D2" w:rsidP="00F527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BE59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06">
              <w:rPr>
                <w:rFonts w:ascii="Angsana New" w:hAnsi="Angsana New"/>
                <w:sz w:val="28"/>
                <w:szCs w:val="28"/>
              </w:rPr>
              <w:t>1</w:t>
            </w:r>
            <w:r w:rsidRPr="00BE59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BE59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แต่ไม่เกิน</w:t>
            </w:r>
            <w:r w:rsidRPr="00BE59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06">
              <w:rPr>
                <w:rFonts w:ascii="Angsana New" w:hAnsi="Angsana New"/>
                <w:sz w:val="28"/>
                <w:szCs w:val="28"/>
              </w:rPr>
              <w:t>2</w:t>
            </w:r>
            <w:r w:rsidRPr="00BE59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B29C498" w14:textId="77777777" w:rsidR="00F527D2" w:rsidRPr="00BE5906" w:rsidRDefault="00F527D2" w:rsidP="00F527D2">
            <w:pPr>
              <w:spacing w:line="232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5C67AA92" w14:textId="408C6DD2" w:rsidR="00F527D2" w:rsidRPr="00BE5906" w:rsidRDefault="00F527D2" w:rsidP="00F527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BE59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06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BE59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แต่ไม่เกิน</w:t>
            </w:r>
            <w:r w:rsidRPr="00BE59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06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0079B74" w14:textId="77777777" w:rsidR="00F527D2" w:rsidRPr="00BE5906" w:rsidRDefault="00F527D2" w:rsidP="00F527D2">
            <w:pPr>
              <w:tabs>
                <w:tab w:val="clear" w:pos="907"/>
                <w:tab w:val="left" w:pos="775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3B8DE89C" w14:textId="77777777" w:rsidR="00F527D2" w:rsidRPr="00BE5906" w:rsidRDefault="00F527D2" w:rsidP="00F527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43FF79ED" w14:textId="4E217FD0" w:rsidR="00F527D2" w:rsidRPr="00BE5906" w:rsidRDefault="00F527D2" w:rsidP="00F527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BE5906">
              <w:rPr>
                <w:rFonts w:ascii="Angsana New" w:hAnsi="Angsana New" w:hint="cs"/>
                <w:sz w:val="28"/>
                <w:szCs w:val="28"/>
              </w:rPr>
              <w:t xml:space="preserve">5 </w:t>
            </w: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3AF546B9" w14:textId="77777777" w:rsidR="00F527D2" w:rsidRPr="00BE5906" w:rsidRDefault="00F527D2" w:rsidP="00F527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4" w:type="dxa"/>
            <w:vAlign w:val="bottom"/>
            <w:hideMark/>
          </w:tcPr>
          <w:p w14:paraId="6EA707F0" w14:textId="5854D8AA" w:rsidR="00F527D2" w:rsidRPr="00BE5906" w:rsidRDefault="00F527D2" w:rsidP="00F527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881D6D" w:rsidRPr="00BE5906" w14:paraId="2DF2373A" w14:textId="77777777" w:rsidTr="0089051A">
        <w:trPr>
          <w:gridAfter w:val="1"/>
          <w:wAfter w:w="236" w:type="dxa"/>
          <w:tblHeader/>
        </w:trPr>
        <w:tc>
          <w:tcPr>
            <w:tcW w:w="2412" w:type="dxa"/>
            <w:vAlign w:val="bottom"/>
          </w:tcPr>
          <w:p w14:paraId="27FC4963" w14:textId="77777777" w:rsidR="00881D6D" w:rsidRPr="00BE5906" w:rsidRDefault="00881D6D">
            <w:pPr>
              <w:spacing w:line="232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302" w:type="dxa"/>
            <w:gridSpan w:val="11"/>
            <w:vAlign w:val="bottom"/>
            <w:hideMark/>
          </w:tcPr>
          <w:p w14:paraId="1498333C" w14:textId="77777777" w:rsidR="00881D6D" w:rsidRPr="00BE5906" w:rsidRDefault="00881D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590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81D6D" w:rsidRPr="00BE5906" w14:paraId="575A33F2" w14:textId="77777777" w:rsidTr="004044F5">
        <w:trPr>
          <w:gridAfter w:val="1"/>
          <w:wAfter w:w="236" w:type="dxa"/>
        </w:trPr>
        <w:tc>
          <w:tcPr>
            <w:tcW w:w="2412" w:type="dxa"/>
            <w:hideMark/>
          </w:tcPr>
          <w:p w14:paraId="403D68EA" w14:textId="77777777" w:rsidR="00881D6D" w:rsidRPr="00BE5906" w:rsidRDefault="00881D6D" w:rsidP="00BE5906">
            <w:pPr>
              <w:spacing w:line="232" w:lineRule="auto"/>
              <w:ind w:left="250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E59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188" w:type="dxa"/>
          </w:tcPr>
          <w:p w14:paraId="0EEE9F5E" w14:textId="77777777" w:rsidR="00881D6D" w:rsidRPr="00BE5906" w:rsidRDefault="00881D6D">
            <w:pPr>
              <w:tabs>
                <w:tab w:val="decimal" w:pos="708"/>
              </w:tabs>
              <w:spacing w:line="232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364A220" w14:textId="77777777" w:rsidR="00881D6D" w:rsidRPr="00BE5906" w:rsidRDefault="00881D6D">
            <w:pPr>
              <w:tabs>
                <w:tab w:val="decimal" w:pos="708"/>
              </w:tabs>
              <w:spacing w:line="232" w:lineRule="auto"/>
              <w:ind w:lef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76ACA2AD" w14:textId="77777777" w:rsidR="00881D6D" w:rsidRPr="00BE5906" w:rsidRDefault="00881D6D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E9CD31" w14:textId="77777777" w:rsidR="00881D6D" w:rsidRPr="00BE5906" w:rsidRDefault="00881D6D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3F71C4DD" w14:textId="77777777" w:rsidR="00881D6D" w:rsidRPr="00BE5906" w:rsidRDefault="00881D6D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9A39FD" w14:textId="77777777" w:rsidR="00881D6D" w:rsidRPr="00BE5906" w:rsidRDefault="00881D6D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9AF615F" w14:textId="77777777" w:rsidR="00881D6D" w:rsidRPr="00BE5906" w:rsidRDefault="00881D6D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3757C6" w14:textId="77777777" w:rsidR="00881D6D" w:rsidRPr="00BE5906" w:rsidRDefault="00881D6D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3E2F0DBD" w14:textId="77777777" w:rsidR="00881D6D" w:rsidRPr="00BE5906" w:rsidRDefault="00881D6D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2ED817" w14:textId="77777777" w:rsidR="00881D6D" w:rsidRPr="00BE5906" w:rsidRDefault="00881D6D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</w:tcPr>
          <w:p w14:paraId="5624A852" w14:textId="77777777" w:rsidR="00881D6D" w:rsidRPr="00BE5906" w:rsidRDefault="00881D6D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1762" w:rsidRPr="00BE5906" w14:paraId="6024B29D" w14:textId="77777777" w:rsidTr="004044F5">
        <w:trPr>
          <w:gridAfter w:val="1"/>
          <w:wAfter w:w="236" w:type="dxa"/>
          <w:trHeight w:val="488"/>
        </w:trPr>
        <w:tc>
          <w:tcPr>
            <w:tcW w:w="2412" w:type="dxa"/>
            <w:vAlign w:val="center"/>
            <w:hideMark/>
          </w:tcPr>
          <w:p w14:paraId="3A87A2CE" w14:textId="5D54D32E" w:rsidR="00E11762" w:rsidRPr="00BE5906" w:rsidRDefault="00E11762" w:rsidP="00BE5906">
            <w:pPr>
              <w:spacing w:line="232" w:lineRule="auto"/>
              <w:ind w:left="250" w:right="-24" w:hanging="73"/>
              <w:rPr>
                <w:rFonts w:ascii="Angsana New" w:hAnsi="Angsana New" w:cs="Cordia New"/>
                <w:sz w:val="28"/>
                <w:szCs w:val="28"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เจ้าหนี้</w:t>
            </w:r>
            <w:r w:rsidR="0072711B" w:rsidRPr="00BE5906">
              <w:rPr>
                <w:rFonts w:ascii="Angsana New" w:hAnsi="Angsana New" w:hint="cs"/>
                <w:sz w:val="28"/>
                <w:szCs w:val="28"/>
                <w:cs/>
              </w:rPr>
              <w:t>การค้าและเจ้าหนี้หมุนเวียนอื่น</w:t>
            </w:r>
            <w:r w:rsidR="0072711B" w:rsidRPr="00BE5906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188" w:type="dxa"/>
            <w:vAlign w:val="center"/>
          </w:tcPr>
          <w:p w14:paraId="3829D29F" w14:textId="77777777" w:rsidR="0072711B" w:rsidRPr="00BE5906" w:rsidRDefault="0072711B" w:rsidP="00E11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  <w:p w14:paraId="007D9527" w14:textId="1A36821A" w:rsidR="00E11762" w:rsidRPr="00BE5906" w:rsidRDefault="00E11762" w:rsidP="00E11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BE5906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</w:t>
            </w:r>
            <w:r w:rsidR="00B33F4A" w:rsidRPr="00BE5906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24</w:t>
            </w:r>
            <w:r w:rsidRPr="00BE5906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B33F4A" w:rsidRPr="00BE5906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081</w:t>
            </w:r>
          </w:p>
        </w:tc>
        <w:tc>
          <w:tcPr>
            <w:tcW w:w="270" w:type="dxa"/>
            <w:vAlign w:val="center"/>
          </w:tcPr>
          <w:p w14:paraId="6CCFA440" w14:textId="77777777" w:rsidR="00E11762" w:rsidRPr="00BE5906" w:rsidRDefault="00E11762" w:rsidP="00E11762">
            <w:pPr>
              <w:tabs>
                <w:tab w:val="decimal" w:pos="708"/>
              </w:tabs>
              <w:spacing w:line="232" w:lineRule="auto"/>
              <w:ind w:left="-110"/>
              <w:rPr>
                <w:rFonts w:ascii="Angsana New" w:hAnsi="Angsana New" w:cs="Times New Roman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center"/>
          </w:tcPr>
          <w:p w14:paraId="105DBC9C" w14:textId="77777777" w:rsidR="0072711B" w:rsidRPr="00BE5906" w:rsidRDefault="0072711B" w:rsidP="00E11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  <w:p w14:paraId="74DD1619" w14:textId="3781F9ED" w:rsidR="00E11762" w:rsidRPr="00BE5906" w:rsidRDefault="00B33F4A" w:rsidP="00E11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5906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224,081</w:t>
            </w:r>
          </w:p>
        </w:tc>
        <w:tc>
          <w:tcPr>
            <w:tcW w:w="270" w:type="dxa"/>
            <w:vAlign w:val="center"/>
          </w:tcPr>
          <w:p w14:paraId="60A5A335" w14:textId="77777777" w:rsidR="00E11762" w:rsidRPr="00BE5906" w:rsidRDefault="00E11762" w:rsidP="00E11762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275317E5" w14:textId="77777777" w:rsidR="0072711B" w:rsidRPr="00BE5906" w:rsidRDefault="0072711B" w:rsidP="00BE0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248" w:hanging="82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D731845" w14:textId="77197965" w:rsidR="00E11762" w:rsidRPr="00BE5906" w:rsidRDefault="00E11762" w:rsidP="00BE0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248" w:hanging="8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9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376FE1C" w14:textId="77777777" w:rsidR="00E11762" w:rsidRPr="00BE5906" w:rsidRDefault="00E11762" w:rsidP="00E11762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B94408B" w14:textId="77777777" w:rsidR="0072711B" w:rsidRPr="00BE5906" w:rsidRDefault="0072711B" w:rsidP="00BE0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248" w:hanging="82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6FF595B" w14:textId="39C87DF0" w:rsidR="00E11762" w:rsidRPr="00BE5906" w:rsidRDefault="00E11762" w:rsidP="00BE0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248" w:hanging="8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59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D13C216" w14:textId="77777777" w:rsidR="00E11762" w:rsidRPr="00BE5906" w:rsidRDefault="00E11762" w:rsidP="00E11762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143443DC" w14:textId="77777777" w:rsidR="0072711B" w:rsidRPr="00BE5906" w:rsidRDefault="0072711B" w:rsidP="00BE0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248" w:hanging="82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A09B183" w14:textId="617D04F6" w:rsidR="00E11762" w:rsidRPr="00BE5906" w:rsidRDefault="00E11762" w:rsidP="00BE0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248" w:hanging="8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59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0EBE188" w14:textId="77777777" w:rsidR="00E11762" w:rsidRPr="00BE5906" w:rsidRDefault="00E11762" w:rsidP="00E11762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vAlign w:val="center"/>
          </w:tcPr>
          <w:p w14:paraId="34B9B084" w14:textId="77777777" w:rsidR="0072711B" w:rsidRPr="00BE5906" w:rsidRDefault="0072711B" w:rsidP="00E11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  <w:p w14:paraId="3437EA4F" w14:textId="341C1761" w:rsidR="00E11762" w:rsidRPr="00BE5906" w:rsidRDefault="00E11762" w:rsidP="00E11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906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</w:t>
            </w:r>
            <w:r w:rsidR="00B33F4A" w:rsidRPr="00BE5906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24,081</w:t>
            </w:r>
          </w:p>
        </w:tc>
      </w:tr>
      <w:tr w:rsidR="00175CFC" w:rsidRPr="00BE5906" w14:paraId="711BB436" w14:textId="77777777" w:rsidTr="004044F5">
        <w:trPr>
          <w:gridAfter w:val="1"/>
          <w:wAfter w:w="236" w:type="dxa"/>
        </w:trPr>
        <w:tc>
          <w:tcPr>
            <w:tcW w:w="2412" w:type="dxa"/>
            <w:vAlign w:val="center"/>
            <w:hideMark/>
          </w:tcPr>
          <w:p w14:paraId="7AE509AC" w14:textId="77777777" w:rsidR="00175CFC" w:rsidRPr="00BE5906" w:rsidRDefault="00175CFC" w:rsidP="00BE5906">
            <w:pPr>
              <w:spacing w:line="232" w:lineRule="auto"/>
              <w:ind w:left="250" w:right="-24" w:hanging="73"/>
              <w:rPr>
                <w:rFonts w:ascii="Angsana New" w:hAnsi="Angsana New" w:cs="Times New Roman"/>
                <w:sz w:val="28"/>
                <w:szCs w:val="28"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88" w:type="dxa"/>
            <w:vAlign w:val="center"/>
          </w:tcPr>
          <w:p w14:paraId="50B30B04" w14:textId="77777777" w:rsidR="00175CFC" w:rsidRPr="00BE5906" w:rsidRDefault="00175CFC" w:rsidP="00175C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056AD8A7" w14:textId="22DB4356" w:rsidR="00175CFC" w:rsidRPr="00BE5906" w:rsidRDefault="00175CFC" w:rsidP="00175C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5906">
              <w:rPr>
                <w:rFonts w:ascii="Angsana New" w:hAnsi="Angsana New"/>
                <w:color w:val="000000"/>
                <w:sz w:val="28"/>
                <w:szCs w:val="28"/>
              </w:rPr>
              <w:t>879,213</w:t>
            </w:r>
          </w:p>
        </w:tc>
        <w:tc>
          <w:tcPr>
            <w:tcW w:w="270" w:type="dxa"/>
            <w:vAlign w:val="center"/>
          </w:tcPr>
          <w:p w14:paraId="6F062E78" w14:textId="77777777" w:rsidR="00175CFC" w:rsidRPr="00BE5906" w:rsidRDefault="00175CFC" w:rsidP="00175CFC">
            <w:pPr>
              <w:tabs>
                <w:tab w:val="decimal" w:pos="708"/>
              </w:tabs>
              <w:spacing w:line="232" w:lineRule="auto"/>
              <w:ind w:left="-110"/>
              <w:rPr>
                <w:rFonts w:ascii="Angsana New" w:hAnsi="Angsana New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center"/>
          </w:tcPr>
          <w:p w14:paraId="6946C486" w14:textId="77777777" w:rsidR="00175CFC" w:rsidRPr="00BE5906" w:rsidRDefault="00175CFC" w:rsidP="00175C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1BD7F85C" w14:textId="5AEE3D1E" w:rsidR="00175CFC" w:rsidRPr="00BE5906" w:rsidRDefault="00175CFC" w:rsidP="00175C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5906">
              <w:rPr>
                <w:rFonts w:ascii="Angsana New" w:hAnsi="Angsana New"/>
                <w:color w:val="000000"/>
                <w:sz w:val="28"/>
                <w:szCs w:val="28"/>
              </w:rPr>
              <w:t>890,412</w:t>
            </w:r>
          </w:p>
        </w:tc>
        <w:tc>
          <w:tcPr>
            <w:tcW w:w="270" w:type="dxa"/>
            <w:vAlign w:val="center"/>
          </w:tcPr>
          <w:p w14:paraId="475FA442" w14:textId="77777777" w:rsidR="00175CFC" w:rsidRPr="00BE5906" w:rsidRDefault="00175CFC" w:rsidP="00175CFC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029AF7C" w14:textId="77777777" w:rsidR="00175CFC" w:rsidRPr="00BE5906" w:rsidRDefault="00175CFC" w:rsidP="00175C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251" w:hanging="109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4CB0F0B" w14:textId="6A3E082E" w:rsidR="00175CFC" w:rsidRPr="00BE5906" w:rsidRDefault="00175CFC" w:rsidP="00175C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251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59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D0D0DAA" w14:textId="77777777" w:rsidR="00175CFC" w:rsidRPr="00BE5906" w:rsidRDefault="00175CFC" w:rsidP="00175CFC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10182A23" w14:textId="77777777" w:rsidR="00175CFC" w:rsidRPr="00BE5906" w:rsidRDefault="00175CFC" w:rsidP="00175C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251" w:hanging="109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66949C1" w14:textId="0A153757" w:rsidR="00175CFC" w:rsidRPr="00BE5906" w:rsidRDefault="00175CFC" w:rsidP="00BE0925">
            <w:pPr>
              <w:tabs>
                <w:tab w:val="clear" w:pos="227"/>
                <w:tab w:val="clear" w:pos="454"/>
                <w:tab w:val="clear" w:pos="680"/>
                <w:tab w:val="left" w:pos="700"/>
              </w:tabs>
              <w:spacing w:line="232" w:lineRule="auto"/>
              <w:ind w:left="-1365" w:right="251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59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03F5260" w14:textId="77777777" w:rsidR="00175CFC" w:rsidRPr="00BE5906" w:rsidRDefault="00175CFC" w:rsidP="00175CFC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651F13C1" w14:textId="77777777" w:rsidR="00175CFC" w:rsidRPr="00BE5906" w:rsidRDefault="00175CFC" w:rsidP="00175CFC">
            <w:pPr>
              <w:tabs>
                <w:tab w:val="clear" w:pos="227"/>
                <w:tab w:val="clear" w:pos="454"/>
                <w:tab w:val="left" w:pos="523"/>
              </w:tabs>
              <w:spacing w:line="232" w:lineRule="auto"/>
              <w:ind w:left="-1365" w:right="339" w:hanging="109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7237DA2" w14:textId="7445B125" w:rsidR="00175CFC" w:rsidRPr="00BE5906" w:rsidRDefault="00175CFC" w:rsidP="00BE0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248" w:hanging="8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59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79764CF" w14:textId="77777777" w:rsidR="00175CFC" w:rsidRPr="00BE5906" w:rsidRDefault="00175CFC" w:rsidP="00175CFC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vAlign w:val="center"/>
          </w:tcPr>
          <w:p w14:paraId="7EACA67A" w14:textId="77777777" w:rsidR="00175CFC" w:rsidRPr="00BE5906" w:rsidRDefault="00175CFC" w:rsidP="00175C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11A13930" w14:textId="407B8776" w:rsidR="00175CFC" w:rsidRPr="00BE5906" w:rsidRDefault="00175CFC" w:rsidP="00175C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906">
              <w:rPr>
                <w:rFonts w:ascii="Angsana New" w:hAnsi="Angsana New"/>
                <w:color w:val="000000"/>
                <w:sz w:val="28"/>
                <w:szCs w:val="28"/>
              </w:rPr>
              <w:t>890,412</w:t>
            </w:r>
          </w:p>
        </w:tc>
      </w:tr>
      <w:tr w:rsidR="00175CFC" w:rsidRPr="00BE5906" w14:paraId="79588A8B" w14:textId="77777777" w:rsidTr="004044F5">
        <w:trPr>
          <w:gridAfter w:val="1"/>
          <w:wAfter w:w="236" w:type="dxa"/>
        </w:trPr>
        <w:tc>
          <w:tcPr>
            <w:tcW w:w="2412" w:type="dxa"/>
            <w:vAlign w:val="center"/>
            <w:hideMark/>
          </w:tcPr>
          <w:p w14:paraId="4EDD6A49" w14:textId="77777777" w:rsidR="00175CFC" w:rsidRPr="00BE5906" w:rsidRDefault="00175CFC" w:rsidP="00BE5906">
            <w:pPr>
              <w:spacing w:line="232" w:lineRule="auto"/>
              <w:ind w:left="73" w:right="-24" w:firstLine="87"/>
              <w:rPr>
                <w:rFonts w:ascii="Angsana New" w:hAnsi="Angsana New"/>
                <w:sz w:val="28"/>
                <w:szCs w:val="28"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88" w:type="dxa"/>
            <w:vAlign w:val="center"/>
          </w:tcPr>
          <w:p w14:paraId="1F43574D" w14:textId="5819F0E9" w:rsidR="00175CFC" w:rsidRPr="00BE5906" w:rsidRDefault="00175CFC" w:rsidP="00175C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5906">
              <w:rPr>
                <w:rFonts w:ascii="Angsana New" w:hAnsi="Angsana New"/>
                <w:color w:val="000000"/>
                <w:sz w:val="28"/>
                <w:szCs w:val="28"/>
              </w:rPr>
              <w:t>43,326,479</w:t>
            </w:r>
          </w:p>
        </w:tc>
        <w:tc>
          <w:tcPr>
            <w:tcW w:w="270" w:type="dxa"/>
            <w:vAlign w:val="center"/>
          </w:tcPr>
          <w:p w14:paraId="7578E436" w14:textId="77777777" w:rsidR="00175CFC" w:rsidRPr="00BE5906" w:rsidRDefault="00175CFC" w:rsidP="00175CFC">
            <w:pPr>
              <w:tabs>
                <w:tab w:val="decimal" w:pos="708"/>
              </w:tabs>
              <w:spacing w:line="232" w:lineRule="auto"/>
              <w:ind w:left="-110"/>
              <w:rPr>
                <w:rFonts w:ascii="Angsana New" w:hAnsi="Angsana New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39D7D125" w14:textId="0BB545CE" w:rsidR="00175CFC" w:rsidRPr="00BE5906" w:rsidRDefault="00175CFC" w:rsidP="00175C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5906">
              <w:rPr>
                <w:rFonts w:ascii="Angsana New" w:hAnsi="Angsana New"/>
                <w:sz w:val="28"/>
                <w:szCs w:val="28"/>
                <w:lang w:eastAsia="zh-CN"/>
              </w:rPr>
              <w:t>2,383,275</w:t>
            </w:r>
          </w:p>
        </w:tc>
        <w:tc>
          <w:tcPr>
            <w:tcW w:w="270" w:type="dxa"/>
          </w:tcPr>
          <w:p w14:paraId="277F5714" w14:textId="77777777" w:rsidR="00175CFC" w:rsidRPr="00BE5906" w:rsidRDefault="00175CFC" w:rsidP="00175CFC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B3C5D8D" w14:textId="74D9A355" w:rsidR="00175CFC" w:rsidRPr="00BE5906" w:rsidRDefault="00175CFC" w:rsidP="00175C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906">
              <w:rPr>
                <w:rFonts w:ascii="Angsana New" w:hAnsi="Angsana New"/>
                <w:sz w:val="28"/>
                <w:szCs w:val="28"/>
              </w:rPr>
              <w:t>854,786</w:t>
            </w:r>
          </w:p>
        </w:tc>
        <w:tc>
          <w:tcPr>
            <w:tcW w:w="270" w:type="dxa"/>
          </w:tcPr>
          <w:p w14:paraId="35DDC869" w14:textId="77777777" w:rsidR="00175CFC" w:rsidRPr="00BE5906" w:rsidRDefault="00175CFC" w:rsidP="00175CFC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185E23FC" w14:textId="4B51422C" w:rsidR="00175CFC" w:rsidRPr="00BE5906" w:rsidRDefault="00175CFC" w:rsidP="00175C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5906">
              <w:rPr>
                <w:rFonts w:ascii="Angsana New" w:hAnsi="Angsana New"/>
                <w:sz w:val="28"/>
                <w:szCs w:val="28"/>
              </w:rPr>
              <w:t>41,836,190</w:t>
            </w:r>
          </w:p>
        </w:tc>
        <w:tc>
          <w:tcPr>
            <w:tcW w:w="270" w:type="dxa"/>
          </w:tcPr>
          <w:p w14:paraId="6E974B18" w14:textId="77777777" w:rsidR="00175CFC" w:rsidRPr="00BE5906" w:rsidRDefault="00175CFC" w:rsidP="00175CFC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3D28BBAC" w14:textId="34D0D512" w:rsidR="00175CFC" w:rsidRPr="00BE5906" w:rsidRDefault="00175CFC" w:rsidP="00175CFC">
            <w:pPr>
              <w:tabs>
                <w:tab w:val="clear" w:pos="227"/>
                <w:tab w:val="clear" w:pos="454"/>
                <w:tab w:val="clear" w:pos="680"/>
              </w:tabs>
              <w:spacing w:line="232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5906">
              <w:rPr>
                <w:rFonts w:ascii="Angsana New" w:hAnsi="Angsana New"/>
                <w:color w:val="000000"/>
                <w:sz w:val="28"/>
                <w:szCs w:val="28"/>
              </w:rPr>
              <w:t>695,655</w:t>
            </w:r>
          </w:p>
        </w:tc>
        <w:tc>
          <w:tcPr>
            <w:tcW w:w="270" w:type="dxa"/>
          </w:tcPr>
          <w:p w14:paraId="5EB49B4F" w14:textId="77777777" w:rsidR="00175CFC" w:rsidRPr="00BE5906" w:rsidRDefault="00175CFC" w:rsidP="00175CFC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</w:tcPr>
          <w:p w14:paraId="51B72022" w14:textId="4FCCC7E2" w:rsidR="00175CFC" w:rsidRPr="00BE5906" w:rsidRDefault="00175CFC" w:rsidP="00175C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E5906">
              <w:rPr>
                <w:rFonts w:ascii="Angsana New" w:hAnsi="Angsana New"/>
                <w:sz w:val="28"/>
                <w:szCs w:val="28"/>
              </w:rPr>
              <w:t>45,769,906</w:t>
            </w:r>
          </w:p>
        </w:tc>
      </w:tr>
      <w:tr w:rsidR="00E11762" w:rsidRPr="00BE5906" w14:paraId="5A3A5464" w14:textId="77777777" w:rsidTr="004044F5">
        <w:trPr>
          <w:gridAfter w:val="1"/>
          <w:wAfter w:w="236" w:type="dxa"/>
        </w:trPr>
        <w:tc>
          <w:tcPr>
            <w:tcW w:w="2412" w:type="dxa"/>
            <w:vAlign w:val="center"/>
            <w:hideMark/>
          </w:tcPr>
          <w:p w14:paraId="54C800AA" w14:textId="77777777" w:rsidR="00E11762" w:rsidRPr="00BE5906" w:rsidRDefault="00E11762" w:rsidP="00BE5906">
            <w:pPr>
              <w:spacing w:line="232" w:lineRule="auto"/>
              <w:ind w:left="73" w:right="-24" w:firstLine="87"/>
              <w:rPr>
                <w:rFonts w:ascii="Angsana New" w:hAnsi="Angsana New"/>
                <w:sz w:val="28"/>
                <w:szCs w:val="28"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CE5180" w14:textId="30DFB5B3" w:rsidR="00E11762" w:rsidRPr="00BE5906" w:rsidRDefault="00E11762" w:rsidP="00E11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5906">
              <w:rPr>
                <w:rFonts w:ascii="Angsana New" w:hAnsi="Angsana New"/>
                <w:color w:val="000000"/>
                <w:sz w:val="28"/>
                <w:szCs w:val="28"/>
              </w:rPr>
              <w:t>108,702</w:t>
            </w:r>
          </w:p>
        </w:tc>
        <w:tc>
          <w:tcPr>
            <w:tcW w:w="270" w:type="dxa"/>
            <w:vAlign w:val="center"/>
          </w:tcPr>
          <w:p w14:paraId="611969E0" w14:textId="77777777" w:rsidR="00E11762" w:rsidRPr="00BE5906" w:rsidRDefault="00E11762" w:rsidP="00E11762">
            <w:pPr>
              <w:tabs>
                <w:tab w:val="decimal" w:pos="708"/>
              </w:tabs>
              <w:spacing w:line="232" w:lineRule="auto"/>
              <w:ind w:left="-110"/>
              <w:rPr>
                <w:rFonts w:ascii="Angsana New" w:hAnsi="Angsana New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FF9011" w14:textId="6C0D15DB" w:rsidR="00E11762" w:rsidRPr="00BE5906" w:rsidRDefault="00E11762" w:rsidP="00175C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BE5906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42,913</w:t>
            </w:r>
          </w:p>
        </w:tc>
        <w:tc>
          <w:tcPr>
            <w:tcW w:w="270" w:type="dxa"/>
            <w:vAlign w:val="center"/>
          </w:tcPr>
          <w:p w14:paraId="35469FE9" w14:textId="77777777" w:rsidR="00E11762" w:rsidRPr="00BE5906" w:rsidRDefault="00E11762" w:rsidP="00175CFC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ind w:right="65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718F46" w14:textId="7E8BF89B" w:rsidR="00E11762" w:rsidRPr="00BE5906" w:rsidRDefault="00245D80" w:rsidP="00245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hanging="8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23,517</w:t>
            </w:r>
          </w:p>
        </w:tc>
        <w:tc>
          <w:tcPr>
            <w:tcW w:w="270" w:type="dxa"/>
            <w:vAlign w:val="center"/>
          </w:tcPr>
          <w:p w14:paraId="2C926445" w14:textId="77777777" w:rsidR="00E11762" w:rsidRPr="00BE5906" w:rsidRDefault="00E11762" w:rsidP="00175CFC">
            <w:pPr>
              <w:tabs>
                <w:tab w:val="clear" w:pos="680"/>
                <w:tab w:val="clear" w:pos="907"/>
                <w:tab w:val="left" w:pos="720"/>
                <w:tab w:val="decimal" w:pos="890"/>
              </w:tabs>
              <w:spacing w:line="232" w:lineRule="auto"/>
              <w:ind w:left="-1365" w:right="251" w:hanging="10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1D7E04" w14:textId="0DC88EFB" w:rsidR="00E11762" w:rsidRPr="00BE5906" w:rsidRDefault="00245D80" w:rsidP="00E11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47,456</w:t>
            </w:r>
          </w:p>
        </w:tc>
        <w:tc>
          <w:tcPr>
            <w:tcW w:w="270" w:type="dxa"/>
            <w:vAlign w:val="center"/>
          </w:tcPr>
          <w:p w14:paraId="117815DB" w14:textId="77777777" w:rsidR="00E11762" w:rsidRPr="00BE5906" w:rsidRDefault="00E11762" w:rsidP="00E11762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EB2117" w14:textId="3CE3F28E" w:rsidR="00E11762" w:rsidRPr="00BE5906" w:rsidRDefault="00E11762" w:rsidP="00BE0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250" w:hanging="8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59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561417A" w14:textId="77777777" w:rsidR="00E11762" w:rsidRPr="00BE5906" w:rsidRDefault="00E11762" w:rsidP="00E11762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19C228" w14:textId="2B828380" w:rsidR="00E11762" w:rsidRPr="00BE5906" w:rsidRDefault="00E11762" w:rsidP="00E11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906">
              <w:rPr>
                <w:rFonts w:ascii="Angsana New" w:hAnsi="Angsana New"/>
                <w:sz w:val="28"/>
                <w:szCs w:val="28"/>
              </w:rPr>
              <w:t>113,886</w:t>
            </w:r>
          </w:p>
        </w:tc>
      </w:tr>
      <w:tr w:rsidR="00175CFC" w:rsidRPr="00BE5906" w14:paraId="3FE230E7" w14:textId="77777777" w:rsidTr="00987B69">
        <w:tc>
          <w:tcPr>
            <w:tcW w:w="2412" w:type="dxa"/>
          </w:tcPr>
          <w:p w14:paraId="0AC474B2" w14:textId="77777777" w:rsidR="00175CFC" w:rsidRPr="00BE5906" w:rsidRDefault="00175CFC" w:rsidP="00175CFC">
            <w:pPr>
              <w:spacing w:line="232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BD8783" w14:textId="0007C13F" w:rsidR="00175CFC" w:rsidRPr="00BE5906" w:rsidRDefault="00175CFC" w:rsidP="00175C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BE590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44,</w:t>
            </w:r>
            <w:r w:rsidR="00B33F4A" w:rsidRPr="00BE590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538,475</w:t>
            </w:r>
          </w:p>
        </w:tc>
        <w:tc>
          <w:tcPr>
            <w:tcW w:w="270" w:type="dxa"/>
          </w:tcPr>
          <w:p w14:paraId="5B0484EE" w14:textId="77777777" w:rsidR="00175CFC" w:rsidRPr="00BE5906" w:rsidRDefault="00175CFC" w:rsidP="00175CFC">
            <w:pPr>
              <w:tabs>
                <w:tab w:val="decimal" w:pos="708"/>
              </w:tabs>
              <w:spacing w:line="232" w:lineRule="auto"/>
              <w:ind w:left="73" w:right="-24" w:hanging="7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6C7E38" w14:textId="1B8FAAF8" w:rsidR="00175CFC" w:rsidRPr="00BE5906" w:rsidRDefault="00175CFC" w:rsidP="00175C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E590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3,54</w:t>
            </w:r>
            <w:r w:rsidR="007436EC" w:rsidRPr="00BE590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</w:t>
            </w:r>
            <w:r w:rsidRPr="00BE590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="007436EC" w:rsidRPr="00BE590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681</w:t>
            </w:r>
          </w:p>
        </w:tc>
        <w:tc>
          <w:tcPr>
            <w:tcW w:w="270" w:type="dxa"/>
          </w:tcPr>
          <w:p w14:paraId="7833096D" w14:textId="77777777" w:rsidR="00175CFC" w:rsidRPr="00BE5906" w:rsidRDefault="00175CFC" w:rsidP="00175CFC">
            <w:pPr>
              <w:tabs>
                <w:tab w:val="decimal" w:pos="708"/>
              </w:tabs>
              <w:spacing w:line="232" w:lineRule="auto"/>
              <w:ind w:left="73" w:right="-24" w:hanging="7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FD87B1" w14:textId="30FA44B6" w:rsidR="00175CFC" w:rsidRPr="00BE5906" w:rsidRDefault="00245D80" w:rsidP="00175C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878,303</w:t>
            </w:r>
          </w:p>
        </w:tc>
        <w:tc>
          <w:tcPr>
            <w:tcW w:w="270" w:type="dxa"/>
          </w:tcPr>
          <w:p w14:paraId="114B7D20" w14:textId="77777777" w:rsidR="00175CFC" w:rsidRPr="00BE5906" w:rsidRDefault="00175CFC" w:rsidP="00175CFC">
            <w:pPr>
              <w:tabs>
                <w:tab w:val="decimal" w:pos="708"/>
              </w:tabs>
              <w:spacing w:line="232" w:lineRule="auto"/>
              <w:ind w:left="73" w:right="-24" w:hanging="7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0BF6B7" w14:textId="0CF458F4" w:rsidR="00175CFC" w:rsidRPr="00BE5906" w:rsidRDefault="00175CFC" w:rsidP="00175C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E590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41,</w:t>
            </w:r>
            <w:r w:rsidR="00245D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883,646</w:t>
            </w:r>
          </w:p>
        </w:tc>
        <w:tc>
          <w:tcPr>
            <w:tcW w:w="270" w:type="dxa"/>
          </w:tcPr>
          <w:p w14:paraId="1E0485E7" w14:textId="77777777" w:rsidR="00175CFC" w:rsidRPr="00BE5906" w:rsidRDefault="00175CFC" w:rsidP="00175CFC">
            <w:pPr>
              <w:tabs>
                <w:tab w:val="decimal" w:pos="708"/>
              </w:tabs>
              <w:spacing w:line="232" w:lineRule="auto"/>
              <w:ind w:left="73" w:right="-24" w:hanging="7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91A3F8" w14:textId="328A3AA2" w:rsidR="00175CFC" w:rsidRPr="00BE5906" w:rsidRDefault="00175CFC" w:rsidP="00175CFC">
            <w:pPr>
              <w:tabs>
                <w:tab w:val="clear" w:pos="227"/>
                <w:tab w:val="clear" w:pos="454"/>
                <w:tab w:val="clear" w:pos="680"/>
              </w:tabs>
              <w:spacing w:line="232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E590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695,655</w:t>
            </w:r>
          </w:p>
        </w:tc>
        <w:tc>
          <w:tcPr>
            <w:tcW w:w="270" w:type="dxa"/>
          </w:tcPr>
          <w:p w14:paraId="244C2BA6" w14:textId="77777777" w:rsidR="00175CFC" w:rsidRPr="00BE5906" w:rsidRDefault="00175CFC" w:rsidP="00175CFC">
            <w:pPr>
              <w:tabs>
                <w:tab w:val="decimal" w:pos="708"/>
              </w:tabs>
              <w:spacing w:line="232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334EE2" w14:textId="048CAFBE" w:rsidR="00175CFC" w:rsidRPr="00BE5906" w:rsidRDefault="00175CFC" w:rsidP="00175C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7436EC" w:rsidRPr="00BE5906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BE590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7436EC" w:rsidRPr="00BE5906">
              <w:rPr>
                <w:rFonts w:ascii="Angsana New" w:hAnsi="Angsana New"/>
                <w:b/>
                <w:bCs/>
                <w:sz w:val="28"/>
                <w:szCs w:val="28"/>
              </w:rPr>
              <w:t>998</w:t>
            </w:r>
            <w:r w:rsidRPr="00BE590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7436EC" w:rsidRPr="00BE5906">
              <w:rPr>
                <w:rFonts w:ascii="Angsana New" w:hAnsi="Angsana New"/>
                <w:b/>
                <w:bCs/>
                <w:sz w:val="28"/>
                <w:szCs w:val="28"/>
              </w:rPr>
              <w:t>285</w:t>
            </w:r>
          </w:p>
        </w:tc>
        <w:tc>
          <w:tcPr>
            <w:tcW w:w="236" w:type="dxa"/>
          </w:tcPr>
          <w:p w14:paraId="6065E3D4" w14:textId="77777777" w:rsidR="00175CFC" w:rsidRPr="00BE5906" w:rsidRDefault="00175CFC" w:rsidP="00175C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881D6D" w:rsidRPr="00BE5906" w14:paraId="499E2702" w14:textId="77777777" w:rsidTr="004044F5">
        <w:trPr>
          <w:gridAfter w:val="1"/>
          <w:wAfter w:w="236" w:type="dxa"/>
        </w:trPr>
        <w:tc>
          <w:tcPr>
            <w:tcW w:w="2412" w:type="dxa"/>
            <w:hideMark/>
          </w:tcPr>
          <w:p w14:paraId="62BCB26A" w14:textId="17A16AFF" w:rsidR="00881D6D" w:rsidRPr="00BE5906" w:rsidRDefault="00881D6D" w:rsidP="00982E6F">
            <w:pPr>
              <w:tabs>
                <w:tab w:val="clear" w:pos="227"/>
                <w:tab w:val="left" w:pos="250"/>
              </w:tabs>
              <w:spacing w:line="232" w:lineRule="auto"/>
              <w:ind w:left="425" w:right="-24" w:hanging="16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E59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หนี้สินทางการเงินที่</w:t>
            </w:r>
            <w:r w:rsidR="00CB7E8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เป็น</w:t>
            </w:r>
            <w:r w:rsidRPr="00BE59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อนุพันธ์ </w:t>
            </w:r>
          </w:p>
        </w:tc>
        <w:tc>
          <w:tcPr>
            <w:tcW w:w="1188" w:type="dxa"/>
          </w:tcPr>
          <w:p w14:paraId="7C157568" w14:textId="77777777" w:rsidR="00881D6D" w:rsidRPr="00BE5906" w:rsidRDefault="00881D6D">
            <w:pPr>
              <w:tabs>
                <w:tab w:val="decimal" w:pos="708"/>
              </w:tabs>
              <w:spacing w:line="232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E460A65" w14:textId="77777777" w:rsidR="00881D6D" w:rsidRPr="00BE5906" w:rsidRDefault="00881D6D">
            <w:pPr>
              <w:tabs>
                <w:tab w:val="decimal" w:pos="708"/>
              </w:tabs>
              <w:spacing w:line="232" w:lineRule="auto"/>
              <w:ind w:lef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4009A905" w14:textId="77777777" w:rsidR="00881D6D" w:rsidRPr="00BE5906" w:rsidRDefault="00881D6D">
            <w:pPr>
              <w:tabs>
                <w:tab w:val="decimal" w:pos="708"/>
              </w:tabs>
              <w:spacing w:line="232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DA606F9" w14:textId="77777777" w:rsidR="00881D6D" w:rsidRPr="00BE5906" w:rsidRDefault="00881D6D">
            <w:pPr>
              <w:tabs>
                <w:tab w:val="decimal" w:pos="708"/>
              </w:tabs>
              <w:spacing w:line="232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75665658" w14:textId="77777777" w:rsidR="00881D6D" w:rsidRPr="00BE5906" w:rsidRDefault="00881D6D">
            <w:pPr>
              <w:tabs>
                <w:tab w:val="decimal" w:pos="708"/>
              </w:tabs>
              <w:spacing w:line="232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20B70A4" w14:textId="77777777" w:rsidR="00881D6D" w:rsidRPr="00BE5906" w:rsidRDefault="00881D6D">
            <w:pPr>
              <w:tabs>
                <w:tab w:val="decimal" w:pos="708"/>
              </w:tabs>
              <w:spacing w:line="232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3BED3B64" w14:textId="77777777" w:rsidR="00881D6D" w:rsidRPr="00BE5906" w:rsidRDefault="00881D6D">
            <w:pPr>
              <w:tabs>
                <w:tab w:val="decimal" w:pos="708"/>
              </w:tabs>
              <w:spacing w:line="232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70C2FE4" w14:textId="77777777" w:rsidR="00881D6D" w:rsidRPr="00BE5906" w:rsidRDefault="00881D6D">
            <w:pPr>
              <w:tabs>
                <w:tab w:val="decimal" w:pos="708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4995F905" w14:textId="77777777" w:rsidR="00881D6D" w:rsidRPr="00BE5906" w:rsidRDefault="00881D6D">
            <w:pPr>
              <w:tabs>
                <w:tab w:val="decimal" w:pos="708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7F21B1" w14:textId="77777777" w:rsidR="00881D6D" w:rsidRPr="00BE5906" w:rsidRDefault="00881D6D">
            <w:pPr>
              <w:tabs>
                <w:tab w:val="decimal" w:pos="708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</w:tcPr>
          <w:p w14:paraId="3D3C33DB" w14:textId="77777777" w:rsidR="00881D6D" w:rsidRPr="00BE5906" w:rsidRDefault="00881D6D">
            <w:pPr>
              <w:tabs>
                <w:tab w:val="decimal" w:pos="708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44F5" w:rsidRPr="00BE5906" w14:paraId="52DC6152" w14:textId="77777777" w:rsidTr="004044F5">
        <w:trPr>
          <w:gridAfter w:val="1"/>
          <w:wAfter w:w="236" w:type="dxa"/>
        </w:trPr>
        <w:tc>
          <w:tcPr>
            <w:tcW w:w="2412" w:type="dxa"/>
            <w:hideMark/>
          </w:tcPr>
          <w:p w14:paraId="534B5862" w14:textId="28AF0EEA" w:rsidR="004044F5" w:rsidRPr="00BE5906" w:rsidRDefault="004044F5" w:rsidP="00982E6F">
            <w:pPr>
              <w:tabs>
                <w:tab w:val="clear" w:pos="227"/>
                <w:tab w:val="left" w:pos="250"/>
              </w:tabs>
              <w:spacing w:line="232" w:lineRule="auto"/>
              <w:ind w:left="425" w:right="-24" w:hanging="166"/>
              <w:rPr>
                <w:rFonts w:ascii="Angsana New" w:hAnsi="Angsana New" w:cs="Times New Roman"/>
                <w:sz w:val="28"/>
                <w:szCs w:val="28"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</w:t>
            </w:r>
            <w:r w:rsidRPr="00982E6F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ใช้ในการป้องกันความเสี่ยง</w:t>
            </w:r>
          </w:p>
        </w:tc>
        <w:tc>
          <w:tcPr>
            <w:tcW w:w="118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0A4A0F8" w14:textId="77777777" w:rsidR="004044F5" w:rsidRPr="00BE5906" w:rsidRDefault="004044F5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2E7A83E" w14:textId="77777777" w:rsidR="004044F5" w:rsidRPr="00BE5906" w:rsidRDefault="004044F5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A6648C6" w14:textId="06C01B65" w:rsidR="004044F5" w:rsidRPr="00BE5906" w:rsidRDefault="004044F5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b/>
                <w:bCs/>
                <w:sz w:val="28"/>
                <w:szCs w:val="28"/>
              </w:rPr>
              <w:t>446,810</w:t>
            </w:r>
          </w:p>
        </w:tc>
        <w:tc>
          <w:tcPr>
            <w:tcW w:w="270" w:type="dxa"/>
          </w:tcPr>
          <w:p w14:paraId="01029DE3" w14:textId="77777777" w:rsidR="004044F5" w:rsidRPr="00BE5906" w:rsidRDefault="004044F5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AD14A0" w14:textId="77777777" w:rsidR="004044F5" w:rsidRPr="00BE5906" w:rsidRDefault="004044F5" w:rsidP="00404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339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  <w:p w14:paraId="43FCF160" w14:textId="77777777" w:rsidR="004044F5" w:rsidRPr="00BE5906" w:rsidRDefault="004044F5" w:rsidP="00404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339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  <w:p w14:paraId="47E4BCBB" w14:textId="59C4D301" w:rsidR="004044F5" w:rsidRPr="00BE5906" w:rsidRDefault="004044F5" w:rsidP="004044F5">
            <w:pPr>
              <w:tabs>
                <w:tab w:val="clear" w:pos="454"/>
                <w:tab w:val="clear" w:pos="680"/>
                <w:tab w:val="clear" w:pos="907"/>
              </w:tabs>
              <w:spacing w:line="232" w:lineRule="auto"/>
              <w:ind w:left="-1993" w:hanging="16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307,433</w:t>
            </w:r>
          </w:p>
        </w:tc>
        <w:tc>
          <w:tcPr>
            <w:tcW w:w="270" w:type="dxa"/>
          </w:tcPr>
          <w:p w14:paraId="2D2928ED" w14:textId="77777777" w:rsidR="004044F5" w:rsidRPr="00BE5906" w:rsidRDefault="004044F5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6E75301" w14:textId="77777777" w:rsidR="004044F5" w:rsidRPr="00BE5906" w:rsidRDefault="004044F5" w:rsidP="00404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367FD64" w14:textId="77777777" w:rsidR="004044F5" w:rsidRPr="00BE5906" w:rsidRDefault="004044F5" w:rsidP="00404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8BF617D" w14:textId="0770CFBB" w:rsidR="004044F5" w:rsidRPr="00BE5906" w:rsidRDefault="004044F5" w:rsidP="004044F5">
            <w:pPr>
              <w:tabs>
                <w:tab w:val="clear" w:pos="227"/>
                <w:tab w:val="clear" w:pos="454"/>
                <w:tab w:val="clear" w:pos="680"/>
              </w:tabs>
              <w:spacing w:line="232" w:lineRule="auto"/>
              <w:ind w:left="-1003" w:right="75" w:hanging="73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E5906">
              <w:rPr>
                <w:rFonts w:ascii="Angsana New" w:hAnsi="Angsana New"/>
                <w:b/>
                <w:bCs/>
                <w:sz w:val="28"/>
                <w:szCs w:val="28"/>
              </w:rPr>
              <w:t>144,527</w:t>
            </w:r>
          </w:p>
        </w:tc>
        <w:tc>
          <w:tcPr>
            <w:tcW w:w="270" w:type="dxa"/>
          </w:tcPr>
          <w:p w14:paraId="410BDEC3" w14:textId="77777777" w:rsidR="004044F5" w:rsidRPr="00BE5906" w:rsidRDefault="004044F5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55BCE7A" w14:textId="77777777" w:rsidR="004044F5" w:rsidRPr="00BE5906" w:rsidRDefault="004044F5" w:rsidP="00404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E0CCC3F" w14:textId="77777777" w:rsidR="004044F5" w:rsidRPr="00BE5906" w:rsidRDefault="004044F5" w:rsidP="00404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004F4DE" w14:textId="4C049A5A" w:rsidR="004044F5" w:rsidRPr="00BE5906" w:rsidRDefault="004044F5" w:rsidP="004044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right="16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932A8B6" w14:textId="77777777" w:rsidR="004044F5" w:rsidRPr="00BE5906" w:rsidRDefault="004044F5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698594" w14:textId="77777777" w:rsidR="004044F5" w:rsidRPr="00BE5906" w:rsidRDefault="004044F5" w:rsidP="00404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63668F1" w14:textId="77777777" w:rsidR="004044F5" w:rsidRPr="00BE5906" w:rsidRDefault="004044F5" w:rsidP="00404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5EA3FA2" w14:textId="7064A7C9" w:rsidR="004044F5" w:rsidRPr="00BE5906" w:rsidRDefault="004044F5" w:rsidP="00BE0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160" w:hanging="82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E590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97EA4B" w14:textId="77777777" w:rsidR="004044F5" w:rsidRPr="00BE5906" w:rsidRDefault="004044F5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5335AE9" w14:textId="77777777" w:rsidR="004044F5" w:rsidRPr="00BE5906" w:rsidRDefault="004044F5" w:rsidP="004044F5">
            <w:pPr>
              <w:tabs>
                <w:tab w:val="decimal" w:pos="820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E33488E" w14:textId="77777777" w:rsidR="004044F5" w:rsidRPr="00BE5906" w:rsidRDefault="004044F5" w:rsidP="004044F5">
            <w:pPr>
              <w:tabs>
                <w:tab w:val="decimal" w:pos="820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CB9E6EA" w14:textId="307333FF" w:rsidR="004044F5" w:rsidRPr="00BE5906" w:rsidRDefault="004044F5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b/>
                <w:bCs/>
                <w:sz w:val="28"/>
                <w:szCs w:val="28"/>
              </w:rPr>
              <w:t>451,960</w:t>
            </w:r>
          </w:p>
        </w:tc>
      </w:tr>
    </w:tbl>
    <w:p w14:paraId="6B8E571C" w14:textId="77777777" w:rsidR="00881D6D" w:rsidRPr="000207CB" w:rsidRDefault="00881D6D" w:rsidP="00881D6D">
      <w:pPr>
        <w:pStyle w:val="block"/>
        <w:spacing w:after="0" w:line="240" w:lineRule="auto"/>
        <w:ind w:left="450" w:right="-7"/>
        <w:jc w:val="thaiDistribute"/>
        <w:rPr>
          <w:rFonts w:ascii="Angsana New" w:hAnsi="Angsana New" w:cs="Angsana New"/>
          <w:b/>
          <w:bCs/>
          <w:i/>
          <w:iCs/>
          <w:sz w:val="16"/>
          <w:szCs w:val="16"/>
          <w:lang w:val="en-US" w:bidi="th-TH"/>
        </w:rPr>
      </w:pPr>
    </w:p>
    <w:p w14:paraId="4EB0C295" w14:textId="34470F83" w:rsidR="00881D6D" w:rsidRPr="00AE33D1" w:rsidRDefault="00881D6D" w:rsidP="00987B69">
      <w:pPr>
        <w:pStyle w:val="block"/>
        <w:spacing w:after="0" w:line="240" w:lineRule="auto"/>
        <w:ind w:left="630" w:right="-7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AE33D1">
        <w:rPr>
          <w:rFonts w:ascii="Angsana New" w:hAnsi="Angsana New" w:cs="Angsana New" w:hint="cs"/>
          <w:i/>
          <w:iCs/>
          <w:sz w:val="30"/>
          <w:szCs w:val="30"/>
          <w:lang w:val="en-US" w:bidi="th-TH"/>
        </w:rPr>
        <w:t xml:space="preserve">* </w:t>
      </w:r>
      <w:r w:rsidRPr="00AE33D1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เจ้าหนี้</w:t>
      </w:r>
      <w:r w:rsidR="00982E6F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หมุนเวียน</w:t>
      </w:r>
      <w:r w:rsidRPr="00AE33D1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อื่นไม่รวมรายได้รับล่วงหน้า</w:t>
      </w:r>
    </w:p>
    <w:p w14:paraId="689E3313" w14:textId="77777777" w:rsidR="006107E2" w:rsidRPr="000207CB" w:rsidRDefault="006107E2" w:rsidP="006107E2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eastAsia="MS Mincho" w:hAnsi="Angsana New"/>
          <w:sz w:val="20"/>
          <w:szCs w:val="20"/>
          <w:cs/>
        </w:rPr>
      </w:pPr>
    </w:p>
    <w:tbl>
      <w:tblPr>
        <w:tblW w:w="9295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01"/>
        <w:gridCol w:w="1620"/>
        <w:gridCol w:w="1134"/>
        <w:gridCol w:w="227"/>
        <w:gridCol w:w="1159"/>
        <w:gridCol w:w="227"/>
        <w:gridCol w:w="1227"/>
      </w:tblGrid>
      <w:tr w:rsidR="002B1A2A" w:rsidRPr="00AE33D1" w14:paraId="47618610" w14:textId="77777777" w:rsidTr="00066D26">
        <w:trPr>
          <w:cantSplit/>
        </w:trPr>
        <w:tc>
          <w:tcPr>
            <w:tcW w:w="3701" w:type="dxa"/>
            <w:shd w:val="clear" w:color="auto" w:fill="auto"/>
          </w:tcPr>
          <w:p w14:paraId="1BFBF5FD" w14:textId="77777777" w:rsidR="002B1A2A" w:rsidRPr="00AE33D1" w:rsidRDefault="002B1A2A" w:rsidP="00444E81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44" w:name="_Hlk880759"/>
          </w:p>
        </w:tc>
        <w:tc>
          <w:tcPr>
            <w:tcW w:w="5594" w:type="dxa"/>
            <w:gridSpan w:val="6"/>
            <w:shd w:val="clear" w:color="auto" w:fill="auto"/>
            <w:vAlign w:val="bottom"/>
          </w:tcPr>
          <w:p w14:paraId="2C189D91" w14:textId="77777777" w:rsidR="002B1A2A" w:rsidRPr="00AE33D1" w:rsidRDefault="002B1A2A" w:rsidP="00FA6ED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E3CA0" w:rsidRPr="00AE33D1" w14:paraId="7D917987" w14:textId="77777777" w:rsidTr="00066D26">
        <w:trPr>
          <w:cantSplit/>
        </w:trPr>
        <w:tc>
          <w:tcPr>
            <w:tcW w:w="3701" w:type="dxa"/>
            <w:shd w:val="clear" w:color="auto" w:fill="auto"/>
          </w:tcPr>
          <w:p w14:paraId="0360EB1C" w14:textId="77777777" w:rsidR="000E3CA0" w:rsidRPr="00AE33D1" w:rsidRDefault="000E3CA0" w:rsidP="00444E81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82835BD" w14:textId="1BFAD517" w:rsidR="000E3CA0" w:rsidRPr="00AE33D1" w:rsidRDefault="000E3CA0" w:rsidP="00444E8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4" w:type="dxa"/>
            <w:gridSpan w:val="5"/>
            <w:shd w:val="clear" w:color="auto" w:fill="auto"/>
            <w:vAlign w:val="bottom"/>
          </w:tcPr>
          <w:p w14:paraId="3117EAA5" w14:textId="1D1B5D1A" w:rsidR="000E3CA0" w:rsidRPr="00AE33D1" w:rsidRDefault="000E3CA0" w:rsidP="00444E8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4947A4" w:rsidRPr="00AE33D1" w14:paraId="01EAEFAB" w14:textId="77777777" w:rsidTr="00066D26">
        <w:trPr>
          <w:cantSplit/>
        </w:trPr>
        <w:tc>
          <w:tcPr>
            <w:tcW w:w="3701" w:type="dxa"/>
            <w:shd w:val="clear" w:color="auto" w:fill="auto"/>
          </w:tcPr>
          <w:p w14:paraId="7C8A373E" w14:textId="77777777" w:rsidR="000E3CA0" w:rsidRPr="00AE33D1" w:rsidRDefault="000E3CA0" w:rsidP="000E3CA0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color w:val="FF0000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D763E62" w14:textId="183A8E28" w:rsidR="000E3CA0" w:rsidRPr="00AE33D1" w:rsidRDefault="000E3CA0" w:rsidP="000E3CA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440EFE" w14:textId="77777777" w:rsidR="000E3CA0" w:rsidRPr="00AE33D1" w:rsidRDefault="000E3CA0" w:rsidP="000E3CA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613" w:type="dxa"/>
            <w:gridSpan w:val="3"/>
            <w:shd w:val="clear" w:color="auto" w:fill="auto"/>
            <w:vAlign w:val="bottom"/>
          </w:tcPr>
          <w:p w14:paraId="79FFF47F" w14:textId="196C4BAE" w:rsidR="000E3CA0" w:rsidRPr="00AE33D1" w:rsidRDefault="000E3CA0" w:rsidP="000E3CA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</w:rPr>
              <w:t>หลังจาก</w:t>
            </w:r>
            <w:r w:rsidRPr="00AE33D1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AE33D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6B539E40" w14:textId="77777777" w:rsidR="000E3CA0" w:rsidRPr="00AE33D1" w:rsidRDefault="000E3CA0" w:rsidP="000E3CA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</w:tr>
      <w:tr w:rsidR="000E3CA0" w:rsidRPr="00AE33D1" w14:paraId="251574C9" w14:textId="77777777" w:rsidTr="00066D26">
        <w:trPr>
          <w:cantSplit/>
        </w:trPr>
        <w:tc>
          <w:tcPr>
            <w:tcW w:w="3701" w:type="dxa"/>
            <w:shd w:val="clear" w:color="auto" w:fill="auto"/>
          </w:tcPr>
          <w:p w14:paraId="50F03C15" w14:textId="77777777" w:rsidR="000E3CA0" w:rsidRPr="00AE33D1" w:rsidRDefault="000E3CA0" w:rsidP="000E3CA0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B3DDE34" w14:textId="77777777" w:rsidR="000E3CA0" w:rsidRPr="00AE33D1" w:rsidRDefault="000E3CA0" w:rsidP="000E3CA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822BEE" w14:textId="77777777" w:rsidR="000E3CA0" w:rsidRPr="00AE33D1" w:rsidRDefault="000E3CA0" w:rsidP="000E3CA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AE33D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E33D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27" w:type="dxa"/>
            <w:shd w:val="clear" w:color="auto" w:fill="auto"/>
            <w:vAlign w:val="bottom"/>
          </w:tcPr>
          <w:p w14:paraId="3FDC4EC2" w14:textId="77777777" w:rsidR="000E3CA0" w:rsidRPr="00AE33D1" w:rsidRDefault="000E3CA0" w:rsidP="000E3CA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01C647B7" w14:textId="77777777" w:rsidR="000E3CA0" w:rsidRPr="00AE33D1" w:rsidRDefault="000E3CA0" w:rsidP="000E3CA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แต่</w:t>
            </w:r>
            <w:r w:rsidRPr="00AE33D1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AE33D1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AE33D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27" w:type="dxa"/>
            <w:shd w:val="clear" w:color="auto" w:fill="auto"/>
            <w:vAlign w:val="bottom"/>
          </w:tcPr>
          <w:p w14:paraId="2EB9E5CA" w14:textId="77777777" w:rsidR="000E3CA0" w:rsidRPr="00AE33D1" w:rsidRDefault="000E3CA0" w:rsidP="000E3CA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2CB1339A" w14:textId="77777777" w:rsidR="000E3CA0" w:rsidRPr="00AE33D1" w:rsidRDefault="000E3CA0" w:rsidP="000E3CA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E3CA0" w:rsidRPr="00AE33D1" w14:paraId="5E7585CB" w14:textId="77777777" w:rsidTr="00066D26">
        <w:trPr>
          <w:cantSplit/>
        </w:trPr>
        <w:tc>
          <w:tcPr>
            <w:tcW w:w="3701" w:type="dxa"/>
            <w:shd w:val="clear" w:color="auto" w:fill="auto"/>
          </w:tcPr>
          <w:p w14:paraId="432E14B1" w14:textId="77777777" w:rsidR="000E3CA0" w:rsidRPr="00AE33D1" w:rsidRDefault="000E3CA0" w:rsidP="000E3CA0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9DCA3B0" w14:textId="77777777" w:rsidR="000E3CA0" w:rsidRPr="00AE33D1" w:rsidRDefault="000E3CA0" w:rsidP="000E3CA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33D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974" w:type="dxa"/>
            <w:gridSpan w:val="5"/>
            <w:shd w:val="clear" w:color="auto" w:fill="auto"/>
            <w:vAlign w:val="bottom"/>
          </w:tcPr>
          <w:p w14:paraId="00808B88" w14:textId="312860B3" w:rsidR="000E3CA0" w:rsidRPr="00AE33D1" w:rsidRDefault="000E3CA0" w:rsidP="000E3CA0">
            <w:pPr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5A41B0" w:rsidRPr="00AE33D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E33D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E3CA0" w:rsidRPr="00AE33D1" w14:paraId="7D838B45" w14:textId="77777777" w:rsidTr="00066D26">
        <w:trPr>
          <w:cantSplit/>
        </w:trPr>
        <w:tc>
          <w:tcPr>
            <w:tcW w:w="3701" w:type="dxa"/>
            <w:shd w:val="clear" w:color="auto" w:fill="auto"/>
          </w:tcPr>
          <w:p w14:paraId="5D9AAF16" w14:textId="0F889751" w:rsidR="000E3CA0" w:rsidRPr="00AE33D1" w:rsidRDefault="000E3CA0" w:rsidP="000E3CA0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E33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E33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E33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  <w:r w:rsidR="006F48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="006F48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620" w:type="dxa"/>
            <w:shd w:val="clear" w:color="auto" w:fill="auto"/>
          </w:tcPr>
          <w:p w14:paraId="123BCB57" w14:textId="77777777" w:rsidR="000E3CA0" w:rsidRPr="00AE33D1" w:rsidRDefault="000E3CA0" w:rsidP="000E3CA0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AF4951C" w14:textId="77777777" w:rsidR="000E3CA0" w:rsidRPr="00AE33D1" w:rsidRDefault="000E3CA0" w:rsidP="000E3CA0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3409181B" w14:textId="77777777" w:rsidR="000E3CA0" w:rsidRPr="00AE33D1" w:rsidRDefault="000E3CA0" w:rsidP="000E3CA0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5BEEA1D8" w14:textId="77777777" w:rsidR="000E3CA0" w:rsidRPr="00AE33D1" w:rsidRDefault="000E3CA0" w:rsidP="000E3CA0">
            <w:pPr>
              <w:tabs>
                <w:tab w:val="decimal" w:pos="724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6CC3B3BB" w14:textId="77777777" w:rsidR="000E3CA0" w:rsidRPr="00AE33D1" w:rsidRDefault="000E3CA0" w:rsidP="000E3CA0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2AD30C17" w14:textId="77777777" w:rsidR="000E3CA0" w:rsidRPr="00AE33D1" w:rsidRDefault="000E3CA0" w:rsidP="000E3CA0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47A4" w:rsidRPr="00AE33D1" w14:paraId="2790E45E" w14:textId="77777777" w:rsidTr="00066D26">
        <w:trPr>
          <w:cantSplit/>
        </w:trPr>
        <w:tc>
          <w:tcPr>
            <w:tcW w:w="3701" w:type="dxa"/>
            <w:shd w:val="clear" w:color="auto" w:fill="auto"/>
          </w:tcPr>
          <w:p w14:paraId="41ADFCC0" w14:textId="0EB220E0" w:rsidR="004947A4" w:rsidRPr="00AE33D1" w:rsidRDefault="004947A4" w:rsidP="000E3CA0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620" w:type="dxa"/>
            <w:shd w:val="clear" w:color="auto" w:fill="auto"/>
          </w:tcPr>
          <w:p w14:paraId="4AC630AF" w14:textId="77777777" w:rsidR="004947A4" w:rsidRPr="00AE33D1" w:rsidRDefault="004947A4" w:rsidP="000E3CA0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04688BC" w14:textId="77777777" w:rsidR="004947A4" w:rsidRPr="00AE33D1" w:rsidRDefault="004947A4" w:rsidP="000E3CA0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1CF86200" w14:textId="77777777" w:rsidR="004947A4" w:rsidRPr="00AE33D1" w:rsidRDefault="004947A4" w:rsidP="000E3CA0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7FD45B55" w14:textId="77777777" w:rsidR="004947A4" w:rsidRPr="00AE33D1" w:rsidRDefault="004947A4" w:rsidP="000E3CA0">
            <w:pPr>
              <w:tabs>
                <w:tab w:val="decimal" w:pos="724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10C0DB12" w14:textId="77777777" w:rsidR="004947A4" w:rsidRPr="00AE33D1" w:rsidRDefault="004947A4" w:rsidP="000E3CA0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51A0F982" w14:textId="77777777" w:rsidR="004947A4" w:rsidRPr="00AE33D1" w:rsidRDefault="004947A4" w:rsidP="000E3CA0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026F" w:rsidRPr="00AE33D1" w14:paraId="7EBD4734" w14:textId="77777777" w:rsidTr="00066D26">
        <w:trPr>
          <w:cantSplit/>
        </w:trPr>
        <w:tc>
          <w:tcPr>
            <w:tcW w:w="3701" w:type="dxa"/>
            <w:shd w:val="clear" w:color="auto" w:fill="auto"/>
          </w:tcPr>
          <w:p w14:paraId="5D136044" w14:textId="491F8E6C" w:rsidR="00C7026F" w:rsidRPr="00AE33D1" w:rsidRDefault="00C7026F" w:rsidP="00C7026F">
            <w:pPr>
              <w:spacing w:line="240" w:lineRule="auto"/>
              <w:ind w:left="20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</w:t>
            </w:r>
            <w:r w:rsidR="007603E9" w:rsidRPr="00AE33D1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1620" w:type="dxa"/>
            <w:shd w:val="clear" w:color="auto" w:fill="auto"/>
          </w:tcPr>
          <w:p w14:paraId="4B60FDA6" w14:textId="3139E0D5" w:rsidR="00C7026F" w:rsidRPr="00AE33D1" w:rsidRDefault="00C7026F" w:rsidP="0089051A">
            <w:pPr>
              <w:tabs>
                <w:tab w:val="left" w:pos="388"/>
                <w:tab w:val="center" w:pos="72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2.00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62EFA730" w14:textId="146F4905" w:rsidR="00C7026F" w:rsidRPr="00AE33D1" w:rsidRDefault="00C7026F" w:rsidP="00232A5E">
            <w:pPr>
              <w:tabs>
                <w:tab w:val="decimal" w:pos="731"/>
              </w:tabs>
              <w:spacing w:line="240" w:lineRule="auto"/>
              <w:ind w:left="819" w:right="-1554" w:hanging="2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32A5E" w:rsidRPr="00AE33D1">
              <w:rPr>
                <w:rFonts w:ascii="Angsana New" w:hAnsi="Angsana New"/>
                <w:b/>
                <w:bCs/>
                <w:sz w:val="30"/>
                <w:szCs w:val="30"/>
              </w:rPr>
              <w:t>,100</w:t>
            </w:r>
          </w:p>
        </w:tc>
        <w:tc>
          <w:tcPr>
            <w:tcW w:w="227" w:type="dxa"/>
            <w:shd w:val="clear" w:color="auto" w:fill="auto"/>
          </w:tcPr>
          <w:p w14:paraId="1EEDCD22" w14:textId="77777777" w:rsidR="00C7026F" w:rsidRPr="00AE33D1" w:rsidRDefault="00C7026F" w:rsidP="00C7026F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shd w:val="clear" w:color="auto" w:fill="auto"/>
          </w:tcPr>
          <w:p w14:paraId="23E34C06" w14:textId="590B0B2A" w:rsidR="00C7026F" w:rsidRPr="00AE33D1" w:rsidRDefault="00C7026F" w:rsidP="00C7026F">
            <w:pPr>
              <w:tabs>
                <w:tab w:val="clear" w:pos="907"/>
                <w:tab w:val="decimal" w:pos="724"/>
                <w:tab w:val="decimal" w:pos="821"/>
              </w:tabs>
              <w:spacing w:line="240" w:lineRule="auto"/>
              <w:ind w:right="-1250" w:firstLine="7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61E83E45" w14:textId="77777777" w:rsidR="00C7026F" w:rsidRPr="00AE33D1" w:rsidRDefault="00C7026F" w:rsidP="00C7026F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double" w:sz="4" w:space="0" w:color="auto"/>
            </w:tcBorders>
            <w:shd w:val="clear" w:color="auto" w:fill="auto"/>
          </w:tcPr>
          <w:p w14:paraId="25A9D0D5" w14:textId="75DD2A5C" w:rsidR="00C7026F" w:rsidRPr="00AE33D1" w:rsidRDefault="00232A5E" w:rsidP="00232A5E">
            <w:pPr>
              <w:tabs>
                <w:tab w:val="clear" w:pos="907"/>
                <w:tab w:val="decimal" w:pos="731"/>
                <w:tab w:val="left" w:pos="950"/>
              </w:tabs>
              <w:spacing w:line="240" w:lineRule="auto"/>
              <w:ind w:right="-962" w:firstLine="5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hAnsi="Angsana New"/>
                <w:b/>
                <w:bCs/>
                <w:sz w:val="30"/>
                <w:szCs w:val="30"/>
              </w:rPr>
              <w:t>1,100</w:t>
            </w:r>
          </w:p>
        </w:tc>
      </w:tr>
      <w:tr w:rsidR="000E3CA0" w:rsidRPr="00AE33D1" w14:paraId="39D8DB45" w14:textId="77777777" w:rsidTr="00066D26">
        <w:trPr>
          <w:cantSplit/>
        </w:trPr>
        <w:tc>
          <w:tcPr>
            <w:tcW w:w="3701" w:type="dxa"/>
            <w:shd w:val="clear" w:color="auto" w:fill="auto"/>
          </w:tcPr>
          <w:p w14:paraId="26D93AA4" w14:textId="17836D1B" w:rsidR="000E3CA0" w:rsidRPr="00AE33D1" w:rsidRDefault="004947A4" w:rsidP="000E3CA0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620" w:type="dxa"/>
            <w:shd w:val="clear" w:color="auto" w:fill="auto"/>
          </w:tcPr>
          <w:p w14:paraId="76AB61BE" w14:textId="77777777" w:rsidR="000E3CA0" w:rsidRPr="00AE33D1" w:rsidRDefault="000E3CA0" w:rsidP="000E3CA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27D1B0C2" w14:textId="77777777" w:rsidR="000E3CA0" w:rsidRPr="00AE33D1" w:rsidRDefault="000E3CA0" w:rsidP="000E3CA0">
            <w:pPr>
              <w:tabs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3276CA55" w14:textId="77777777" w:rsidR="000E3CA0" w:rsidRPr="00AE33D1" w:rsidRDefault="000E3CA0" w:rsidP="000E3CA0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shd w:val="clear" w:color="auto" w:fill="auto"/>
          </w:tcPr>
          <w:p w14:paraId="123D0024" w14:textId="77777777" w:rsidR="000E3CA0" w:rsidRPr="00AE33D1" w:rsidRDefault="000E3CA0" w:rsidP="000E3CA0">
            <w:pPr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493B0FB6" w14:textId="77777777" w:rsidR="000E3CA0" w:rsidRPr="00AE33D1" w:rsidRDefault="000E3CA0" w:rsidP="000E3CA0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double" w:sz="4" w:space="0" w:color="auto"/>
            </w:tcBorders>
            <w:shd w:val="clear" w:color="auto" w:fill="auto"/>
          </w:tcPr>
          <w:p w14:paraId="79D6A084" w14:textId="77777777" w:rsidR="000E3CA0" w:rsidRPr="00AE33D1" w:rsidRDefault="000E3CA0" w:rsidP="000E3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4947A4" w:rsidRPr="00AE33D1" w14:paraId="311975C1" w14:textId="77777777" w:rsidTr="00066D26">
        <w:trPr>
          <w:cantSplit/>
        </w:trPr>
        <w:tc>
          <w:tcPr>
            <w:tcW w:w="3701" w:type="dxa"/>
            <w:shd w:val="clear" w:color="auto" w:fill="auto"/>
          </w:tcPr>
          <w:p w14:paraId="28B38306" w14:textId="252AE178" w:rsidR="004947A4" w:rsidRPr="00AE33D1" w:rsidRDefault="004947A4" w:rsidP="004947A4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เงินกู้ยื</w:t>
            </w:r>
            <w:r w:rsidR="00982E6F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3473B5" w:rsidRPr="00AE33D1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จากกิจการที่เกี่ยวข้องกัน</w:t>
            </w:r>
          </w:p>
        </w:tc>
        <w:tc>
          <w:tcPr>
            <w:tcW w:w="1620" w:type="dxa"/>
            <w:shd w:val="clear" w:color="auto" w:fill="auto"/>
          </w:tcPr>
          <w:p w14:paraId="09B6468A" w14:textId="58AF6E13" w:rsidR="004947A4" w:rsidRPr="00AE33D1" w:rsidRDefault="004947A4" w:rsidP="004947A4">
            <w:pPr>
              <w:spacing w:line="240" w:lineRule="auto"/>
              <w:ind w:left="279" w:right="-1250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3.70 - 4.00</w:t>
            </w:r>
          </w:p>
        </w:tc>
        <w:tc>
          <w:tcPr>
            <w:tcW w:w="1134" w:type="dxa"/>
            <w:shd w:val="clear" w:color="auto" w:fill="auto"/>
          </w:tcPr>
          <w:p w14:paraId="30BCC8F1" w14:textId="347065FF" w:rsidR="004947A4" w:rsidRPr="00AE33D1" w:rsidRDefault="00232A5E" w:rsidP="00232A5E">
            <w:pPr>
              <w:tabs>
                <w:tab w:val="clear" w:pos="907"/>
                <w:tab w:val="left" w:pos="99"/>
                <w:tab w:val="decimal" w:pos="279"/>
              </w:tabs>
              <w:spacing w:line="240" w:lineRule="auto"/>
              <w:ind w:right="-834" w:firstLine="187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AE33D1">
              <w:rPr>
                <w:rFonts w:ascii="Angsana New" w:hAnsi="Angsana New"/>
                <w:sz w:val="30"/>
                <w:szCs w:val="30"/>
              </w:rPr>
              <w:t>,</w:t>
            </w:r>
            <w:r w:rsidRPr="00AE33D1">
              <w:rPr>
                <w:rFonts w:ascii="Angsana New" w:hAnsi="Angsana New"/>
                <w:sz w:val="30"/>
                <w:szCs w:val="30"/>
                <w:cs/>
              </w:rPr>
              <w:t>717</w:t>
            </w:r>
            <w:r w:rsidRPr="00AE33D1">
              <w:rPr>
                <w:rFonts w:ascii="Angsana New" w:hAnsi="Angsana New"/>
                <w:sz w:val="30"/>
                <w:szCs w:val="30"/>
              </w:rPr>
              <w:t>,</w:t>
            </w:r>
            <w:r w:rsidRPr="00AE33D1">
              <w:rPr>
                <w:rFonts w:ascii="Angsana New" w:hAnsi="Angsana New"/>
                <w:sz w:val="30"/>
                <w:szCs w:val="30"/>
                <w:cs/>
              </w:rPr>
              <w:t>773</w:t>
            </w:r>
          </w:p>
        </w:tc>
        <w:tc>
          <w:tcPr>
            <w:tcW w:w="227" w:type="dxa"/>
            <w:shd w:val="clear" w:color="auto" w:fill="auto"/>
          </w:tcPr>
          <w:p w14:paraId="557590DA" w14:textId="77777777" w:rsidR="004947A4" w:rsidRPr="00AE33D1" w:rsidRDefault="004947A4" w:rsidP="004947A4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1A42EA18" w14:textId="35A9FAEF" w:rsidR="004947A4" w:rsidRPr="00AE33D1" w:rsidRDefault="004947A4" w:rsidP="004947A4">
            <w:pPr>
              <w:tabs>
                <w:tab w:val="clear" w:pos="907"/>
                <w:tab w:val="decimal" w:pos="641"/>
                <w:tab w:val="left" w:pos="1976"/>
              </w:tabs>
              <w:spacing w:line="240" w:lineRule="auto"/>
              <w:ind w:left="554" w:right="-1170" w:firstLine="162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141B479B" w14:textId="77777777" w:rsidR="004947A4" w:rsidRPr="00AE33D1" w:rsidRDefault="004947A4" w:rsidP="004947A4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7596B137" w14:textId="546EC297" w:rsidR="004947A4" w:rsidRPr="00AE33D1" w:rsidRDefault="00232A5E" w:rsidP="0023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AE33D1">
              <w:rPr>
                <w:rFonts w:ascii="Angsana New" w:hAnsi="Angsana New"/>
                <w:sz w:val="30"/>
                <w:szCs w:val="30"/>
              </w:rPr>
              <w:t>,</w:t>
            </w:r>
            <w:r w:rsidRPr="00AE33D1">
              <w:rPr>
                <w:rFonts w:ascii="Angsana New" w:hAnsi="Angsana New"/>
                <w:sz w:val="30"/>
                <w:szCs w:val="30"/>
                <w:cs/>
              </w:rPr>
              <w:t>717</w:t>
            </w:r>
            <w:r w:rsidRPr="00AE33D1">
              <w:rPr>
                <w:rFonts w:ascii="Angsana New" w:hAnsi="Angsana New"/>
                <w:sz w:val="30"/>
                <w:szCs w:val="30"/>
              </w:rPr>
              <w:t>,</w:t>
            </w:r>
            <w:r w:rsidRPr="00AE33D1">
              <w:rPr>
                <w:rFonts w:ascii="Angsana New" w:hAnsi="Angsana New"/>
                <w:sz w:val="30"/>
                <w:szCs w:val="30"/>
                <w:cs/>
              </w:rPr>
              <w:t>773</w:t>
            </w:r>
          </w:p>
        </w:tc>
      </w:tr>
      <w:tr w:rsidR="000E3CA0" w:rsidRPr="00AE33D1" w14:paraId="15FA30C1" w14:textId="77777777" w:rsidTr="00066D26">
        <w:trPr>
          <w:cantSplit/>
        </w:trPr>
        <w:tc>
          <w:tcPr>
            <w:tcW w:w="3701" w:type="dxa"/>
            <w:shd w:val="clear" w:color="auto" w:fill="auto"/>
          </w:tcPr>
          <w:p w14:paraId="0F443E7D" w14:textId="77777777" w:rsidR="000E3CA0" w:rsidRPr="00AE33D1" w:rsidRDefault="000E3CA0" w:rsidP="000E3CA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20" w:type="dxa"/>
            <w:shd w:val="clear" w:color="auto" w:fill="auto"/>
          </w:tcPr>
          <w:p w14:paraId="481E067E" w14:textId="27A9A49B" w:rsidR="000E3CA0" w:rsidRPr="00AE33D1" w:rsidRDefault="000E3CA0" w:rsidP="000E3CA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 xml:space="preserve">2.75 </w:t>
            </w:r>
            <w:r w:rsidR="00197188">
              <w:rPr>
                <w:rFonts w:ascii="Angsana New" w:hAnsi="Angsana New"/>
                <w:sz w:val="30"/>
                <w:szCs w:val="30"/>
              </w:rPr>
              <w:t>-</w:t>
            </w:r>
            <w:r w:rsidRPr="00AE33D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D7AD3">
              <w:rPr>
                <w:rFonts w:ascii="Angsana New" w:hAnsi="Angsana New"/>
                <w:sz w:val="30"/>
                <w:szCs w:val="30"/>
              </w:rPr>
              <w:t>3.2</w:t>
            </w:r>
            <w:r w:rsidR="00050E6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42EBFBBF" w14:textId="6C9C2E76" w:rsidR="000E3CA0" w:rsidRPr="00AE33D1" w:rsidRDefault="000E3CA0" w:rsidP="004A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37"/>
              </w:tabs>
              <w:spacing w:line="240" w:lineRule="auto"/>
              <w:ind w:right="-310" w:firstLine="1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72259E68" w14:textId="77777777" w:rsidR="000E3CA0" w:rsidRPr="00AE33D1" w:rsidRDefault="000E3CA0" w:rsidP="000E3CA0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283AFBB0" w14:textId="58ED20B7" w:rsidR="000E3CA0" w:rsidRPr="00AE33D1" w:rsidRDefault="000E3CA0" w:rsidP="000E3CA0">
            <w:pPr>
              <w:tabs>
                <w:tab w:val="clear" w:pos="907"/>
                <w:tab w:val="left" w:pos="82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28,000</w:t>
            </w:r>
            <w:r w:rsidR="00232A5E" w:rsidRPr="00AE33D1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27" w:type="dxa"/>
            <w:shd w:val="clear" w:color="auto" w:fill="auto"/>
          </w:tcPr>
          <w:p w14:paraId="79D644CF" w14:textId="77777777" w:rsidR="000E3CA0" w:rsidRPr="00AE33D1" w:rsidRDefault="000E3CA0" w:rsidP="000E3CA0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2C1AAA0B" w14:textId="798E7DC1" w:rsidR="000E3CA0" w:rsidRPr="00AE33D1" w:rsidRDefault="00232A5E" w:rsidP="000E3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28,000,000</w:t>
            </w:r>
          </w:p>
        </w:tc>
      </w:tr>
      <w:tr w:rsidR="004947A4" w:rsidRPr="00AE33D1" w14:paraId="02A4121C" w14:textId="77777777" w:rsidTr="00066D26">
        <w:trPr>
          <w:cantSplit/>
        </w:trPr>
        <w:tc>
          <w:tcPr>
            <w:tcW w:w="3701" w:type="dxa"/>
            <w:shd w:val="clear" w:color="auto" w:fill="auto"/>
          </w:tcPr>
          <w:p w14:paraId="3A2D1DE7" w14:textId="77777777" w:rsidR="004947A4" w:rsidRPr="00AE33D1" w:rsidRDefault="004947A4" w:rsidP="0049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6FE0ECD3" w14:textId="77777777" w:rsidR="004947A4" w:rsidRPr="00AE33D1" w:rsidRDefault="004947A4" w:rsidP="004947A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A468D" w14:textId="3705D9D7" w:rsidR="004947A4" w:rsidRPr="00AE33D1" w:rsidRDefault="00232A5E" w:rsidP="00232A5E">
            <w:pPr>
              <w:tabs>
                <w:tab w:val="clear" w:pos="227"/>
                <w:tab w:val="clear" w:pos="454"/>
                <w:tab w:val="left" w:pos="731"/>
              </w:tabs>
              <w:spacing w:line="240" w:lineRule="auto"/>
              <w:ind w:right="-2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33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</w:t>
            </w:r>
            <w:r w:rsidRPr="00AE33D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33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717</w:t>
            </w:r>
            <w:r w:rsidRPr="00AE33D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33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773</w:t>
            </w:r>
          </w:p>
        </w:tc>
        <w:tc>
          <w:tcPr>
            <w:tcW w:w="227" w:type="dxa"/>
            <w:shd w:val="clear" w:color="auto" w:fill="auto"/>
          </w:tcPr>
          <w:p w14:paraId="10A15848" w14:textId="77777777" w:rsidR="004947A4" w:rsidRPr="00AE33D1" w:rsidRDefault="004947A4" w:rsidP="004947A4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C47975" w14:textId="78B5CD0D" w:rsidR="004947A4" w:rsidRPr="00AE33D1" w:rsidRDefault="00232A5E" w:rsidP="004947A4">
            <w:pPr>
              <w:tabs>
                <w:tab w:val="clear" w:pos="907"/>
                <w:tab w:val="left" w:pos="82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28,000,000</w:t>
            </w:r>
          </w:p>
        </w:tc>
        <w:tc>
          <w:tcPr>
            <w:tcW w:w="227" w:type="dxa"/>
            <w:shd w:val="clear" w:color="auto" w:fill="auto"/>
          </w:tcPr>
          <w:p w14:paraId="447432EE" w14:textId="77777777" w:rsidR="004947A4" w:rsidRPr="00AE33D1" w:rsidRDefault="004947A4" w:rsidP="004947A4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D29B7E" w14:textId="3076AEB6" w:rsidR="004947A4" w:rsidRPr="00AE33D1" w:rsidRDefault="00E36F70" w:rsidP="0049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36,717</w:t>
            </w:r>
            <w:r w:rsidR="00232A5E" w:rsidRPr="00AE33D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,773</w:t>
            </w:r>
          </w:p>
        </w:tc>
      </w:tr>
    </w:tbl>
    <w:p w14:paraId="2322A062" w14:textId="77777777" w:rsidR="00066D26" w:rsidRDefault="00066D26">
      <w:r>
        <w:br w:type="page"/>
      </w:r>
    </w:p>
    <w:tbl>
      <w:tblPr>
        <w:tblW w:w="936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609"/>
        <w:gridCol w:w="1134"/>
        <w:gridCol w:w="227"/>
        <w:gridCol w:w="1159"/>
        <w:gridCol w:w="227"/>
        <w:gridCol w:w="1224"/>
      </w:tblGrid>
      <w:tr w:rsidR="00DE26F3" w:rsidRPr="00AE33D1" w14:paraId="119C2D09" w14:textId="77777777" w:rsidTr="00242B8B">
        <w:trPr>
          <w:cantSplit/>
        </w:trPr>
        <w:tc>
          <w:tcPr>
            <w:tcW w:w="3780" w:type="dxa"/>
            <w:shd w:val="clear" w:color="auto" w:fill="auto"/>
          </w:tcPr>
          <w:p w14:paraId="4C63DFA2" w14:textId="0F900529" w:rsidR="00DE26F3" w:rsidRPr="00AE33D1" w:rsidRDefault="00614D34" w:rsidP="00DE26F3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33D1">
              <w:lastRenderedPageBreak/>
              <w:br w:type="page"/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14:paraId="2E8724D1" w14:textId="77777777" w:rsidR="00DE26F3" w:rsidRPr="00AE33D1" w:rsidRDefault="00DE26F3" w:rsidP="00DE26F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26F3" w:rsidRPr="00AE33D1" w14:paraId="7674DBC5" w14:textId="77777777" w:rsidTr="00242B8B">
        <w:trPr>
          <w:cantSplit/>
        </w:trPr>
        <w:tc>
          <w:tcPr>
            <w:tcW w:w="3780" w:type="dxa"/>
            <w:shd w:val="clear" w:color="auto" w:fill="auto"/>
          </w:tcPr>
          <w:p w14:paraId="2F787435" w14:textId="77777777" w:rsidR="00DE26F3" w:rsidRPr="00AE33D1" w:rsidRDefault="00DE26F3" w:rsidP="00DE26F3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3B0EE919" w14:textId="77777777" w:rsidR="00DE26F3" w:rsidRPr="00AE33D1" w:rsidRDefault="00DE26F3" w:rsidP="00DE26F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1147BD" w14:textId="77777777" w:rsidR="00DE26F3" w:rsidRPr="00AE33D1" w:rsidRDefault="00DE26F3" w:rsidP="00DE26F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3"/>
            <w:shd w:val="clear" w:color="auto" w:fill="auto"/>
            <w:vAlign w:val="bottom"/>
          </w:tcPr>
          <w:p w14:paraId="1FF9E778" w14:textId="77777777" w:rsidR="00DE26F3" w:rsidRPr="00AE33D1" w:rsidRDefault="00DE26F3" w:rsidP="00DE26F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</w:rPr>
              <w:t>หลังจาก</w:t>
            </w:r>
            <w:r w:rsidRPr="00AE33D1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AE33D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13196D9" w14:textId="77777777" w:rsidR="00DE26F3" w:rsidRPr="00AE33D1" w:rsidRDefault="00DE26F3" w:rsidP="00DE26F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26F3" w:rsidRPr="00AE33D1" w14:paraId="10E95564" w14:textId="77777777" w:rsidTr="00242B8B">
        <w:trPr>
          <w:cantSplit/>
        </w:trPr>
        <w:tc>
          <w:tcPr>
            <w:tcW w:w="3780" w:type="dxa"/>
            <w:shd w:val="clear" w:color="auto" w:fill="auto"/>
          </w:tcPr>
          <w:p w14:paraId="7C2005B4" w14:textId="77777777" w:rsidR="00DE26F3" w:rsidRPr="00AE33D1" w:rsidRDefault="00DE26F3" w:rsidP="00DE26F3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7387D561" w14:textId="77777777" w:rsidR="00DE26F3" w:rsidRPr="00AE33D1" w:rsidRDefault="00DE26F3" w:rsidP="00DE26F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11E858" w14:textId="77777777" w:rsidR="00DE26F3" w:rsidRPr="00AE33D1" w:rsidRDefault="00DE26F3" w:rsidP="00DE26F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AE33D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E33D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27" w:type="dxa"/>
            <w:shd w:val="clear" w:color="auto" w:fill="auto"/>
            <w:vAlign w:val="bottom"/>
          </w:tcPr>
          <w:p w14:paraId="730B466A" w14:textId="77777777" w:rsidR="00DE26F3" w:rsidRPr="00AE33D1" w:rsidRDefault="00DE26F3" w:rsidP="00DE26F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12995788" w14:textId="77777777" w:rsidR="00DE26F3" w:rsidRPr="00AE33D1" w:rsidRDefault="00DE26F3" w:rsidP="00DE26F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แต่</w:t>
            </w:r>
            <w:r w:rsidRPr="00AE33D1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AE33D1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AE33D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27" w:type="dxa"/>
            <w:shd w:val="clear" w:color="auto" w:fill="auto"/>
            <w:vAlign w:val="bottom"/>
          </w:tcPr>
          <w:p w14:paraId="1FBFBC2C" w14:textId="77777777" w:rsidR="00DE26F3" w:rsidRPr="00AE33D1" w:rsidRDefault="00DE26F3" w:rsidP="00DE26F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9A2AD91" w14:textId="77777777" w:rsidR="00DE26F3" w:rsidRPr="00AE33D1" w:rsidRDefault="00DE26F3" w:rsidP="00DE26F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E26F3" w:rsidRPr="00AE33D1" w14:paraId="5627EEA5" w14:textId="77777777" w:rsidTr="00242B8B">
        <w:trPr>
          <w:cantSplit/>
        </w:trPr>
        <w:tc>
          <w:tcPr>
            <w:tcW w:w="3780" w:type="dxa"/>
            <w:shd w:val="clear" w:color="auto" w:fill="auto"/>
          </w:tcPr>
          <w:p w14:paraId="627D9C44" w14:textId="77777777" w:rsidR="00DE26F3" w:rsidRPr="00AE33D1" w:rsidRDefault="00DE26F3" w:rsidP="00DE26F3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07E0CCBA" w14:textId="77777777" w:rsidR="00DE26F3" w:rsidRPr="00AE33D1" w:rsidRDefault="00DE26F3" w:rsidP="00DE26F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33D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971" w:type="dxa"/>
            <w:gridSpan w:val="5"/>
            <w:shd w:val="clear" w:color="auto" w:fill="auto"/>
            <w:vAlign w:val="bottom"/>
          </w:tcPr>
          <w:p w14:paraId="561A9DE3" w14:textId="4F3B058C" w:rsidR="00DE26F3" w:rsidRPr="00AE33D1" w:rsidRDefault="00DE26F3" w:rsidP="00DE26F3">
            <w:pPr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232A5E" w:rsidRPr="00AE33D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E33D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E26F3" w:rsidRPr="00AE33D1" w14:paraId="77FB04D0" w14:textId="77777777" w:rsidTr="00242B8B">
        <w:trPr>
          <w:cantSplit/>
        </w:trPr>
        <w:tc>
          <w:tcPr>
            <w:tcW w:w="3780" w:type="dxa"/>
            <w:shd w:val="clear" w:color="auto" w:fill="auto"/>
          </w:tcPr>
          <w:p w14:paraId="54FB2055" w14:textId="5BB41F91" w:rsidR="00DE26F3" w:rsidRPr="00AE33D1" w:rsidRDefault="00A83E15" w:rsidP="00DE26F3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E33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E33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E33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  <w:r w:rsidR="00987B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87B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09" w:type="dxa"/>
            <w:shd w:val="clear" w:color="auto" w:fill="auto"/>
          </w:tcPr>
          <w:p w14:paraId="41144867" w14:textId="77777777" w:rsidR="00DE26F3" w:rsidRPr="00AE33D1" w:rsidRDefault="00DE26F3" w:rsidP="00DE26F3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22A63FF" w14:textId="77777777" w:rsidR="00DE26F3" w:rsidRPr="00AE33D1" w:rsidRDefault="00DE26F3" w:rsidP="00DE26F3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6F4AF989" w14:textId="77777777" w:rsidR="00DE26F3" w:rsidRPr="00AE33D1" w:rsidRDefault="00DE26F3" w:rsidP="00DE26F3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2A53FD0C" w14:textId="77777777" w:rsidR="00DE26F3" w:rsidRPr="00AE33D1" w:rsidRDefault="00DE26F3" w:rsidP="00DE26F3">
            <w:pPr>
              <w:tabs>
                <w:tab w:val="decimal" w:pos="724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731F8DFF" w14:textId="77777777" w:rsidR="00DE26F3" w:rsidRPr="00AE33D1" w:rsidRDefault="00DE26F3" w:rsidP="00DE26F3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1C976B45" w14:textId="77777777" w:rsidR="00DE26F3" w:rsidRPr="00AE33D1" w:rsidRDefault="00DE26F3" w:rsidP="00DE26F3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4D34" w:rsidRPr="00AE33D1" w14:paraId="77121B15" w14:textId="77777777" w:rsidTr="00242B8B">
        <w:trPr>
          <w:cantSplit/>
        </w:trPr>
        <w:tc>
          <w:tcPr>
            <w:tcW w:w="3780" w:type="dxa"/>
            <w:shd w:val="clear" w:color="auto" w:fill="auto"/>
          </w:tcPr>
          <w:p w14:paraId="2548807D" w14:textId="3158C9C0" w:rsidR="00614D34" w:rsidRPr="00AE33D1" w:rsidRDefault="00614D34" w:rsidP="006750E2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609" w:type="dxa"/>
            <w:shd w:val="clear" w:color="auto" w:fill="auto"/>
          </w:tcPr>
          <w:p w14:paraId="6975F600" w14:textId="77777777" w:rsidR="00614D34" w:rsidRPr="00AE33D1" w:rsidRDefault="00614D34" w:rsidP="006750E2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D6B5FD9" w14:textId="77777777" w:rsidR="00614D34" w:rsidRPr="00AE33D1" w:rsidRDefault="00614D34" w:rsidP="006750E2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4B48FFB8" w14:textId="77777777" w:rsidR="00614D34" w:rsidRPr="00AE33D1" w:rsidRDefault="00614D34" w:rsidP="006750E2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4A87014C" w14:textId="77777777" w:rsidR="00614D34" w:rsidRPr="00AE33D1" w:rsidRDefault="00614D34" w:rsidP="006750E2">
            <w:pPr>
              <w:tabs>
                <w:tab w:val="decimal" w:pos="724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38499714" w14:textId="77777777" w:rsidR="00614D34" w:rsidRPr="00AE33D1" w:rsidRDefault="00614D34" w:rsidP="006750E2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7A35A544" w14:textId="77777777" w:rsidR="00614D34" w:rsidRPr="00AE33D1" w:rsidRDefault="00614D34" w:rsidP="006750E2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005E" w:rsidRPr="00AE33D1" w14:paraId="2AAD5932" w14:textId="77777777" w:rsidTr="00242B8B">
        <w:trPr>
          <w:cantSplit/>
        </w:trPr>
        <w:tc>
          <w:tcPr>
            <w:tcW w:w="3780" w:type="dxa"/>
            <w:shd w:val="clear" w:color="auto" w:fill="auto"/>
          </w:tcPr>
          <w:p w14:paraId="411BB9F8" w14:textId="01DA815D" w:rsidR="00D4005E" w:rsidRPr="00AE33D1" w:rsidRDefault="00D4005E" w:rsidP="00D4005E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609" w:type="dxa"/>
            <w:shd w:val="clear" w:color="auto" w:fill="auto"/>
          </w:tcPr>
          <w:p w14:paraId="5FBA4179" w14:textId="7D4A6D30" w:rsidR="00D4005E" w:rsidRPr="00AE33D1" w:rsidRDefault="00D4005E" w:rsidP="00D4005E">
            <w:pPr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2.00</w:t>
            </w:r>
          </w:p>
        </w:tc>
        <w:tc>
          <w:tcPr>
            <w:tcW w:w="1134" w:type="dxa"/>
            <w:shd w:val="clear" w:color="auto" w:fill="auto"/>
          </w:tcPr>
          <w:p w14:paraId="076EABC2" w14:textId="6BD6B8EC" w:rsidR="00D4005E" w:rsidRPr="00AE33D1" w:rsidRDefault="00D4005E" w:rsidP="00D4005E">
            <w:pPr>
              <w:tabs>
                <w:tab w:val="clear" w:pos="907"/>
                <w:tab w:val="left" w:pos="82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1,304,062</w:t>
            </w:r>
          </w:p>
        </w:tc>
        <w:tc>
          <w:tcPr>
            <w:tcW w:w="227" w:type="dxa"/>
            <w:shd w:val="clear" w:color="auto" w:fill="auto"/>
          </w:tcPr>
          <w:p w14:paraId="3BBFDB10" w14:textId="77777777" w:rsidR="00D4005E" w:rsidRPr="00AE33D1" w:rsidRDefault="00D4005E" w:rsidP="00D4005E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4A43C762" w14:textId="42945C1A" w:rsidR="00D4005E" w:rsidRPr="00AE33D1" w:rsidRDefault="00D4005E" w:rsidP="004A479B">
            <w:pPr>
              <w:tabs>
                <w:tab w:val="clear" w:pos="227"/>
                <w:tab w:val="clear" w:pos="454"/>
                <w:tab w:val="clear" w:pos="907"/>
                <w:tab w:val="left" w:pos="917"/>
              </w:tabs>
              <w:spacing w:line="240" w:lineRule="auto"/>
              <w:ind w:right="-310" w:firstLine="1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2544DAE3" w14:textId="77777777" w:rsidR="00D4005E" w:rsidRPr="00AE33D1" w:rsidRDefault="00D4005E" w:rsidP="00D4005E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5D8DF999" w14:textId="7B08E63F" w:rsidR="00D4005E" w:rsidRPr="00AE33D1" w:rsidRDefault="00D4005E" w:rsidP="00D4005E">
            <w:pPr>
              <w:tabs>
                <w:tab w:val="clear" w:pos="907"/>
                <w:tab w:val="left" w:pos="82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1,304,062</w:t>
            </w:r>
          </w:p>
        </w:tc>
      </w:tr>
      <w:tr w:rsidR="006750E2" w:rsidRPr="00AE33D1" w14:paraId="75FA096B" w14:textId="77777777" w:rsidTr="00242B8B">
        <w:trPr>
          <w:cantSplit/>
        </w:trPr>
        <w:tc>
          <w:tcPr>
            <w:tcW w:w="3780" w:type="dxa"/>
            <w:shd w:val="clear" w:color="auto" w:fill="auto"/>
          </w:tcPr>
          <w:p w14:paraId="70439C8A" w14:textId="77777777" w:rsidR="006750E2" w:rsidRPr="00AE33D1" w:rsidRDefault="006750E2" w:rsidP="0067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09" w:type="dxa"/>
            <w:shd w:val="clear" w:color="auto" w:fill="auto"/>
          </w:tcPr>
          <w:p w14:paraId="6CD9565D" w14:textId="1EE288FB" w:rsidR="006750E2" w:rsidRPr="00AE33D1" w:rsidRDefault="006750E2" w:rsidP="006750E2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2.7</w:t>
            </w:r>
            <w:r w:rsidR="003158AA" w:rsidRPr="00AE33D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E33D1">
              <w:rPr>
                <w:rFonts w:asciiTheme="majorBidi" w:hAnsiTheme="majorBidi" w:cstheme="majorBidi"/>
                <w:sz w:val="30"/>
                <w:szCs w:val="30"/>
              </w:rPr>
              <w:t xml:space="preserve"> - 3.</w:t>
            </w:r>
            <w:r w:rsidR="007C6B5B" w:rsidRPr="00AE33D1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134" w:type="dxa"/>
            <w:shd w:val="clear" w:color="auto" w:fill="auto"/>
          </w:tcPr>
          <w:p w14:paraId="68D3194E" w14:textId="2BE4D91D" w:rsidR="006750E2" w:rsidRPr="00AE33D1" w:rsidRDefault="006750E2" w:rsidP="004A479B">
            <w:pPr>
              <w:tabs>
                <w:tab w:val="clear" w:pos="227"/>
                <w:tab w:val="clear" w:pos="454"/>
                <w:tab w:val="clear" w:pos="907"/>
                <w:tab w:val="left" w:pos="731"/>
              </w:tabs>
              <w:spacing w:line="240" w:lineRule="auto"/>
              <w:ind w:right="-310" w:firstLine="2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057EB85B" w14:textId="77777777" w:rsidR="006750E2" w:rsidRPr="00AE33D1" w:rsidRDefault="006750E2" w:rsidP="006750E2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69732790" w14:textId="10EEB3A7" w:rsidR="006750E2" w:rsidRPr="00AE33D1" w:rsidRDefault="006750E2" w:rsidP="006750E2">
            <w:pPr>
              <w:tabs>
                <w:tab w:val="clear" w:pos="907"/>
                <w:tab w:val="left" w:pos="82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28,000,000</w:t>
            </w:r>
          </w:p>
        </w:tc>
        <w:tc>
          <w:tcPr>
            <w:tcW w:w="227" w:type="dxa"/>
            <w:shd w:val="clear" w:color="auto" w:fill="auto"/>
          </w:tcPr>
          <w:p w14:paraId="01C1BB79" w14:textId="77777777" w:rsidR="006750E2" w:rsidRPr="00AE33D1" w:rsidRDefault="006750E2" w:rsidP="006750E2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0041C39D" w14:textId="2472F46D" w:rsidR="006750E2" w:rsidRPr="00AE33D1" w:rsidRDefault="006750E2" w:rsidP="0067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28,000,000</w:t>
            </w:r>
          </w:p>
        </w:tc>
      </w:tr>
      <w:tr w:rsidR="006750E2" w:rsidRPr="00AE33D1" w14:paraId="4E71B40F" w14:textId="77777777" w:rsidTr="00242B8B">
        <w:trPr>
          <w:cantSplit/>
        </w:trPr>
        <w:tc>
          <w:tcPr>
            <w:tcW w:w="3780" w:type="dxa"/>
            <w:shd w:val="clear" w:color="auto" w:fill="auto"/>
          </w:tcPr>
          <w:p w14:paraId="2CF230E5" w14:textId="77777777" w:rsidR="006750E2" w:rsidRPr="00AE33D1" w:rsidRDefault="006750E2" w:rsidP="0067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AE33D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609" w:type="dxa"/>
            <w:shd w:val="clear" w:color="auto" w:fill="auto"/>
          </w:tcPr>
          <w:p w14:paraId="624A9EED" w14:textId="77777777" w:rsidR="006750E2" w:rsidRPr="00AE33D1" w:rsidRDefault="006750E2" w:rsidP="006750E2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FCCDA" w14:textId="39A4B6E3" w:rsidR="006750E2" w:rsidRPr="00AE33D1" w:rsidRDefault="006750E2" w:rsidP="006750E2">
            <w:pPr>
              <w:tabs>
                <w:tab w:val="clear" w:pos="907"/>
                <w:tab w:val="left" w:pos="82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1,304,062</w:t>
            </w:r>
          </w:p>
        </w:tc>
        <w:tc>
          <w:tcPr>
            <w:tcW w:w="227" w:type="dxa"/>
            <w:shd w:val="clear" w:color="auto" w:fill="auto"/>
          </w:tcPr>
          <w:p w14:paraId="5022B078" w14:textId="77777777" w:rsidR="006750E2" w:rsidRPr="00AE33D1" w:rsidRDefault="006750E2" w:rsidP="006750E2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D8CD4C" w14:textId="091C6C31" w:rsidR="006750E2" w:rsidRPr="00AE33D1" w:rsidRDefault="006750E2" w:rsidP="006750E2">
            <w:pPr>
              <w:tabs>
                <w:tab w:val="clear" w:pos="907"/>
                <w:tab w:val="left" w:pos="82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28,000,000</w:t>
            </w:r>
          </w:p>
        </w:tc>
        <w:tc>
          <w:tcPr>
            <w:tcW w:w="227" w:type="dxa"/>
            <w:shd w:val="clear" w:color="auto" w:fill="auto"/>
          </w:tcPr>
          <w:p w14:paraId="6148D76A" w14:textId="77777777" w:rsidR="006750E2" w:rsidRPr="00AE33D1" w:rsidRDefault="006750E2" w:rsidP="006750E2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7CF28C" w14:textId="09F7CCA9" w:rsidR="006750E2" w:rsidRPr="00AE33D1" w:rsidRDefault="006750E2" w:rsidP="0067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29,304,062</w:t>
            </w:r>
          </w:p>
        </w:tc>
      </w:tr>
      <w:bookmarkEnd w:id="44"/>
    </w:tbl>
    <w:p w14:paraId="55D8CBA9" w14:textId="0D6BC120" w:rsidR="00614D34" w:rsidRPr="00FE4FBF" w:rsidRDefault="00614D34" w:rsidP="000E5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20E58207" w14:textId="4B241F34" w:rsidR="009F0BB0" w:rsidRPr="00FE4FBF" w:rsidRDefault="009F0BB0" w:rsidP="009F0BB0">
      <w:pPr>
        <w:spacing w:line="240" w:lineRule="auto"/>
        <w:ind w:firstLine="45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E4FBF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="00E57C62" w:rsidRPr="00FE4FB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ข</w:t>
      </w:r>
      <w:r w:rsidRPr="00FE4FBF">
        <w:rPr>
          <w:rFonts w:asciiTheme="majorBidi" w:hAnsiTheme="majorBidi" w:cstheme="majorBidi"/>
          <w:b/>
          <w:bCs/>
          <w:i/>
          <w:iCs/>
          <w:sz w:val="28"/>
          <w:szCs w:val="28"/>
        </w:rPr>
        <w:t>.3)</w:t>
      </w:r>
      <w:r w:rsidRPr="00FE4FBF">
        <w:rPr>
          <w:rFonts w:asciiTheme="majorBidi" w:hAnsiTheme="majorBidi" w:cstheme="majorBidi"/>
          <w:b/>
          <w:bCs/>
          <w:i/>
          <w:iCs/>
          <w:sz w:val="40"/>
          <w:szCs w:val="28"/>
        </w:rPr>
        <w:t xml:space="preserve"> </w:t>
      </w:r>
      <w:r w:rsidRPr="00FE4FB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ความเสี่ยงด้านตลาด</w:t>
      </w:r>
    </w:p>
    <w:p w14:paraId="1FBA069C" w14:textId="77777777" w:rsidR="009F0BB0" w:rsidRPr="00FE4FBF" w:rsidRDefault="009F0BB0" w:rsidP="009F0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E9C4DC3" w14:textId="7502B319" w:rsidR="009F0BB0" w:rsidRPr="00FE4FBF" w:rsidRDefault="009F0BB0" w:rsidP="009F0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E4FBF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กลุ่มบริษัทไม่ได้ถือหรือออกอนุพันธ์เพื่อการเก็งกำไรหรือเพื่อการค้า </w:t>
      </w:r>
    </w:p>
    <w:p w14:paraId="75E658B1" w14:textId="77777777" w:rsidR="009F0BB0" w:rsidRPr="00FE4FBF" w:rsidRDefault="009F0BB0" w:rsidP="000E5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0BE0F52C" w14:textId="40C3F58B" w:rsidR="00614D34" w:rsidRPr="004919D6" w:rsidRDefault="00F527D2" w:rsidP="000E5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919D6">
        <w:rPr>
          <w:rFonts w:asciiTheme="majorBidi" w:hAnsiTheme="majorBidi" w:cstheme="majorBidi"/>
          <w:sz w:val="30"/>
          <w:szCs w:val="30"/>
        </w:rPr>
        <w:t>(</w:t>
      </w:r>
      <w:r w:rsidRPr="004919D6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4919D6">
        <w:rPr>
          <w:rFonts w:asciiTheme="majorBidi" w:hAnsiTheme="majorBidi" w:cstheme="majorBidi"/>
          <w:sz w:val="30"/>
          <w:szCs w:val="30"/>
        </w:rPr>
        <w:t>.3</w:t>
      </w:r>
      <w:r w:rsidR="00E57C62" w:rsidRPr="004919D6">
        <w:rPr>
          <w:rFonts w:asciiTheme="majorBidi" w:hAnsiTheme="majorBidi" w:cstheme="majorBidi"/>
          <w:sz w:val="30"/>
          <w:szCs w:val="30"/>
        </w:rPr>
        <w:t>.1</w:t>
      </w:r>
      <w:r w:rsidRPr="004919D6">
        <w:rPr>
          <w:rFonts w:asciiTheme="majorBidi" w:hAnsiTheme="majorBidi" w:cstheme="majorBidi"/>
          <w:sz w:val="30"/>
          <w:szCs w:val="30"/>
        </w:rPr>
        <w:t xml:space="preserve">) </w:t>
      </w:r>
      <w:r w:rsidR="00614D34" w:rsidRPr="004919D6">
        <w:rPr>
          <w:rFonts w:asciiTheme="majorBidi" w:hAnsiTheme="majorBidi" w:cstheme="majorBidi" w:hint="cs"/>
          <w:sz w:val="30"/>
          <w:szCs w:val="30"/>
          <w:cs/>
        </w:rPr>
        <w:t>ความเสี่ยงด้านอัตราดอกเบี้ย</w:t>
      </w:r>
    </w:p>
    <w:p w14:paraId="02091970" w14:textId="77777777" w:rsidR="00614D34" w:rsidRPr="00FE4FBF" w:rsidRDefault="00614D34" w:rsidP="000E5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F266EC6" w14:textId="140BDB66" w:rsidR="00614D34" w:rsidRDefault="00614D34" w:rsidP="000E5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FE4FBF">
        <w:rPr>
          <w:rFonts w:asciiTheme="majorBidi" w:hAnsiTheme="majorBidi" w:cstheme="majorBidi" w:hint="cs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 ผลกระทบต่อผลการดำเนินงานและกระแสเงินสดของ</w:t>
      </w:r>
      <w:r w:rsidRPr="00FE4FBF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กลุ่มบริษัท</w:t>
      </w:r>
      <w:r w:rsidRPr="00FE4FBF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FE4FBF">
        <w:rPr>
          <w:rFonts w:asciiTheme="majorBidi" w:hAnsiTheme="majorBidi" w:cstheme="majorBidi" w:hint="cs"/>
          <w:sz w:val="30"/>
          <w:szCs w:val="30"/>
          <w:cs/>
        </w:rPr>
        <w:t xml:space="preserve">เนื่องจากเงินกู้ยืมส่วนใหญ่มีอัตราดอกเบี้ยคงที่ </w:t>
      </w:r>
      <w:r w:rsidRPr="00FE4FBF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กลุ่มบริษัท</w:t>
      </w:r>
      <w:r w:rsidRPr="00FE4FBF">
        <w:rPr>
          <w:rFonts w:asciiTheme="majorBidi" w:hAnsiTheme="majorBidi" w:cstheme="majorBidi" w:hint="cs"/>
          <w:sz w:val="30"/>
          <w:szCs w:val="30"/>
          <w:cs/>
        </w:rPr>
        <w:t>มีฐานะเปิดต่อความเสี่ยงด้านอัตราดอกเบี้ยโดยหลักมาจาก</w:t>
      </w:r>
      <w:r w:rsidRPr="00FE4FBF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เงินกู้ยืม</w:t>
      </w:r>
      <w:r w:rsidRPr="00FE4FBF">
        <w:rPr>
          <w:rFonts w:asciiTheme="majorBidi" w:hAnsiTheme="majorBidi" w:cstheme="majorBidi" w:hint="cs"/>
          <w:sz w:val="30"/>
          <w:szCs w:val="30"/>
          <w:cs/>
        </w:rPr>
        <w:t xml:space="preserve"> (ดูหมายเหตุข้อ </w:t>
      </w:r>
      <w:r w:rsidRPr="00FE4FBF">
        <w:rPr>
          <w:rFonts w:asciiTheme="majorBidi" w:hAnsiTheme="majorBidi" w:cstheme="majorBidi" w:hint="cs"/>
          <w:sz w:val="30"/>
          <w:szCs w:val="30"/>
        </w:rPr>
        <w:t>1</w:t>
      </w:r>
      <w:r w:rsidR="005F5748" w:rsidRPr="00FE4FBF">
        <w:rPr>
          <w:rFonts w:asciiTheme="majorBidi" w:hAnsiTheme="majorBidi" w:cstheme="majorBidi"/>
          <w:sz w:val="30"/>
          <w:szCs w:val="30"/>
        </w:rPr>
        <w:t>8</w:t>
      </w:r>
      <w:r w:rsidRPr="00FE4FBF">
        <w:rPr>
          <w:rFonts w:asciiTheme="majorBidi" w:hAnsiTheme="majorBidi" w:cstheme="majorBidi" w:hint="cs"/>
          <w:sz w:val="30"/>
          <w:szCs w:val="30"/>
          <w:cs/>
        </w:rPr>
        <w:t xml:space="preserve">) </w:t>
      </w:r>
      <w:r w:rsidRPr="00FE4FBF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กลุ่มบริษัท</w:t>
      </w:r>
      <w:r w:rsidRPr="00FE4FBF">
        <w:rPr>
          <w:rFonts w:asciiTheme="majorBidi" w:hAnsiTheme="majorBidi" w:cstheme="majorBidi" w:hint="cs"/>
          <w:sz w:val="30"/>
          <w:szCs w:val="30"/>
          <w:cs/>
        </w:rPr>
        <w:t>ได้ลดความเสี่ยงดังกล่าวด้วยการทำให้มั่นใจว่าเงินกู้ยืมส่วนใหญ่มีอัตราดอกเบี้ยคงที่</w:t>
      </w:r>
      <w:r w:rsidRPr="00FE4FBF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และมีการใช้อนุพันธ์และสัญญาแลกเปลี่ยนอัตราดอกเบี้ยเป็นหลัก เพื่อจัดการฐานะเปิดต่อความผันผวนในอัตราดอกเบี้ยสำหรับเงินกู้ยืมบางรายการ</w:t>
      </w:r>
    </w:p>
    <w:p w14:paraId="7B95E1F9" w14:textId="52E16852" w:rsidR="00242B8B" w:rsidRDefault="00242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lang w:val="en-GB"/>
        </w:rPr>
      </w:pPr>
      <w:r>
        <w:rPr>
          <w:rFonts w:asciiTheme="majorBidi" w:eastAsia="Calibri" w:hAnsiTheme="majorBidi" w:cstheme="majorBidi"/>
          <w:sz w:val="30"/>
          <w:szCs w:val="30"/>
          <w:lang w:val="en-GB"/>
        </w:rPr>
        <w:br w:type="page"/>
      </w:r>
    </w:p>
    <w:tbl>
      <w:tblPr>
        <w:tblStyle w:val="TableGrid"/>
        <w:tblW w:w="988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2"/>
        <w:gridCol w:w="1260"/>
        <w:gridCol w:w="270"/>
        <w:gridCol w:w="1440"/>
        <w:gridCol w:w="270"/>
        <w:gridCol w:w="1260"/>
        <w:gridCol w:w="268"/>
        <w:gridCol w:w="1262"/>
      </w:tblGrid>
      <w:tr w:rsidR="004313AF" w:rsidRPr="00AE33D1" w14:paraId="2912E823" w14:textId="77777777" w:rsidTr="00011676">
        <w:trPr>
          <w:tblHeader/>
        </w:trPr>
        <w:tc>
          <w:tcPr>
            <w:tcW w:w="3852" w:type="dxa"/>
            <w:hideMark/>
          </w:tcPr>
          <w:p w14:paraId="395CBB67" w14:textId="77777777" w:rsidR="004313AF" w:rsidRPr="00AE33D1" w:rsidRDefault="004313A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 w:hanging="15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AE33D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lastRenderedPageBreak/>
              <w:t xml:space="preserve">ฐานะเปิดต่อความเสี่ยงด้านอัตราดอกเบี้ย </w:t>
            </w:r>
          </w:p>
        </w:tc>
        <w:tc>
          <w:tcPr>
            <w:tcW w:w="2970" w:type="dxa"/>
            <w:gridSpan w:val="3"/>
            <w:hideMark/>
          </w:tcPr>
          <w:p w14:paraId="358E3975" w14:textId="77777777" w:rsidR="004313AF" w:rsidRPr="00AE33D1" w:rsidRDefault="004313A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AE33D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C3F0B95" w14:textId="77777777" w:rsidR="004313AF" w:rsidRPr="00AE33D1" w:rsidRDefault="004313A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90" w:type="dxa"/>
            <w:gridSpan w:val="3"/>
            <w:hideMark/>
          </w:tcPr>
          <w:p w14:paraId="09AC10F3" w14:textId="77777777" w:rsidR="004313AF" w:rsidRPr="00AE33D1" w:rsidRDefault="004313A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AE33D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 w:bidi="th-TH"/>
              </w:rPr>
              <w:t xml:space="preserve">งบการเงินเฉพาะกิจการ </w:t>
            </w:r>
          </w:p>
        </w:tc>
      </w:tr>
      <w:tr w:rsidR="004313AF" w:rsidRPr="00AE33D1" w14:paraId="792D1C41" w14:textId="77777777" w:rsidTr="00011676">
        <w:trPr>
          <w:tblHeader/>
        </w:trPr>
        <w:tc>
          <w:tcPr>
            <w:tcW w:w="3852" w:type="dxa"/>
            <w:hideMark/>
          </w:tcPr>
          <w:p w14:paraId="5560407C" w14:textId="77777777" w:rsidR="004313AF" w:rsidRPr="00AE33D1" w:rsidRDefault="004313A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AE33D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ณ วันที่ </w:t>
            </w:r>
            <w:r w:rsidRPr="00AE33D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31 </w:t>
            </w:r>
            <w:r w:rsidRPr="00AE33D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260" w:type="dxa"/>
            <w:hideMark/>
          </w:tcPr>
          <w:p w14:paraId="6896B09B" w14:textId="77777777" w:rsidR="004313AF" w:rsidRPr="00AE33D1" w:rsidRDefault="004313A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AE33D1">
              <w:rPr>
                <w:rFonts w:ascii="Angsana New" w:hAnsi="Angsana New" w:cs="Angsana New" w:hint="cs"/>
                <w:sz w:val="30"/>
                <w:szCs w:val="30"/>
                <w:lang w:val="en-US" w:eastAsia="en-GB"/>
              </w:rPr>
              <w:t>2563</w:t>
            </w:r>
          </w:p>
        </w:tc>
        <w:tc>
          <w:tcPr>
            <w:tcW w:w="270" w:type="dxa"/>
          </w:tcPr>
          <w:p w14:paraId="78022929" w14:textId="77777777" w:rsidR="004313AF" w:rsidRPr="00AE33D1" w:rsidRDefault="004313A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440" w:type="dxa"/>
            <w:hideMark/>
          </w:tcPr>
          <w:p w14:paraId="05F1F798" w14:textId="77777777" w:rsidR="004313AF" w:rsidRPr="00AE33D1" w:rsidRDefault="004313A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AE33D1">
              <w:rPr>
                <w:rFonts w:ascii="Angsana New" w:hAnsi="Angsana New" w:cs="Angsana New" w:hint="cs"/>
                <w:sz w:val="30"/>
                <w:szCs w:val="30"/>
                <w:lang w:val="en-US" w:eastAsia="en-GB"/>
              </w:rPr>
              <w:t>2562</w:t>
            </w:r>
          </w:p>
        </w:tc>
        <w:tc>
          <w:tcPr>
            <w:tcW w:w="270" w:type="dxa"/>
          </w:tcPr>
          <w:p w14:paraId="2EB432B3" w14:textId="77777777" w:rsidR="004313AF" w:rsidRPr="00AE33D1" w:rsidRDefault="004313A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0" w:type="dxa"/>
            <w:hideMark/>
          </w:tcPr>
          <w:p w14:paraId="5209C482" w14:textId="77777777" w:rsidR="004313AF" w:rsidRPr="00AE33D1" w:rsidRDefault="004313A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AE33D1">
              <w:rPr>
                <w:rFonts w:ascii="Angsana New" w:hAnsi="Angsana New" w:cs="Angsana New" w:hint="cs"/>
                <w:sz w:val="30"/>
                <w:szCs w:val="30"/>
                <w:lang w:val="en-US" w:eastAsia="en-GB"/>
              </w:rPr>
              <w:t>2563</w:t>
            </w:r>
          </w:p>
        </w:tc>
        <w:tc>
          <w:tcPr>
            <w:tcW w:w="268" w:type="dxa"/>
          </w:tcPr>
          <w:p w14:paraId="5BC49401" w14:textId="77777777" w:rsidR="004313AF" w:rsidRPr="00AE33D1" w:rsidRDefault="004313A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2" w:type="dxa"/>
            <w:hideMark/>
          </w:tcPr>
          <w:p w14:paraId="1F6ECFF8" w14:textId="77777777" w:rsidR="004313AF" w:rsidRPr="00AE33D1" w:rsidRDefault="004313A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AE33D1">
              <w:rPr>
                <w:rFonts w:ascii="Angsana New" w:hAnsi="Angsana New" w:cs="Angsana New" w:hint="cs"/>
                <w:sz w:val="30"/>
                <w:szCs w:val="30"/>
                <w:lang w:val="en-US" w:eastAsia="en-GB"/>
              </w:rPr>
              <w:t>2562</w:t>
            </w:r>
          </w:p>
        </w:tc>
      </w:tr>
      <w:tr w:rsidR="00987B69" w:rsidRPr="00AE33D1" w14:paraId="1364B23B" w14:textId="77777777" w:rsidTr="00011676">
        <w:trPr>
          <w:tblHeader/>
        </w:trPr>
        <w:tc>
          <w:tcPr>
            <w:tcW w:w="3852" w:type="dxa"/>
          </w:tcPr>
          <w:p w14:paraId="3FD72D29" w14:textId="77777777" w:rsidR="00987B69" w:rsidRPr="00AE33D1" w:rsidRDefault="00987B6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60" w:type="dxa"/>
          </w:tcPr>
          <w:p w14:paraId="3CEC5603" w14:textId="77777777" w:rsidR="00987B69" w:rsidRPr="00AE33D1" w:rsidRDefault="00987B6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</w:tcPr>
          <w:p w14:paraId="51AC8768" w14:textId="77777777" w:rsidR="00987B69" w:rsidRPr="00AE33D1" w:rsidRDefault="00987B6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440" w:type="dxa"/>
          </w:tcPr>
          <w:p w14:paraId="62D38436" w14:textId="047D20B1" w:rsidR="00987B69" w:rsidRPr="00AE33D1" w:rsidRDefault="00987B6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ปรับปรุงใหม่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70" w:type="dxa"/>
          </w:tcPr>
          <w:p w14:paraId="6783E6E1" w14:textId="77777777" w:rsidR="00987B69" w:rsidRPr="00AE33D1" w:rsidRDefault="00987B6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0" w:type="dxa"/>
          </w:tcPr>
          <w:p w14:paraId="4A3D28B8" w14:textId="77777777" w:rsidR="00987B69" w:rsidRPr="00AE33D1" w:rsidRDefault="00987B6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8" w:type="dxa"/>
          </w:tcPr>
          <w:p w14:paraId="274FF2A9" w14:textId="77777777" w:rsidR="00987B69" w:rsidRPr="00AE33D1" w:rsidRDefault="00987B6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2" w:type="dxa"/>
          </w:tcPr>
          <w:p w14:paraId="411D12BD" w14:textId="77777777" w:rsidR="00987B69" w:rsidRPr="00AE33D1" w:rsidRDefault="00987B6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</w:tr>
      <w:tr w:rsidR="004313AF" w:rsidRPr="00AE33D1" w14:paraId="6BDD3DD2" w14:textId="77777777" w:rsidTr="00011676">
        <w:trPr>
          <w:tblHeader/>
        </w:trPr>
        <w:tc>
          <w:tcPr>
            <w:tcW w:w="3852" w:type="dxa"/>
            <w:hideMark/>
          </w:tcPr>
          <w:p w14:paraId="52A1EE89" w14:textId="77777777" w:rsidR="004313AF" w:rsidRPr="00AE33D1" w:rsidRDefault="004313AF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6030" w:type="dxa"/>
            <w:gridSpan w:val="7"/>
            <w:hideMark/>
          </w:tcPr>
          <w:p w14:paraId="2948E09A" w14:textId="3FAF1B58" w:rsidR="004313AF" w:rsidRPr="00AE33D1" w:rsidRDefault="004313A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/>
              </w:rPr>
            </w:pPr>
            <w:r w:rsidRPr="00AE33D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(</w:t>
            </w:r>
            <w:r w:rsidR="00232A5E" w:rsidRPr="00AE33D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พัน</w:t>
            </w:r>
            <w:r w:rsidRPr="00AE33D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บาท)</w:t>
            </w:r>
          </w:p>
        </w:tc>
      </w:tr>
      <w:tr w:rsidR="004313AF" w:rsidRPr="00AE33D1" w14:paraId="12349D60" w14:textId="77777777" w:rsidTr="00011676">
        <w:tc>
          <w:tcPr>
            <w:tcW w:w="3852" w:type="dxa"/>
            <w:hideMark/>
          </w:tcPr>
          <w:p w14:paraId="2199A53D" w14:textId="77777777" w:rsidR="004313AF" w:rsidRPr="00AE33D1" w:rsidRDefault="004313A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 w:hanging="15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AE33D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260" w:type="dxa"/>
          </w:tcPr>
          <w:p w14:paraId="1E64EA0E" w14:textId="77777777" w:rsidR="004313AF" w:rsidRPr="00AE33D1" w:rsidRDefault="004313A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</w:tcPr>
          <w:p w14:paraId="2073ED36" w14:textId="77777777" w:rsidR="004313AF" w:rsidRPr="00AE33D1" w:rsidRDefault="004313A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440" w:type="dxa"/>
          </w:tcPr>
          <w:p w14:paraId="1A5FE718" w14:textId="77777777" w:rsidR="004313AF" w:rsidRPr="00AE33D1" w:rsidRDefault="004313A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</w:tcPr>
          <w:p w14:paraId="6C313937" w14:textId="77777777" w:rsidR="004313AF" w:rsidRPr="00AE33D1" w:rsidRDefault="004313A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0" w:type="dxa"/>
          </w:tcPr>
          <w:p w14:paraId="376CE758" w14:textId="77777777" w:rsidR="004313AF" w:rsidRPr="00AE33D1" w:rsidRDefault="004313AF" w:rsidP="004E60B1">
            <w:pPr>
              <w:pStyle w:val="block"/>
              <w:tabs>
                <w:tab w:val="decimal" w:pos="1154"/>
              </w:tabs>
              <w:spacing w:after="0" w:line="240" w:lineRule="atLeast"/>
              <w:ind w:left="-10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8" w:type="dxa"/>
          </w:tcPr>
          <w:p w14:paraId="67F3F841" w14:textId="77777777" w:rsidR="004313AF" w:rsidRPr="00AE33D1" w:rsidRDefault="004313A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2" w:type="dxa"/>
          </w:tcPr>
          <w:p w14:paraId="1587B4ED" w14:textId="77777777" w:rsidR="004313AF" w:rsidRPr="00AE33D1" w:rsidRDefault="004313A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</w:tr>
      <w:tr w:rsidR="004313AF" w:rsidRPr="00AE33D1" w14:paraId="4359BEF0" w14:textId="77777777" w:rsidTr="00011676">
        <w:tc>
          <w:tcPr>
            <w:tcW w:w="3852" w:type="dxa"/>
            <w:hideMark/>
          </w:tcPr>
          <w:p w14:paraId="078624F9" w14:textId="77777777" w:rsidR="004313AF" w:rsidRPr="00AE33D1" w:rsidRDefault="004313A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AE33D1"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404527AB" w14:textId="4B6BE57B" w:rsidR="004313AF" w:rsidRPr="00AE33D1" w:rsidRDefault="000B4556" w:rsidP="002D1457">
            <w:pPr>
              <w:pStyle w:val="block"/>
              <w:tabs>
                <w:tab w:val="decimal" w:pos="699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70" w:type="dxa"/>
          </w:tcPr>
          <w:p w14:paraId="380FA257" w14:textId="77777777" w:rsidR="004313AF" w:rsidRPr="00AE33D1" w:rsidRDefault="004313A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440" w:type="dxa"/>
            <w:vAlign w:val="bottom"/>
          </w:tcPr>
          <w:p w14:paraId="4AD3A791" w14:textId="049DCD06" w:rsidR="004313AF" w:rsidRPr="00AE33D1" w:rsidRDefault="006F7180" w:rsidP="00987B6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1,</w:t>
            </w:r>
            <w:r w:rsidRPr="00AE33D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100</w:t>
            </w:r>
          </w:p>
        </w:tc>
        <w:tc>
          <w:tcPr>
            <w:tcW w:w="270" w:type="dxa"/>
          </w:tcPr>
          <w:p w14:paraId="34D035DA" w14:textId="77777777" w:rsidR="004313AF" w:rsidRPr="00AE33D1" w:rsidRDefault="004313A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0" w:type="dxa"/>
            <w:vAlign w:val="bottom"/>
          </w:tcPr>
          <w:p w14:paraId="32AEAD4F" w14:textId="557E4C18" w:rsidR="004313AF" w:rsidRPr="00AE33D1" w:rsidRDefault="000B4556" w:rsidP="004E60B1">
            <w:pPr>
              <w:pStyle w:val="block"/>
              <w:tabs>
                <w:tab w:val="decimal" w:pos="1600"/>
              </w:tabs>
              <w:spacing w:after="0" w:line="240" w:lineRule="atLeast"/>
              <w:ind w:left="-10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987B69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87,551,581</w:t>
            </w:r>
          </w:p>
        </w:tc>
        <w:tc>
          <w:tcPr>
            <w:tcW w:w="268" w:type="dxa"/>
            <w:vAlign w:val="center"/>
          </w:tcPr>
          <w:p w14:paraId="723B839E" w14:textId="77777777" w:rsidR="004313AF" w:rsidRPr="00AE33D1" w:rsidRDefault="004313A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2" w:type="dxa"/>
            <w:vAlign w:val="bottom"/>
          </w:tcPr>
          <w:p w14:paraId="70352F05" w14:textId="10213CCF" w:rsidR="004313AF" w:rsidRPr="00AE33D1" w:rsidRDefault="000B4556" w:rsidP="00987B69">
            <w:pPr>
              <w:pStyle w:val="block"/>
              <w:tabs>
                <w:tab w:val="decimal" w:pos="1154"/>
              </w:tabs>
              <w:spacing w:after="0" w:line="240" w:lineRule="atLeast"/>
              <w:ind w:left="-106" w:right="8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AE33D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63,177,383</w:t>
            </w:r>
          </w:p>
        </w:tc>
      </w:tr>
      <w:tr w:rsidR="004313AF" w:rsidRPr="00AE33D1" w14:paraId="667F2C81" w14:textId="77777777" w:rsidTr="00011676">
        <w:tc>
          <w:tcPr>
            <w:tcW w:w="3852" w:type="dxa"/>
            <w:hideMark/>
          </w:tcPr>
          <w:p w14:paraId="64FEDB38" w14:textId="77777777" w:rsidR="004313AF" w:rsidRPr="00AE33D1" w:rsidRDefault="004313A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AE33D1"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หนี้สินทางการเงิน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2CF1FA" w14:textId="145FB2EC" w:rsidR="004313AF" w:rsidRPr="00AE33D1" w:rsidRDefault="00987B6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(</w:t>
            </w:r>
            <w:r w:rsidR="000B4556" w:rsidRPr="00AE33D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23,524,</w:t>
            </w:r>
            <w:r w:rsidR="00906FE3" w:rsidRPr="00AE33D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980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774BB63E" w14:textId="77777777" w:rsidR="004313AF" w:rsidRPr="00AE33D1" w:rsidRDefault="004313A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9B7218" w14:textId="09919EEF" w:rsidR="004313AF" w:rsidRPr="00AE33D1" w:rsidRDefault="00987B6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(</w:t>
            </w:r>
            <w:r w:rsidR="000B4556" w:rsidRPr="00AE33D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8,717,773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70" w:type="dxa"/>
          </w:tcPr>
          <w:p w14:paraId="1C74C914" w14:textId="77777777" w:rsidR="004313AF" w:rsidRPr="00AE33D1" w:rsidRDefault="004313A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52CD3F" w14:textId="41CF280B" w:rsidR="004313AF" w:rsidRPr="00AE33D1" w:rsidRDefault="00987B69" w:rsidP="00987B69">
            <w:pPr>
              <w:pStyle w:val="block"/>
              <w:tabs>
                <w:tab w:val="decimal" w:pos="1038"/>
              </w:tabs>
              <w:spacing w:after="0" w:line="240" w:lineRule="atLeast"/>
              <w:ind w:left="0" w:right="-468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(</w:t>
            </w:r>
            <w:r w:rsidR="000B4556" w:rsidRPr="00AE33D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24,</w:t>
            </w:r>
            <w:r w:rsidR="000B4556" w:rsidRPr="00987B69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404</w:t>
            </w:r>
            <w:r w:rsidR="000B4556" w:rsidRPr="00AE33D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,193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68" w:type="dxa"/>
            <w:vAlign w:val="center"/>
          </w:tcPr>
          <w:p w14:paraId="4E98C094" w14:textId="77777777" w:rsidR="004313AF" w:rsidRPr="00AE33D1" w:rsidRDefault="004313A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20CDAC" w14:textId="104CDAC6" w:rsidR="004313AF" w:rsidRPr="00AE33D1" w:rsidRDefault="00987B6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(</w:t>
            </w:r>
            <w:r w:rsidR="000B4556" w:rsidRPr="00AE33D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1,304,062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)</w:t>
            </w:r>
          </w:p>
        </w:tc>
      </w:tr>
      <w:tr w:rsidR="004313AF" w:rsidRPr="00AE33D1" w14:paraId="1CD473FC" w14:textId="77777777" w:rsidTr="006F6743">
        <w:tc>
          <w:tcPr>
            <w:tcW w:w="3852" w:type="dxa"/>
          </w:tcPr>
          <w:p w14:paraId="37DB35B8" w14:textId="77777777" w:rsidR="004313AF" w:rsidRPr="00AE33D1" w:rsidRDefault="004313A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A89A0D" w14:textId="66EBC8AD" w:rsidR="004313AF" w:rsidRPr="00AE33D1" w:rsidRDefault="00011676" w:rsidP="00011676">
            <w:pPr>
              <w:pStyle w:val="block"/>
              <w:tabs>
                <w:tab w:val="decimal" w:pos="1059"/>
              </w:tabs>
              <w:spacing w:after="0" w:line="240" w:lineRule="atLeast"/>
              <w:ind w:left="0" w:right="-21" w:hanging="1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(</w:t>
            </w:r>
            <w:r w:rsidR="000B4556" w:rsidRPr="00AE33D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23,524,</w:t>
            </w:r>
            <w:r w:rsidR="00906FE3" w:rsidRPr="00AE33D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98</w:t>
            </w:r>
            <w:r w:rsidR="000B4556" w:rsidRPr="00AE33D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70" w:type="dxa"/>
          </w:tcPr>
          <w:p w14:paraId="322AC621" w14:textId="77777777" w:rsidR="004313AF" w:rsidRPr="00AE33D1" w:rsidRDefault="004313A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FFBEED" w14:textId="5FF32DA3" w:rsidR="004313AF" w:rsidRPr="00AE33D1" w:rsidRDefault="0001167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01167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(8,716,673)</w:t>
            </w:r>
          </w:p>
        </w:tc>
        <w:tc>
          <w:tcPr>
            <w:tcW w:w="270" w:type="dxa"/>
          </w:tcPr>
          <w:p w14:paraId="474C42E5" w14:textId="77777777" w:rsidR="004313AF" w:rsidRPr="00AE33D1" w:rsidRDefault="004313A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AF18E4" w14:textId="33325763" w:rsidR="004313AF" w:rsidRPr="00987B69" w:rsidRDefault="00011676" w:rsidP="00011676">
            <w:pPr>
              <w:pStyle w:val="block"/>
              <w:tabs>
                <w:tab w:val="decimal" w:pos="1038"/>
              </w:tabs>
              <w:spacing w:after="0" w:line="240" w:lineRule="atLeast"/>
              <w:ind w:left="0" w:right="-46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01167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63,147,388</w:t>
            </w:r>
          </w:p>
        </w:tc>
        <w:tc>
          <w:tcPr>
            <w:tcW w:w="268" w:type="dxa"/>
            <w:vAlign w:val="center"/>
          </w:tcPr>
          <w:p w14:paraId="7F5ACA86" w14:textId="77777777" w:rsidR="004313AF" w:rsidRPr="00AE33D1" w:rsidRDefault="004313A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1885DE" w14:textId="5F4431F2" w:rsidR="004313AF" w:rsidRPr="00AE33D1" w:rsidRDefault="00011676" w:rsidP="00011676">
            <w:pPr>
              <w:pStyle w:val="block"/>
              <w:tabs>
                <w:tab w:val="decimal" w:pos="971"/>
              </w:tabs>
              <w:spacing w:after="0" w:line="240" w:lineRule="atLeast"/>
              <w:ind w:left="0" w:hanging="10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01167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61,873,321</w:t>
            </w:r>
          </w:p>
        </w:tc>
      </w:tr>
      <w:tr w:rsidR="00011676" w:rsidRPr="00AE33D1" w14:paraId="14B2775C" w14:textId="77777777" w:rsidTr="006F6743">
        <w:tc>
          <w:tcPr>
            <w:tcW w:w="3852" w:type="dxa"/>
          </w:tcPr>
          <w:p w14:paraId="5C15E1F3" w14:textId="2C844BFD" w:rsidR="00011676" w:rsidRPr="00AE33D1" w:rsidRDefault="00011676" w:rsidP="000116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AE33D1"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สัญญาแลกเปลี่ยนอัตราดอกเบี้ย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8A0756" w14:textId="7315EA69" w:rsidR="00011676" w:rsidRPr="00AE33D1" w:rsidRDefault="00011676" w:rsidP="00011676">
            <w:pPr>
              <w:pStyle w:val="block"/>
              <w:tabs>
                <w:tab w:val="decimal" w:pos="1154"/>
              </w:tabs>
              <w:spacing w:after="0" w:line="240" w:lineRule="atLeast"/>
              <w:ind w:left="0" w:hanging="1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Pr="00AE33D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28,000,000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70" w:type="dxa"/>
            <w:vAlign w:val="center"/>
          </w:tcPr>
          <w:p w14:paraId="204842D7" w14:textId="77777777" w:rsidR="00011676" w:rsidRPr="00AE33D1" w:rsidRDefault="00011676" w:rsidP="0001167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38E85B" w14:textId="075C9A82" w:rsidR="00011676" w:rsidRPr="00AE33D1" w:rsidRDefault="00011676" w:rsidP="0001167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Pr="00AE33D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28,000,000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70" w:type="dxa"/>
          </w:tcPr>
          <w:p w14:paraId="1536B205" w14:textId="77777777" w:rsidR="00011676" w:rsidRPr="00AE33D1" w:rsidRDefault="00011676" w:rsidP="00011676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581DD0" w14:textId="6949C96C" w:rsidR="00011676" w:rsidRPr="00987B69" w:rsidRDefault="00011676" w:rsidP="006F6743">
            <w:pPr>
              <w:pStyle w:val="block"/>
              <w:tabs>
                <w:tab w:val="decimal" w:pos="1038"/>
              </w:tabs>
              <w:spacing w:after="0" w:line="240" w:lineRule="atLeast"/>
              <w:ind w:left="0" w:right="-46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Pr="00AE33D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28,000,000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68" w:type="dxa"/>
            <w:vAlign w:val="center"/>
          </w:tcPr>
          <w:p w14:paraId="457CB703" w14:textId="77777777" w:rsidR="00011676" w:rsidRPr="00AE33D1" w:rsidRDefault="00011676" w:rsidP="0001167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85D112" w14:textId="1C72B7EB" w:rsidR="00011676" w:rsidRPr="00AE33D1" w:rsidRDefault="00011676" w:rsidP="006F6743">
            <w:pPr>
              <w:pStyle w:val="block"/>
              <w:tabs>
                <w:tab w:val="decimal" w:pos="1154"/>
              </w:tabs>
              <w:spacing w:after="0" w:line="240" w:lineRule="atLeast"/>
              <w:ind w:left="0" w:hanging="2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Pr="00AE33D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28,000,000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)</w:t>
            </w:r>
          </w:p>
        </w:tc>
      </w:tr>
      <w:tr w:rsidR="00011676" w:rsidRPr="00AE33D1" w14:paraId="2A741818" w14:textId="77777777" w:rsidTr="00011676">
        <w:tc>
          <w:tcPr>
            <w:tcW w:w="3852" w:type="dxa"/>
          </w:tcPr>
          <w:p w14:paraId="2E7FDD4F" w14:textId="77777777" w:rsidR="00011676" w:rsidRPr="00AE33D1" w:rsidRDefault="00011676" w:rsidP="000116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59EBC0" w14:textId="2C9D444B" w:rsidR="00011676" w:rsidRPr="00AE33D1" w:rsidRDefault="006F6743" w:rsidP="006F6743">
            <w:pPr>
              <w:pStyle w:val="block"/>
              <w:tabs>
                <w:tab w:val="decimal" w:pos="1154"/>
              </w:tabs>
              <w:spacing w:after="0" w:line="240" w:lineRule="atLeast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6F674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(51,524,980)</w:t>
            </w:r>
          </w:p>
        </w:tc>
        <w:tc>
          <w:tcPr>
            <w:tcW w:w="270" w:type="dxa"/>
          </w:tcPr>
          <w:p w14:paraId="66B60C99" w14:textId="77777777" w:rsidR="00011676" w:rsidRPr="00AE33D1" w:rsidRDefault="00011676" w:rsidP="0001167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0E407E" w14:textId="498D7F3A" w:rsidR="00011676" w:rsidRPr="00AE33D1" w:rsidRDefault="006F6743" w:rsidP="0001167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6F674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(36,716,673)</w:t>
            </w:r>
          </w:p>
        </w:tc>
        <w:tc>
          <w:tcPr>
            <w:tcW w:w="270" w:type="dxa"/>
          </w:tcPr>
          <w:p w14:paraId="4ACD05BA" w14:textId="77777777" w:rsidR="00011676" w:rsidRPr="00AE33D1" w:rsidRDefault="00011676" w:rsidP="00011676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619666" w14:textId="30EBC692" w:rsidR="00011676" w:rsidRPr="00987B69" w:rsidRDefault="006F6743" w:rsidP="00011676">
            <w:pPr>
              <w:pStyle w:val="block"/>
              <w:tabs>
                <w:tab w:val="decimal" w:pos="1600"/>
              </w:tabs>
              <w:spacing w:after="0" w:line="240" w:lineRule="atLeast"/>
              <w:ind w:left="-10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6F674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35,147,388</w:t>
            </w:r>
          </w:p>
        </w:tc>
        <w:tc>
          <w:tcPr>
            <w:tcW w:w="268" w:type="dxa"/>
            <w:vAlign w:val="center"/>
          </w:tcPr>
          <w:p w14:paraId="58D39B1F" w14:textId="77777777" w:rsidR="00011676" w:rsidRPr="00AE33D1" w:rsidRDefault="00011676" w:rsidP="0001167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F2ECD2" w14:textId="5D54F46C" w:rsidR="00011676" w:rsidRPr="00AE33D1" w:rsidRDefault="006F6743" w:rsidP="00011676">
            <w:pPr>
              <w:pStyle w:val="block"/>
              <w:tabs>
                <w:tab w:val="decimal" w:pos="1154"/>
              </w:tabs>
              <w:spacing w:after="0" w:line="240" w:lineRule="atLeast"/>
              <w:ind w:left="0" w:right="85" w:hanging="2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6F674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33,873,321</w:t>
            </w:r>
          </w:p>
        </w:tc>
      </w:tr>
      <w:tr w:rsidR="00011676" w:rsidRPr="00AE33D1" w14:paraId="30FAD34B" w14:textId="77777777" w:rsidTr="00011676">
        <w:tc>
          <w:tcPr>
            <w:tcW w:w="3852" w:type="dxa"/>
          </w:tcPr>
          <w:p w14:paraId="149229A1" w14:textId="77777777" w:rsidR="00011676" w:rsidRPr="00AE33D1" w:rsidRDefault="00011676" w:rsidP="000116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653D49D" w14:textId="77777777" w:rsidR="00011676" w:rsidRPr="00AE33D1" w:rsidRDefault="00011676" w:rsidP="00011676">
            <w:pPr>
              <w:pStyle w:val="block"/>
              <w:tabs>
                <w:tab w:val="decimal" w:pos="1154"/>
              </w:tabs>
              <w:spacing w:after="0" w:line="240" w:lineRule="atLeast"/>
              <w:ind w:left="0" w:right="6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</w:tcPr>
          <w:p w14:paraId="19105DAF" w14:textId="77777777" w:rsidR="00011676" w:rsidRPr="00AE33D1" w:rsidRDefault="00011676" w:rsidP="0001167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E6C377" w14:textId="77777777" w:rsidR="00011676" w:rsidRPr="00AE33D1" w:rsidRDefault="00011676" w:rsidP="0001167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</w:tcPr>
          <w:p w14:paraId="66E56B3E" w14:textId="77777777" w:rsidR="00011676" w:rsidRPr="00AE33D1" w:rsidRDefault="00011676" w:rsidP="00011676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502083" w14:textId="77777777" w:rsidR="00011676" w:rsidRPr="00987B69" w:rsidRDefault="00011676" w:rsidP="00011676">
            <w:pPr>
              <w:pStyle w:val="block"/>
              <w:tabs>
                <w:tab w:val="decimal" w:pos="1600"/>
              </w:tabs>
              <w:spacing w:after="0" w:line="240" w:lineRule="atLeast"/>
              <w:ind w:left="-10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8" w:type="dxa"/>
            <w:vAlign w:val="center"/>
          </w:tcPr>
          <w:p w14:paraId="3EFC0626" w14:textId="77777777" w:rsidR="00011676" w:rsidRPr="00AE33D1" w:rsidRDefault="00011676" w:rsidP="0001167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84C15C" w14:textId="77777777" w:rsidR="00011676" w:rsidRPr="00AE33D1" w:rsidRDefault="00011676" w:rsidP="00011676">
            <w:pPr>
              <w:pStyle w:val="block"/>
              <w:tabs>
                <w:tab w:val="decimal" w:pos="1154"/>
              </w:tabs>
              <w:spacing w:after="0" w:line="240" w:lineRule="atLeast"/>
              <w:ind w:left="0" w:right="85" w:hanging="2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</w:tr>
      <w:tr w:rsidR="00011676" w:rsidRPr="00AE33D1" w14:paraId="723E31BA" w14:textId="77777777" w:rsidTr="00011676">
        <w:tc>
          <w:tcPr>
            <w:tcW w:w="3852" w:type="dxa"/>
            <w:hideMark/>
          </w:tcPr>
          <w:p w14:paraId="12D9887A" w14:textId="77777777" w:rsidR="00011676" w:rsidRPr="00AE33D1" w:rsidRDefault="00011676" w:rsidP="000116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eastAsia="en-GB"/>
              </w:rPr>
            </w:pPr>
            <w:r w:rsidRPr="00AE33D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60" w:type="dxa"/>
            <w:vAlign w:val="bottom"/>
          </w:tcPr>
          <w:p w14:paraId="3E557674" w14:textId="77777777" w:rsidR="00011676" w:rsidRPr="00AE33D1" w:rsidRDefault="00011676" w:rsidP="0001167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</w:tcPr>
          <w:p w14:paraId="6FAE1A94" w14:textId="77777777" w:rsidR="00011676" w:rsidRPr="00AE33D1" w:rsidRDefault="00011676" w:rsidP="0001167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440" w:type="dxa"/>
            <w:vAlign w:val="bottom"/>
          </w:tcPr>
          <w:p w14:paraId="053E82D3" w14:textId="77777777" w:rsidR="00011676" w:rsidRPr="00AE33D1" w:rsidRDefault="00011676" w:rsidP="0001167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</w:tcPr>
          <w:p w14:paraId="4A2D9139" w14:textId="77777777" w:rsidR="00011676" w:rsidRPr="00AE33D1" w:rsidRDefault="00011676" w:rsidP="00011676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0" w:type="dxa"/>
            <w:vAlign w:val="bottom"/>
          </w:tcPr>
          <w:p w14:paraId="512916DE" w14:textId="77777777" w:rsidR="00011676" w:rsidRPr="00AE33D1" w:rsidRDefault="00011676" w:rsidP="00011676">
            <w:pPr>
              <w:pStyle w:val="block"/>
              <w:tabs>
                <w:tab w:val="decimal" w:pos="1600"/>
              </w:tabs>
              <w:spacing w:after="0" w:line="240" w:lineRule="atLeast"/>
              <w:ind w:left="-105" w:right="-10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8" w:type="dxa"/>
            <w:vAlign w:val="center"/>
          </w:tcPr>
          <w:p w14:paraId="305F105A" w14:textId="77777777" w:rsidR="00011676" w:rsidRPr="00AE33D1" w:rsidRDefault="00011676" w:rsidP="0001167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2" w:type="dxa"/>
            <w:vAlign w:val="bottom"/>
          </w:tcPr>
          <w:p w14:paraId="4A030E08" w14:textId="77777777" w:rsidR="00011676" w:rsidRPr="00AE33D1" w:rsidRDefault="00011676" w:rsidP="0001167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</w:tr>
      <w:tr w:rsidR="00011676" w:rsidRPr="00AE33D1" w14:paraId="77A936C1" w14:textId="77777777" w:rsidTr="00011676">
        <w:tc>
          <w:tcPr>
            <w:tcW w:w="3852" w:type="dxa"/>
            <w:hideMark/>
          </w:tcPr>
          <w:p w14:paraId="5706B131" w14:textId="3F9B0197" w:rsidR="00011676" w:rsidRPr="00AE33D1" w:rsidRDefault="00211A90" w:rsidP="000116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หนี้สิน</w:t>
            </w:r>
            <w:r w:rsidR="00011676" w:rsidRPr="00AE33D1"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ทางการเงิน</w:t>
            </w:r>
          </w:p>
        </w:tc>
        <w:tc>
          <w:tcPr>
            <w:tcW w:w="1260" w:type="dxa"/>
            <w:vAlign w:val="bottom"/>
          </w:tcPr>
          <w:p w14:paraId="36C8921F" w14:textId="7177ADA0" w:rsidR="00011676" w:rsidRPr="00AE33D1" w:rsidRDefault="00011676" w:rsidP="00011676">
            <w:pPr>
              <w:pStyle w:val="block"/>
              <w:tabs>
                <w:tab w:val="decimal" w:pos="975"/>
              </w:tabs>
              <w:spacing w:after="0" w:line="240" w:lineRule="atLeast"/>
              <w:ind w:left="-105" w:right="-19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(20,000,000)</w:t>
            </w:r>
          </w:p>
        </w:tc>
        <w:tc>
          <w:tcPr>
            <w:tcW w:w="270" w:type="dxa"/>
            <w:vAlign w:val="center"/>
          </w:tcPr>
          <w:p w14:paraId="479A89A0" w14:textId="77777777" w:rsidR="00011676" w:rsidRPr="00AE33D1" w:rsidRDefault="00011676" w:rsidP="0001167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440" w:type="dxa"/>
            <w:vAlign w:val="bottom"/>
          </w:tcPr>
          <w:p w14:paraId="0E9E9B37" w14:textId="68C18324" w:rsidR="00011676" w:rsidRPr="00AE33D1" w:rsidRDefault="00011676" w:rsidP="0001167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(28,000,000)</w:t>
            </w:r>
          </w:p>
        </w:tc>
        <w:tc>
          <w:tcPr>
            <w:tcW w:w="270" w:type="dxa"/>
          </w:tcPr>
          <w:p w14:paraId="75B54985" w14:textId="77777777" w:rsidR="00011676" w:rsidRPr="00AE33D1" w:rsidRDefault="00011676" w:rsidP="00011676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0" w:type="dxa"/>
            <w:vAlign w:val="bottom"/>
          </w:tcPr>
          <w:p w14:paraId="46D26A87" w14:textId="2CE1742E" w:rsidR="00011676" w:rsidRPr="00AE33D1" w:rsidRDefault="00011676" w:rsidP="00011676">
            <w:pPr>
              <w:pStyle w:val="block"/>
              <w:tabs>
                <w:tab w:val="decimal" w:pos="1056"/>
              </w:tabs>
              <w:spacing w:after="0" w:line="240" w:lineRule="atLeast"/>
              <w:ind w:left="-105" w:right="-10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(20,000,000)</w:t>
            </w:r>
          </w:p>
        </w:tc>
        <w:tc>
          <w:tcPr>
            <w:tcW w:w="268" w:type="dxa"/>
            <w:vAlign w:val="center"/>
          </w:tcPr>
          <w:p w14:paraId="114D9696" w14:textId="77777777" w:rsidR="00011676" w:rsidRPr="00AE33D1" w:rsidRDefault="00011676" w:rsidP="0001167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2" w:type="dxa"/>
            <w:vAlign w:val="bottom"/>
          </w:tcPr>
          <w:p w14:paraId="6896AE4A" w14:textId="25E02532" w:rsidR="00011676" w:rsidRPr="00AE33D1" w:rsidRDefault="00011676" w:rsidP="004919D6">
            <w:pPr>
              <w:pStyle w:val="block"/>
              <w:tabs>
                <w:tab w:val="decimal" w:pos="1154"/>
              </w:tabs>
              <w:spacing w:after="0" w:line="240" w:lineRule="atLeast"/>
              <w:ind w:left="0" w:hanging="21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(28,000,000)</w:t>
            </w:r>
          </w:p>
        </w:tc>
      </w:tr>
      <w:tr w:rsidR="00011676" w:rsidRPr="00AE33D1" w14:paraId="6A2402BE" w14:textId="77777777" w:rsidTr="00011676">
        <w:tc>
          <w:tcPr>
            <w:tcW w:w="3852" w:type="dxa"/>
            <w:hideMark/>
          </w:tcPr>
          <w:p w14:paraId="31A67D34" w14:textId="77777777" w:rsidR="00011676" w:rsidRPr="00AE33D1" w:rsidRDefault="00011676" w:rsidP="000116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AE33D1"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สัญญาแลกเปลี่ยนอัตราดอกเบี้ย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1E0DBA" w14:textId="197530FF" w:rsidR="00011676" w:rsidRPr="00AE33D1" w:rsidRDefault="00011676" w:rsidP="00011676">
            <w:pPr>
              <w:pStyle w:val="block"/>
              <w:tabs>
                <w:tab w:val="decimal" w:pos="975"/>
              </w:tabs>
              <w:spacing w:after="0" w:line="240" w:lineRule="atLeast"/>
              <w:ind w:left="-105" w:right="-19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28,000,000</w:t>
            </w:r>
          </w:p>
        </w:tc>
        <w:tc>
          <w:tcPr>
            <w:tcW w:w="270" w:type="dxa"/>
            <w:vAlign w:val="center"/>
          </w:tcPr>
          <w:p w14:paraId="2B01909B" w14:textId="77777777" w:rsidR="00011676" w:rsidRPr="00AE33D1" w:rsidRDefault="00011676" w:rsidP="0001167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1563B2" w14:textId="057F7270" w:rsidR="00011676" w:rsidRPr="00AE33D1" w:rsidRDefault="00011676" w:rsidP="0001167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28,000,000</w:t>
            </w:r>
          </w:p>
        </w:tc>
        <w:tc>
          <w:tcPr>
            <w:tcW w:w="270" w:type="dxa"/>
          </w:tcPr>
          <w:p w14:paraId="2D9E9841" w14:textId="77777777" w:rsidR="00011676" w:rsidRPr="00AE33D1" w:rsidRDefault="00011676" w:rsidP="00011676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43C15E" w14:textId="166A239A" w:rsidR="00011676" w:rsidRPr="00AE33D1" w:rsidRDefault="00011676" w:rsidP="00011676">
            <w:pPr>
              <w:pStyle w:val="block"/>
              <w:tabs>
                <w:tab w:val="decimal" w:pos="1600"/>
              </w:tabs>
              <w:spacing w:after="0" w:line="240" w:lineRule="atLeast"/>
              <w:ind w:left="-10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28,000,</w:t>
            </w:r>
            <w:r w:rsidRPr="00AE33D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000</w:t>
            </w:r>
          </w:p>
        </w:tc>
        <w:tc>
          <w:tcPr>
            <w:tcW w:w="268" w:type="dxa"/>
            <w:vAlign w:val="center"/>
          </w:tcPr>
          <w:p w14:paraId="1A5DFF21" w14:textId="77777777" w:rsidR="00011676" w:rsidRPr="00AE33D1" w:rsidRDefault="00011676" w:rsidP="0001167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114F82" w14:textId="1F276779" w:rsidR="00011676" w:rsidRPr="00AE33D1" w:rsidRDefault="00011676" w:rsidP="004919D6">
            <w:pPr>
              <w:pStyle w:val="block"/>
              <w:tabs>
                <w:tab w:val="decimal" w:pos="1600"/>
              </w:tabs>
              <w:spacing w:after="0" w:line="240" w:lineRule="atLeast"/>
              <w:ind w:left="-105" w:right="73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28,000,000</w:t>
            </w:r>
          </w:p>
        </w:tc>
      </w:tr>
      <w:tr w:rsidR="00011676" w:rsidRPr="00AE33D1" w14:paraId="764C011C" w14:textId="77777777" w:rsidTr="00011676">
        <w:tc>
          <w:tcPr>
            <w:tcW w:w="3852" w:type="dxa"/>
          </w:tcPr>
          <w:p w14:paraId="028A2F09" w14:textId="77777777" w:rsidR="00011676" w:rsidRPr="00AE33D1" w:rsidRDefault="00011676" w:rsidP="000116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3B10FD" w14:textId="7332C5BB" w:rsidR="00011676" w:rsidRPr="00AE33D1" w:rsidRDefault="00011676" w:rsidP="00011676">
            <w:pPr>
              <w:pStyle w:val="block"/>
              <w:tabs>
                <w:tab w:val="decimal" w:pos="1154"/>
              </w:tabs>
              <w:spacing w:after="0" w:line="240" w:lineRule="atLeast"/>
              <w:ind w:left="-105" w:right="6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AE33D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8,000,000</w:t>
            </w:r>
          </w:p>
        </w:tc>
        <w:tc>
          <w:tcPr>
            <w:tcW w:w="270" w:type="dxa"/>
            <w:vAlign w:val="center"/>
          </w:tcPr>
          <w:p w14:paraId="17076D8A" w14:textId="77777777" w:rsidR="00011676" w:rsidRPr="00AE33D1" w:rsidRDefault="00011676" w:rsidP="0001167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021760" w14:textId="4A40B861" w:rsidR="00011676" w:rsidRPr="00AE33D1" w:rsidRDefault="00011676" w:rsidP="00C74ABD">
            <w:pPr>
              <w:pStyle w:val="block"/>
              <w:tabs>
                <w:tab w:val="decimal" w:pos="699"/>
                <w:tab w:val="left" w:pos="969"/>
              </w:tabs>
              <w:spacing w:after="0" w:line="240" w:lineRule="atLeast"/>
              <w:ind w:left="-105" w:right="-2262" w:firstLine="98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AE33D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70" w:type="dxa"/>
          </w:tcPr>
          <w:p w14:paraId="524776B5" w14:textId="77777777" w:rsidR="00011676" w:rsidRPr="00AE33D1" w:rsidRDefault="00011676" w:rsidP="00011676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A1E21F" w14:textId="5B484A95" w:rsidR="00011676" w:rsidRPr="00AE33D1" w:rsidRDefault="00011676" w:rsidP="00011676">
            <w:pPr>
              <w:pStyle w:val="block"/>
              <w:tabs>
                <w:tab w:val="decimal" w:pos="1600"/>
              </w:tabs>
              <w:spacing w:after="0" w:line="240" w:lineRule="atLeast"/>
              <w:ind w:left="-10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AE33D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8,000,000</w:t>
            </w:r>
          </w:p>
        </w:tc>
        <w:tc>
          <w:tcPr>
            <w:tcW w:w="268" w:type="dxa"/>
            <w:vAlign w:val="center"/>
          </w:tcPr>
          <w:p w14:paraId="4F6C91AF" w14:textId="77777777" w:rsidR="00011676" w:rsidRPr="00AE33D1" w:rsidRDefault="00011676" w:rsidP="0001167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1DB8EC" w14:textId="6AD9C346" w:rsidR="00011676" w:rsidRPr="00AE33D1" w:rsidRDefault="00011676" w:rsidP="00011676">
            <w:pPr>
              <w:pStyle w:val="block"/>
              <w:tabs>
                <w:tab w:val="decimal" w:pos="609"/>
              </w:tabs>
              <w:spacing w:after="0" w:line="240" w:lineRule="atLeast"/>
              <w:ind w:left="-105" w:right="-10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AE33D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-</w:t>
            </w:r>
          </w:p>
        </w:tc>
      </w:tr>
    </w:tbl>
    <w:p w14:paraId="7C9696F1" w14:textId="77777777" w:rsidR="00614D34" w:rsidRPr="00AE33D1" w:rsidRDefault="00614D34" w:rsidP="000E5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1E1AD8AB" w14:textId="14EF70B3" w:rsidR="004313AF" w:rsidRPr="00AE33D1" w:rsidRDefault="004313AF" w:rsidP="00987B69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AE33D1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อนุพันธ์</w:t>
      </w:r>
    </w:p>
    <w:p w14:paraId="40C34F88" w14:textId="77777777" w:rsidR="004313AF" w:rsidRPr="00AE33D1" w:rsidRDefault="004313AF" w:rsidP="004313AF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20"/>
          <w:cs/>
          <w:lang w:val="en-US" w:bidi="th-TH"/>
        </w:rPr>
      </w:pPr>
    </w:p>
    <w:p w14:paraId="41953662" w14:textId="237B6E90" w:rsidR="004313AF" w:rsidRPr="00AE33D1" w:rsidRDefault="004313AF" w:rsidP="004313AF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AE33D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ในระหว่างปี </w:t>
      </w:r>
      <w:r w:rsidRPr="00AE33D1">
        <w:rPr>
          <w:rFonts w:ascii="Angsana New" w:hAnsi="Angsana New" w:cs="Angsana New" w:hint="cs"/>
          <w:sz w:val="30"/>
          <w:szCs w:val="30"/>
          <w:lang w:val="en-US" w:bidi="th-TH"/>
        </w:rPr>
        <w:t xml:space="preserve">2562 </w:t>
      </w:r>
      <w:r w:rsidRPr="00AE33D1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บริษัทได้เข้าทำสัญญาแลกเปลี่ยนอัตราดอกเบี้ยของเงินกู้ยืมระยะยาวจำนวน</w:t>
      </w:r>
      <w:r w:rsidR="004A479B" w:rsidRPr="00AE33D1"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</w:t>
      </w:r>
      <w:r w:rsidRPr="00AE33D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AE33D1">
        <w:rPr>
          <w:rFonts w:ascii="Angsana New" w:hAnsi="Angsana New" w:cs="Angsana New" w:hint="cs"/>
          <w:sz w:val="30"/>
          <w:szCs w:val="30"/>
          <w:lang w:val="en-US" w:bidi="th-TH"/>
        </w:rPr>
        <w:t xml:space="preserve">28,000 </w:t>
      </w:r>
      <w:r w:rsidRPr="00AE33D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ล้านบาทกับสถาบันการเงินในประเทศแห่งหนึ่ง เพื่อป้องกันความเสี่ยงด้านอัตราดอกเบี้ยของหนี้สินทางการเงินจากอัตราดอกเบี้ยลอยตัวอยู่ที่ </w:t>
      </w:r>
      <w:r w:rsidRPr="00AE33D1">
        <w:rPr>
          <w:rFonts w:ascii="Angsana New" w:hAnsi="Angsana New" w:cs="Angsana New" w:hint="cs"/>
          <w:sz w:val="30"/>
          <w:szCs w:val="30"/>
          <w:lang w:val="en-US" w:bidi="th-TH"/>
        </w:rPr>
        <w:t xml:space="preserve">THBFIX </w:t>
      </w:r>
      <w:r w:rsidRPr="00AE33D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บวกส่วนต่างที่ระบุไว้ในสัญญา ให้เป็นอัตราดอกเบี้ยคงที่อยู่ที่ ร้อยละ </w:t>
      </w:r>
      <w:r w:rsidRPr="00AE33D1">
        <w:rPr>
          <w:rFonts w:ascii="Angsana New" w:hAnsi="Angsana New" w:cs="Angsana New" w:hint="cs"/>
          <w:sz w:val="30"/>
          <w:szCs w:val="30"/>
          <w:lang w:val="en-US" w:bidi="th-TH"/>
        </w:rPr>
        <w:t xml:space="preserve">2.75 </w:t>
      </w:r>
      <w:r w:rsidRPr="00AE33D1">
        <w:rPr>
          <w:rFonts w:ascii="Angsana New" w:hAnsi="Angsana New" w:cs="Angsana New" w:hint="cs"/>
          <w:sz w:val="30"/>
          <w:szCs w:val="30"/>
          <w:cs/>
          <w:lang w:val="en-US" w:bidi="th-TH"/>
        </w:rPr>
        <w:t>ถึง</w:t>
      </w:r>
      <w:r w:rsidRPr="00AE33D1">
        <w:rPr>
          <w:rFonts w:ascii="Angsana New" w:hAnsi="Angsana New" w:cs="Angsana New"/>
          <w:sz w:val="30"/>
          <w:szCs w:val="30"/>
          <w:lang w:val="en-US" w:bidi="th-TH"/>
        </w:rPr>
        <w:br/>
      </w:r>
      <w:r w:rsidRPr="00AE33D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ร้อยละ </w:t>
      </w:r>
      <w:r w:rsidRPr="00AE33D1">
        <w:rPr>
          <w:rFonts w:ascii="Angsana New" w:hAnsi="Angsana New" w:cs="Angsana New" w:hint="cs"/>
          <w:sz w:val="30"/>
          <w:szCs w:val="30"/>
          <w:lang w:val="en-US" w:bidi="th-TH"/>
        </w:rPr>
        <w:t xml:space="preserve">3.22 </w:t>
      </w:r>
      <w:r w:rsidRPr="00AE33D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ต่อปี ทั้งนี้ สัญญาแลกเปลี่ยนอัตราดอกเบี้ยมีผลตั้งแต่วันที่ </w:t>
      </w:r>
      <w:r w:rsidRPr="00AE33D1">
        <w:rPr>
          <w:rFonts w:ascii="Angsana New" w:hAnsi="Angsana New" w:cs="Angsana New" w:hint="cs"/>
          <w:sz w:val="30"/>
          <w:szCs w:val="30"/>
          <w:lang w:val="en-US" w:bidi="th-TH"/>
        </w:rPr>
        <w:t xml:space="preserve">31 </w:t>
      </w:r>
      <w:r w:rsidRPr="00AE33D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สิงหาคม </w:t>
      </w:r>
      <w:r w:rsidRPr="00AE33D1">
        <w:rPr>
          <w:rFonts w:ascii="Angsana New" w:hAnsi="Angsana New" w:cs="Angsana New" w:hint="cs"/>
          <w:sz w:val="30"/>
          <w:szCs w:val="30"/>
          <w:lang w:val="en-US" w:bidi="th-TH"/>
        </w:rPr>
        <w:t xml:space="preserve">2562 </w:t>
      </w:r>
      <w:r w:rsidRPr="00AE33D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และจะสิ้นสุดวันที่ </w:t>
      </w:r>
      <w:r w:rsidRPr="00AE33D1">
        <w:rPr>
          <w:rFonts w:ascii="Angsana New" w:hAnsi="Angsana New" w:cs="Angsana New" w:hint="cs"/>
          <w:sz w:val="30"/>
          <w:szCs w:val="30"/>
          <w:lang w:val="en-US" w:bidi="th-TH"/>
        </w:rPr>
        <w:t xml:space="preserve">21 </w:t>
      </w:r>
      <w:r w:rsidRPr="00AE33D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พฤษภาคม </w:t>
      </w:r>
      <w:r w:rsidRPr="00AE33D1">
        <w:rPr>
          <w:rFonts w:ascii="Angsana New" w:hAnsi="Angsana New" w:cs="Angsana New" w:hint="cs"/>
          <w:sz w:val="30"/>
          <w:szCs w:val="30"/>
          <w:lang w:val="en-US" w:bidi="th-TH"/>
        </w:rPr>
        <w:t xml:space="preserve">2565 </w:t>
      </w:r>
    </w:p>
    <w:p w14:paraId="63E4E680" w14:textId="77777777" w:rsidR="008F2794" w:rsidRPr="00AE33D1" w:rsidRDefault="008F2794" w:rsidP="008F2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C371D57" w14:textId="43991C71" w:rsidR="008F2794" w:rsidRPr="00F552FF" w:rsidRDefault="008F2794" w:rsidP="008F2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552FF">
        <w:rPr>
          <w:rFonts w:asciiTheme="majorBidi" w:hAnsiTheme="majorBidi" w:hint="cs"/>
          <w:i/>
          <w:iCs/>
          <w:sz w:val="30"/>
          <w:szCs w:val="30"/>
          <w:cs/>
        </w:rPr>
        <w:t>การวิเคราะห์ความอ่อนไหวในมูลค่ายุติธรรมของเครื่องมือที่มีอัตราดอกเบี้ยคงที่</w:t>
      </w:r>
    </w:p>
    <w:p w14:paraId="796D755C" w14:textId="77777777" w:rsidR="008F2794" w:rsidRPr="00AE33D1" w:rsidRDefault="008F2794" w:rsidP="008F2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3C33B1" w14:textId="08DD5347" w:rsidR="008F2794" w:rsidRPr="00AE33D1" w:rsidRDefault="008F2794" w:rsidP="008F2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33D1">
        <w:rPr>
          <w:rFonts w:asciiTheme="majorBidi" w:hAnsiTheme="majorBidi" w:hint="cs"/>
          <w:sz w:val="30"/>
          <w:szCs w:val="30"/>
          <w:cs/>
        </w:rPr>
        <w:t>กลุ่มบริษัทไม่บันทึกสินทรัพย์ทางการเงินหรือหนี้สินทางการเงินซึ่งมีอัตราดอกเบี้ยคงที่ด้วยมูลค่ายุติธรรมผ่านกำไรหรือขาดทุน</w:t>
      </w:r>
      <w:r w:rsidRPr="00AE33D1">
        <w:rPr>
          <w:rFonts w:asciiTheme="majorBidi" w:hAnsiTheme="majorBidi"/>
          <w:sz w:val="30"/>
          <w:szCs w:val="30"/>
          <w:cs/>
        </w:rPr>
        <w:t xml:space="preserve"> </w:t>
      </w:r>
      <w:r w:rsidRPr="00AE33D1">
        <w:rPr>
          <w:rFonts w:asciiTheme="majorBidi" w:hAnsiTheme="majorBidi" w:hint="cs"/>
          <w:sz w:val="30"/>
          <w:szCs w:val="30"/>
          <w:cs/>
        </w:rPr>
        <w:t>และกลุ่มบริษัทไม่มีการกำหนดอนุพันธ์</w:t>
      </w:r>
      <w:r w:rsidRPr="00AE33D1">
        <w:rPr>
          <w:rFonts w:asciiTheme="majorBidi" w:hAnsiTheme="majorBidi"/>
          <w:sz w:val="30"/>
          <w:szCs w:val="30"/>
          <w:cs/>
        </w:rPr>
        <w:t xml:space="preserve"> (</w:t>
      </w:r>
      <w:r w:rsidRPr="00AE33D1">
        <w:rPr>
          <w:rFonts w:asciiTheme="majorBidi" w:hAnsiTheme="majorBidi" w:hint="cs"/>
          <w:sz w:val="30"/>
          <w:szCs w:val="30"/>
          <w:cs/>
        </w:rPr>
        <w:t>สัญญาแลกเปลี่ยนอัตราดอกเบี้ย</w:t>
      </w:r>
      <w:r w:rsidRPr="00AE33D1">
        <w:rPr>
          <w:rFonts w:asciiTheme="majorBidi" w:hAnsiTheme="majorBidi"/>
          <w:sz w:val="30"/>
          <w:szCs w:val="30"/>
          <w:cs/>
        </w:rPr>
        <w:t xml:space="preserve">) </w:t>
      </w:r>
      <w:r w:rsidRPr="00AE33D1">
        <w:rPr>
          <w:rFonts w:asciiTheme="majorBidi" w:hAnsiTheme="majorBidi" w:hint="cs"/>
          <w:sz w:val="30"/>
          <w:szCs w:val="30"/>
          <w:cs/>
        </w:rPr>
        <w:t>เป็นเครื่องมือที่ใช้ในการป้องกันความเสี่ยงตามการบัญชีการป้องกันความเสี่ยงในมูลค่ายุติธรรม</w:t>
      </w:r>
      <w:r w:rsidRPr="00AE33D1">
        <w:rPr>
          <w:rFonts w:asciiTheme="majorBidi" w:hAnsiTheme="majorBidi"/>
          <w:sz w:val="30"/>
          <w:szCs w:val="30"/>
          <w:cs/>
        </w:rPr>
        <w:t xml:space="preserve"> </w:t>
      </w:r>
      <w:r w:rsidRPr="00AE33D1">
        <w:rPr>
          <w:rFonts w:asciiTheme="majorBidi" w:hAnsiTheme="majorBidi" w:hint="cs"/>
          <w:sz w:val="30"/>
          <w:szCs w:val="30"/>
          <w:cs/>
        </w:rPr>
        <w:t>ดังนั้น</w:t>
      </w:r>
      <w:r w:rsidRPr="00AE33D1">
        <w:rPr>
          <w:rFonts w:asciiTheme="majorBidi" w:hAnsiTheme="majorBidi"/>
          <w:sz w:val="30"/>
          <w:szCs w:val="30"/>
          <w:cs/>
        </w:rPr>
        <w:t xml:space="preserve"> </w:t>
      </w:r>
      <w:r w:rsidRPr="00AE33D1">
        <w:rPr>
          <w:rFonts w:asciiTheme="majorBidi" w:hAnsiTheme="majorBidi" w:hint="cs"/>
          <w:sz w:val="30"/>
          <w:szCs w:val="30"/>
          <w:cs/>
        </w:rPr>
        <w:t>การเปลี่ยนแปลงในอัตราดอกเบี้ย</w:t>
      </w:r>
      <w:r w:rsidRPr="00AE33D1">
        <w:rPr>
          <w:rFonts w:asciiTheme="majorBidi" w:hAnsiTheme="majorBidi"/>
          <w:sz w:val="30"/>
          <w:szCs w:val="30"/>
          <w:cs/>
        </w:rPr>
        <w:t xml:space="preserve"> </w:t>
      </w:r>
      <w:r w:rsidRPr="00AE33D1">
        <w:rPr>
          <w:rFonts w:asciiTheme="majorBidi" w:hAnsiTheme="majorBidi" w:hint="cs"/>
          <w:sz w:val="30"/>
          <w:szCs w:val="30"/>
          <w:cs/>
        </w:rPr>
        <w:t>ณ</w:t>
      </w:r>
      <w:r w:rsidRPr="00AE33D1">
        <w:rPr>
          <w:rFonts w:asciiTheme="majorBidi" w:hAnsiTheme="majorBidi"/>
          <w:sz w:val="30"/>
          <w:szCs w:val="30"/>
          <w:cs/>
        </w:rPr>
        <w:t xml:space="preserve"> </w:t>
      </w:r>
      <w:r w:rsidRPr="00AE33D1">
        <w:rPr>
          <w:rFonts w:asciiTheme="majorBidi" w:hAnsiTheme="majorBidi" w:hint="cs"/>
          <w:sz w:val="30"/>
          <w:szCs w:val="30"/>
          <w:cs/>
        </w:rPr>
        <w:t>วันที่รายงานไม่ส่งผลต่อกำไรหรือขาดทุน</w:t>
      </w:r>
      <w:r w:rsidRPr="00AE33D1">
        <w:rPr>
          <w:rFonts w:asciiTheme="majorBidi" w:hAnsiTheme="majorBidi"/>
          <w:sz w:val="30"/>
          <w:szCs w:val="30"/>
          <w:cs/>
        </w:rPr>
        <w:t xml:space="preserve"> </w:t>
      </w:r>
    </w:p>
    <w:p w14:paraId="42B1BCE2" w14:textId="5CF0A59A" w:rsidR="008F2794" w:rsidRDefault="008F2794" w:rsidP="008F2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EFE287" w14:textId="77777777" w:rsidR="00F552FF" w:rsidRDefault="00F55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1E09694" w14:textId="7F34B1D4" w:rsidR="008F2794" w:rsidRPr="00AE33D1" w:rsidRDefault="008F2794" w:rsidP="008F2794">
      <w:pPr>
        <w:pStyle w:val="block"/>
        <w:tabs>
          <w:tab w:val="left" w:pos="1080"/>
        </w:tabs>
        <w:spacing w:after="0" w:line="240" w:lineRule="auto"/>
        <w:ind w:left="540"/>
        <w:jc w:val="both"/>
        <w:rPr>
          <w:b/>
          <w:bCs/>
          <w:color w:val="0000FF"/>
          <w:sz w:val="30"/>
          <w:szCs w:val="30"/>
        </w:rPr>
      </w:pPr>
      <w:r w:rsidRPr="00AE33D1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lastRenderedPageBreak/>
        <w:t>การวิเคราะห์ความอ่อนไหว</w:t>
      </w:r>
      <w:r w:rsidRPr="00AE33D1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ของเครื่องมือที่มีอัตราดอกเบี้ยผันแปร</w:t>
      </w:r>
      <w:r w:rsidRPr="00AE33D1">
        <w:rPr>
          <w:rFonts w:cs="Angsana New" w:hint="cs"/>
          <w:b/>
          <w:bCs/>
          <w:color w:val="0000FF"/>
          <w:sz w:val="30"/>
          <w:szCs w:val="30"/>
          <w:cs/>
          <w:lang w:bidi="th-TH"/>
        </w:rPr>
        <w:t xml:space="preserve"> </w:t>
      </w:r>
    </w:p>
    <w:p w14:paraId="2FFD8B73" w14:textId="77777777" w:rsidR="008F2794" w:rsidRPr="00AE33D1" w:rsidRDefault="008F2794" w:rsidP="008F2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33D1">
        <w:rPr>
          <w:rFonts w:asciiTheme="majorBidi" w:hAnsiTheme="majorBidi" w:cstheme="majorBidi"/>
          <w:sz w:val="30"/>
          <w:szCs w:val="30"/>
        </w:rPr>
        <w:t xml:space="preserve"> </w:t>
      </w:r>
    </w:p>
    <w:p w14:paraId="2CDB92E5" w14:textId="2216CF2E" w:rsidR="008F2794" w:rsidRDefault="008F2794" w:rsidP="008F2794">
      <w:pPr>
        <w:pStyle w:val="block"/>
        <w:tabs>
          <w:tab w:val="left" w:pos="108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E33D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การเปลี่ยนแปลงของอัตราดอกเบี้ย</w:t>
      </w:r>
      <w:r w:rsidR="00E2637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ที่ร้อยละ </w:t>
      </w:r>
      <w:r w:rsidR="00E26375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AE33D1">
        <w:rPr>
          <w:rFonts w:asciiTheme="majorBidi" w:hAnsiTheme="majorBidi" w:cstheme="majorBidi" w:hint="cs"/>
          <w:sz w:val="30"/>
          <w:szCs w:val="30"/>
          <w:lang w:val="en-US" w:bidi="th-TH"/>
        </w:rPr>
        <w:t xml:space="preserve"> </w:t>
      </w:r>
      <w:r w:rsidRPr="00AE33D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ซึ่งเป็นไปได้อย่างสมเหตุสมผล</w:t>
      </w:r>
      <w:r w:rsidRPr="00AE33D1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ณ วันที่รายงาน </w:t>
      </w:r>
      <w:r w:rsidRPr="00AE33D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ทำให้เกิดการ</w:t>
      </w:r>
      <w:r w:rsidRPr="00AE33D1">
        <w:rPr>
          <w:rFonts w:asciiTheme="majorBidi" w:hAnsiTheme="majorBidi" w:cstheme="majorBidi"/>
          <w:sz w:val="30"/>
          <w:szCs w:val="30"/>
          <w:cs/>
          <w:lang w:val="en-US" w:bidi="th-TH"/>
        </w:rPr>
        <w:t>เพิ่มขึ้นหรือลดลง</w:t>
      </w:r>
      <w:r w:rsidRPr="00AE33D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ในส่วนของผู้ถือหุ้นและกำไรหรือขาดทุนด้วยจำนวนเงินที่แสดงในตารางดังต่อไปนี้ การวิเคราะห์ตั้งอยู่บนข้อสมมติที่ว่าตัวแปรอื่นมีค่าคงที่ </w:t>
      </w:r>
    </w:p>
    <w:p w14:paraId="7E9F260B" w14:textId="77777777" w:rsidR="008F2794" w:rsidRPr="00AE33D1" w:rsidRDefault="008F2794" w:rsidP="008F2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  <w:lang w:val="en-GB"/>
        </w:rPr>
      </w:pP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180"/>
        <w:gridCol w:w="1080"/>
        <w:gridCol w:w="180"/>
        <w:gridCol w:w="1167"/>
        <w:gridCol w:w="183"/>
        <w:gridCol w:w="1260"/>
      </w:tblGrid>
      <w:tr w:rsidR="008F2794" w:rsidRPr="00AE33D1" w14:paraId="32B69BF2" w14:textId="77777777" w:rsidTr="008F2794">
        <w:tc>
          <w:tcPr>
            <w:tcW w:w="3870" w:type="dxa"/>
          </w:tcPr>
          <w:p w14:paraId="3A835F72" w14:textId="77777777" w:rsidR="008F2794" w:rsidRPr="00AE33D1" w:rsidRDefault="008F2794" w:rsidP="00A03408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hideMark/>
          </w:tcPr>
          <w:p w14:paraId="5CF15E2C" w14:textId="0094B253" w:rsidR="008F2794" w:rsidRPr="00AE33D1" w:rsidRDefault="008F2794" w:rsidP="00A0340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="00E57C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="00E57C6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 w:rsidR="00E25EE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การเงิน</w:t>
            </w:r>
            <w:r w:rsidR="00E57C6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F2794" w:rsidRPr="00AE33D1" w14:paraId="3A47D733" w14:textId="77777777" w:rsidTr="008F2794">
        <w:tc>
          <w:tcPr>
            <w:tcW w:w="3870" w:type="dxa"/>
          </w:tcPr>
          <w:p w14:paraId="22896437" w14:textId="77777777" w:rsidR="008F2794" w:rsidRPr="00AE33D1" w:rsidRDefault="008F2794" w:rsidP="00A03408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3268279D" w14:textId="77777777" w:rsidR="00BC76FE" w:rsidRDefault="008F2794" w:rsidP="00A0340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E33D1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กำไรหรือขาดทุน</w:t>
            </w:r>
            <w:r w:rsidR="00BC76F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ก่อน</w:t>
            </w:r>
          </w:p>
          <w:p w14:paraId="0BD64888" w14:textId="7FF69968" w:rsidR="008F2794" w:rsidRPr="00AE33D1" w:rsidRDefault="00BC76FE" w:rsidP="00A0340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80" w:type="dxa"/>
          </w:tcPr>
          <w:p w14:paraId="36A945E0" w14:textId="77777777" w:rsidR="008F2794" w:rsidRPr="00AE33D1" w:rsidRDefault="008F2794" w:rsidP="00A0340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6D037B64" w14:textId="77777777" w:rsidR="00BC76FE" w:rsidRDefault="00BC76FE" w:rsidP="00A0340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16EA6C42" w14:textId="239718E3" w:rsidR="008F2794" w:rsidRPr="00AE33D1" w:rsidRDefault="008F2794" w:rsidP="00A0340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E33D1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ส่วนของผู้ถือหุ้น</w:t>
            </w:r>
          </w:p>
        </w:tc>
      </w:tr>
      <w:tr w:rsidR="008F2794" w:rsidRPr="00AE33D1" w14:paraId="75348DD3" w14:textId="77777777" w:rsidTr="00F552FF">
        <w:tc>
          <w:tcPr>
            <w:tcW w:w="3870" w:type="dxa"/>
            <w:hideMark/>
          </w:tcPr>
          <w:p w14:paraId="71179458" w14:textId="77777777" w:rsidR="008F2794" w:rsidRPr="00AE33D1" w:rsidRDefault="008F2794" w:rsidP="00A03408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AA2FB34" w14:textId="77777777" w:rsidR="008F2794" w:rsidRPr="00AE33D1" w:rsidRDefault="008F2794" w:rsidP="00A03408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FC6CB7C" w14:textId="77777777" w:rsidR="00AE6439" w:rsidRDefault="00AE6439" w:rsidP="00A03408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0A2E57D" w14:textId="5FBF0F9C" w:rsidR="008F2794" w:rsidRPr="00AE33D1" w:rsidRDefault="008F2794" w:rsidP="00A03408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33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E33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E33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E33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70" w:type="dxa"/>
            <w:hideMark/>
          </w:tcPr>
          <w:p w14:paraId="2B66AC0C" w14:textId="77777777" w:rsidR="008F2794" w:rsidRDefault="008F2794" w:rsidP="00A0340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อัตราดอกเบี้ยเพิ่มขึ้น</w:t>
            </w:r>
          </w:p>
          <w:p w14:paraId="744AA713" w14:textId="1CE300A2" w:rsidR="00E26375" w:rsidRPr="00AE33D1" w:rsidRDefault="00E26375" w:rsidP="00A0340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Pr="00AE33D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6EF88CB8" w14:textId="77777777" w:rsidR="008F2794" w:rsidRPr="00AE33D1" w:rsidRDefault="008F2794" w:rsidP="00A0340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6ECDA07" w14:textId="77777777" w:rsidR="008F2794" w:rsidRDefault="008F2794" w:rsidP="00A03408">
            <w:pPr>
              <w:pStyle w:val="Pa3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E33D1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อัตราดอกเบี้ยลดลง </w:t>
            </w:r>
          </w:p>
          <w:p w14:paraId="503B62C2" w14:textId="6774FC22" w:rsidR="00E26375" w:rsidRPr="00E26375" w:rsidRDefault="00E26375" w:rsidP="00E26375">
            <w:pPr>
              <w:tabs>
                <w:tab w:val="clear" w:pos="227"/>
                <w:tab w:val="left" w:pos="366"/>
              </w:tabs>
              <w:ind w:firstLine="95"/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Pr="00AE33D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11488652" w14:textId="77777777" w:rsidR="008F2794" w:rsidRPr="00AE33D1" w:rsidRDefault="008F2794" w:rsidP="00A0340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  <w:hideMark/>
          </w:tcPr>
          <w:p w14:paraId="5D50D851" w14:textId="77777777" w:rsidR="008F2794" w:rsidRDefault="008F2794" w:rsidP="00A0340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E33D1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</w:p>
          <w:p w14:paraId="2655A319" w14:textId="01877E43" w:rsidR="00E26375" w:rsidRPr="00AE33D1" w:rsidRDefault="00E26375" w:rsidP="00A0340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Pr="00AE33D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83" w:type="dxa"/>
          </w:tcPr>
          <w:p w14:paraId="3E5ECF79" w14:textId="77777777" w:rsidR="008F2794" w:rsidRPr="00AE33D1" w:rsidRDefault="008F2794" w:rsidP="00A0340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10022C5" w14:textId="77777777" w:rsidR="00E57C62" w:rsidRDefault="008F2794" w:rsidP="00A03408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E33D1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อัตรา</w:t>
            </w:r>
          </w:p>
          <w:p w14:paraId="0EF2F474" w14:textId="77777777" w:rsidR="00E57C62" w:rsidRDefault="008F2794" w:rsidP="00A03408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E33D1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ดอกเบี้ย</w:t>
            </w:r>
          </w:p>
          <w:p w14:paraId="27B627B5" w14:textId="4D4298F6" w:rsidR="008F2794" w:rsidRDefault="008F2794" w:rsidP="00A03408">
            <w:pPr>
              <w:pStyle w:val="Pa3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E33D1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ลดลง </w:t>
            </w:r>
          </w:p>
          <w:p w14:paraId="564A232E" w14:textId="07180753" w:rsidR="00E26375" w:rsidRPr="00E26375" w:rsidRDefault="00E26375" w:rsidP="00E26375"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   ร้อยละ</w:t>
            </w:r>
            <w:r w:rsidRPr="00AE33D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8F2794" w:rsidRPr="00AE33D1" w14:paraId="47DBF0DE" w14:textId="77777777" w:rsidTr="008F2794">
        <w:tc>
          <w:tcPr>
            <w:tcW w:w="3870" w:type="dxa"/>
          </w:tcPr>
          <w:p w14:paraId="7C31C9FD" w14:textId="77777777" w:rsidR="008F2794" w:rsidRPr="00AE33D1" w:rsidRDefault="008F2794" w:rsidP="00A03408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hideMark/>
          </w:tcPr>
          <w:p w14:paraId="1D1EF64F" w14:textId="4B268F2D" w:rsidR="008F2794" w:rsidRPr="00AE33D1" w:rsidRDefault="008F2794" w:rsidP="00A03408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1154" w:rsidRPr="00AE33D1" w14:paraId="2B254032" w14:textId="77777777" w:rsidTr="00F552FF">
        <w:tc>
          <w:tcPr>
            <w:tcW w:w="3870" w:type="dxa"/>
            <w:hideMark/>
          </w:tcPr>
          <w:p w14:paraId="5BB44904" w14:textId="77777777" w:rsidR="00E91154" w:rsidRPr="00AE33D1" w:rsidRDefault="00E91154" w:rsidP="00E91154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  <w:hideMark/>
          </w:tcPr>
          <w:p w14:paraId="2E620C86" w14:textId="2B36322D" w:rsidR="00E91154" w:rsidRPr="00AE33D1" w:rsidRDefault="00E91154" w:rsidP="00E91154">
            <w:pPr>
              <w:pStyle w:val="block"/>
              <w:tabs>
                <w:tab w:val="decimal" w:pos="975"/>
              </w:tabs>
              <w:spacing w:after="0" w:line="240" w:lineRule="atLeast"/>
              <w:ind w:left="-105" w:right="-19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AE33D1">
              <w:rPr>
                <w:rFonts w:ascii="Angsana New" w:hAnsi="Angsana New" w:cs="Angsana New" w:hint="cs"/>
                <w:sz w:val="30"/>
                <w:szCs w:val="30"/>
                <w:lang w:val="en-US" w:eastAsia="en-GB"/>
              </w:rPr>
              <w:t>(</w:t>
            </w:r>
            <w:r w:rsidRPr="00AE33D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200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,000</w:t>
            </w:r>
            <w:r w:rsidRPr="00AE33D1">
              <w:rPr>
                <w:rFonts w:ascii="Angsana New" w:hAnsi="Angsana New" w:cs="Angsana New" w:hint="cs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180" w:type="dxa"/>
          </w:tcPr>
          <w:p w14:paraId="02874401" w14:textId="77777777" w:rsidR="00E91154" w:rsidRPr="00AE33D1" w:rsidRDefault="00E91154" w:rsidP="00E91154">
            <w:pPr>
              <w:pStyle w:val="block"/>
              <w:tabs>
                <w:tab w:val="decimal" w:pos="975"/>
              </w:tabs>
              <w:spacing w:after="0" w:line="240" w:lineRule="atLeast"/>
              <w:ind w:left="-105" w:right="-19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hideMark/>
          </w:tcPr>
          <w:p w14:paraId="1A488D3E" w14:textId="2B853136" w:rsidR="00E91154" w:rsidRPr="00BD1DB5" w:rsidRDefault="00E91154" w:rsidP="00040C9F">
            <w:pPr>
              <w:pStyle w:val="NoSpacing"/>
              <w:tabs>
                <w:tab w:val="clear" w:pos="907"/>
                <w:tab w:val="left" w:pos="827"/>
              </w:tabs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1DB5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80" w:type="dxa"/>
          </w:tcPr>
          <w:p w14:paraId="6C5F43D0" w14:textId="77777777" w:rsidR="00E91154" w:rsidRPr="00BD1DB5" w:rsidRDefault="00E91154" w:rsidP="00E91154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hideMark/>
          </w:tcPr>
          <w:p w14:paraId="1DB96D90" w14:textId="77777777" w:rsidR="00E91154" w:rsidRPr="00BD1DB5" w:rsidRDefault="00E91154" w:rsidP="00E91154">
            <w:pPr>
              <w:pStyle w:val="NoSpacing"/>
              <w:tabs>
                <w:tab w:val="clear" w:pos="680"/>
                <w:tab w:val="clear" w:pos="907"/>
                <w:tab w:val="left" w:pos="-350"/>
              </w:tabs>
              <w:ind w:left="-1070" w:right="284" w:hanging="3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1DB5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6DACEF79" w14:textId="77777777" w:rsidR="00E91154" w:rsidRPr="00BD1DB5" w:rsidRDefault="00E91154" w:rsidP="00E91154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E6BDDB6" w14:textId="77777777" w:rsidR="00E91154" w:rsidRPr="00BD1DB5" w:rsidRDefault="00E91154" w:rsidP="00E91154">
            <w:pPr>
              <w:pStyle w:val="NoSpacing"/>
              <w:tabs>
                <w:tab w:val="clear" w:pos="907"/>
                <w:tab w:val="left" w:pos="727"/>
              </w:tabs>
              <w:ind w:right="2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1DB5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E91154" w:rsidRPr="00AE33D1" w14:paraId="7831D371" w14:textId="77777777" w:rsidTr="00F552FF">
        <w:tc>
          <w:tcPr>
            <w:tcW w:w="3870" w:type="dxa"/>
            <w:hideMark/>
          </w:tcPr>
          <w:p w14:paraId="4F1C9707" w14:textId="77777777" w:rsidR="00E91154" w:rsidRPr="00AE33D1" w:rsidRDefault="00E91154" w:rsidP="00E91154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DAD1B8" w14:textId="648247E3" w:rsidR="00E91154" w:rsidRPr="00AE33D1" w:rsidRDefault="00566DEE" w:rsidP="00E91154">
            <w:pPr>
              <w:pStyle w:val="block"/>
              <w:tabs>
                <w:tab w:val="decimal" w:pos="975"/>
              </w:tabs>
              <w:spacing w:after="0" w:line="240" w:lineRule="atLeast"/>
              <w:ind w:left="-105" w:right="-19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25,833</w:t>
            </w:r>
          </w:p>
        </w:tc>
        <w:tc>
          <w:tcPr>
            <w:tcW w:w="180" w:type="dxa"/>
          </w:tcPr>
          <w:p w14:paraId="63AC4214" w14:textId="77777777" w:rsidR="00E91154" w:rsidRPr="00AE33D1" w:rsidRDefault="00E91154" w:rsidP="00E91154">
            <w:pPr>
              <w:pStyle w:val="block"/>
              <w:tabs>
                <w:tab w:val="decimal" w:pos="975"/>
              </w:tabs>
              <w:spacing w:after="0" w:line="240" w:lineRule="atLeast"/>
              <w:ind w:left="-105" w:right="-19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6FE8FB" w14:textId="3681D156" w:rsidR="00E91154" w:rsidRPr="00BD1DB5" w:rsidRDefault="00E91154" w:rsidP="00040C9F">
            <w:pPr>
              <w:pStyle w:val="NoSpacing"/>
              <w:tabs>
                <w:tab w:val="clear" w:pos="907"/>
                <w:tab w:val="left" w:pos="91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1DB5">
              <w:rPr>
                <w:rFonts w:asciiTheme="majorBidi" w:hAnsiTheme="majorBidi" w:cstheme="majorBidi" w:hint="cs"/>
                <w:sz w:val="30"/>
                <w:szCs w:val="30"/>
              </w:rPr>
              <w:t>(</w:t>
            </w:r>
            <w:r w:rsidRPr="00BD1DB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66DEE">
              <w:rPr>
                <w:rFonts w:asciiTheme="majorBidi" w:hAnsiTheme="majorBidi" w:cstheme="majorBidi"/>
                <w:sz w:val="30"/>
                <w:szCs w:val="30"/>
              </w:rPr>
              <w:t>5,833</w:t>
            </w:r>
            <w:r w:rsidRPr="00BD1DB5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A49DEB7" w14:textId="77777777" w:rsidR="00E91154" w:rsidRPr="00BD1DB5" w:rsidRDefault="00E91154" w:rsidP="00E91154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F20425" w14:textId="05DA273F" w:rsidR="00E91154" w:rsidRPr="00BD1DB5" w:rsidRDefault="00566DEE" w:rsidP="00E91154">
            <w:pPr>
              <w:pStyle w:val="NoSpacing"/>
              <w:tabs>
                <w:tab w:val="clear" w:pos="907"/>
                <w:tab w:val="left" w:pos="280"/>
              </w:tabs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322,639</w:t>
            </w:r>
          </w:p>
        </w:tc>
        <w:tc>
          <w:tcPr>
            <w:tcW w:w="183" w:type="dxa"/>
          </w:tcPr>
          <w:p w14:paraId="2595EE6A" w14:textId="77777777" w:rsidR="00E91154" w:rsidRPr="00BD1DB5" w:rsidRDefault="00E91154" w:rsidP="00E91154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80C70" w14:textId="6394AEBB" w:rsidR="00E91154" w:rsidRPr="00BD1DB5" w:rsidRDefault="00E91154" w:rsidP="00E91154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1DB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6DEE">
              <w:rPr>
                <w:rFonts w:asciiTheme="majorBidi" w:hAnsiTheme="majorBidi" w:cstheme="majorBidi"/>
                <w:sz w:val="30"/>
                <w:szCs w:val="30"/>
              </w:rPr>
              <w:t>322,639</w:t>
            </w:r>
            <w:r w:rsidRPr="00BD1DB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66DEE" w:rsidRPr="00AE33D1" w14:paraId="49818956" w14:textId="77777777" w:rsidTr="00E57C62">
        <w:tc>
          <w:tcPr>
            <w:tcW w:w="3870" w:type="dxa"/>
            <w:hideMark/>
          </w:tcPr>
          <w:p w14:paraId="2A897D14" w14:textId="77777777" w:rsidR="00566DEE" w:rsidRPr="00AE33D1" w:rsidRDefault="00566DEE" w:rsidP="00566DEE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33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79038CF" w14:textId="4B119B07" w:rsidR="00566DEE" w:rsidRPr="00566DEE" w:rsidRDefault="00566DEE" w:rsidP="00566DEE">
            <w:pPr>
              <w:pStyle w:val="block"/>
              <w:tabs>
                <w:tab w:val="decimal" w:pos="975"/>
              </w:tabs>
              <w:spacing w:after="0" w:line="240" w:lineRule="atLeast"/>
              <w:ind w:left="-105" w:right="-19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66D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(174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66DEE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167</w:t>
            </w:r>
            <w:r w:rsidRPr="00566D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2E06784" w14:textId="77777777" w:rsidR="00566DEE" w:rsidRPr="00AE33D1" w:rsidRDefault="00566DEE" w:rsidP="00566DEE">
            <w:pPr>
              <w:pStyle w:val="block"/>
              <w:tabs>
                <w:tab w:val="decimal" w:pos="975"/>
              </w:tabs>
              <w:spacing w:after="0" w:line="240" w:lineRule="atLeast"/>
              <w:ind w:left="-105" w:right="-19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5F018C8" w14:textId="36D0C88F" w:rsidR="00566DEE" w:rsidRPr="00BD1DB5" w:rsidRDefault="00566DEE" w:rsidP="00040C9F">
            <w:pPr>
              <w:pStyle w:val="NoSpacing"/>
              <w:tabs>
                <w:tab w:val="clear" w:pos="680"/>
                <w:tab w:val="clear" w:pos="907"/>
                <w:tab w:val="left" w:pos="0"/>
              </w:tabs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174,167</w:t>
            </w:r>
          </w:p>
        </w:tc>
        <w:tc>
          <w:tcPr>
            <w:tcW w:w="180" w:type="dxa"/>
          </w:tcPr>
          <w:p w14:paraId="06F384CE" w14:textId="77777777" w:rsidR="00566DEE" w:rsidRPr="00BD1DB5" w:rsidRDefault="00566DEE" w:rsidP="00566DEE">
            <w:pPr>
              <w:pStyle w:val="block"/>
              <w:tabs>
                <w:tab w:val="decimal" w:pos="827"/>
              </w:tabs>
              <w:spacing w:after="0" w:line="240" w:lineRule="atLeast"/>
              <w:ind w:left="-105" w:right="-19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3A85A3" w14:textId="5F25F685" w:rsidR="00566DEE" w:rsidRPr="00BD1DB5" w:rsidRDefault="00566DEE" w:rsidP="00566DEE">
            <w:pPr>
              <w:pStyle w:val="NoSpacing"/>
              <w:tabs>
                <w:tab w:val="clear" w:pos="680"/>
                <w:tab w:val="clear" w:pos="907"/>
                <w:tab w:val="left" w:pos="0"/>
              </w:tabs>
              <w:ind w:right="1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6D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322,639</w:t>
            </w:r>
          </w:p>
        </w:tc>
        <w:tc>
          <w:tcPr>
            <w:tcW w:w="183" w:type="dxa"/>
          </w:tcPr>
          <w:p w14:paraId="2B259DE6" w14:textId="77777777" w:rsidR="00566DEE" w:rsidRPr="00BD1DB5" w:rsidRDefault="00566DEE" w:rsidP="00566DEE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2758AB" w14:textId="1C36BA41" w:rsidR="00566DEE" w:rsidRPr="00BD1DB5" w:rsidRDefault="00566DEE" w:rsidP="00566DEE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6D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(322,639)</w:t>
            </w:r>
          </w:p>
        </w:tc>
      </w:tr>
    </w:tbl>
    <w:p w14:paraId="4454DC4F" w14:textId="10827672" w:rsidR="00F552FF" w:rsidRPr="00067FB5" w:rsidRDefault="00F552FF" w:rsidP="004A4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24"/>
          <w:szCs w:val="24"/>
        </w:rPr>
      </w:pPr>
      <w:bookmarkStart w:id="45" w:name="_Hlk32275827"/>
    </w:p>
    <w:p w14:paraId="7806BCD7" w14:textId="6A077FFF" w:rsidR="0094512C" w:rsidRDefault="0094512C" w:rsidP="00F66FB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94512C"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การบริหารจัดการทุน</w:t>
      </w:r>
    </w:p>
    <w:p w14:paraId="3CC64443" w14:textId="77777777" w:rsidR="00F66FB3" w:rsidRDefault="00F66FB3" w:rsidP="00F66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36B2524E" w14:textId="092F9C43" w:rsidR="0094512C" w:rsidRPr="0094512C" w:rsidRDefault="0094512C" w:rsidP="00F66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63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94512C">
        <w:rPr>
          <w:rFonts w:asciiTheme="majorBidi" w:hAnsiTheme="majorBidi" w:cstheme="majorBidi" w:hint="cs"/>
          <w:sz w:val="30"/>
          <w:szCs w:val="30"/>
          <w:cs/>
        </w:rPr>
        <w:t>นโยบายของคณะกรรมการบริษัท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4512C">
        <w:rPr>
          <w:rFonts w:asciiTheme="majorBidi" w:hAnsiTheme="majorBidi" w:cstheme="majorBidi" w:hint="cs"/>
          <w:sz w:val="30"/>
          <w:szCs w:val="30"/>
          <w:cs/>
        </w:rPr>
        <w:t>คือการรักษาระดับเงินทุนให้มั่นคงเพื่อรักษาความเชื่อมั่นของนักลงทุน</w:t>
      </w:r>
      <w:r w:rsidRPr="009451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4512C">
        <w:rPr>
          <w:rFonts w:asciiTheme="majorBidi" w:hAnsiTheme="majorBidi" w:cstheme="majorBidi" w:hint="cs"/>
          <w:sz w:val="30"/>
          <w:szCs w:val="30"/>
          <w:cs/>
        </w:rPr>
        <w:t>เจ้าหนี้และตลาดและก่อให้เกิดการพัฒนาของธุรกิจในอนาคต</w:t>
      </w:r>
      <w:r w:rsidRPr="009451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4512C">
        <w:rPr>
          <w:rFonts w:asciiTheme="majorBidi" w:hAnsiTheme="majorBidi" w:cstheme="majorBidi" w:hint="cs"/>
          <w:sz w:val="30"/>
          <w:szCs w:val="30"/>
          <w:cs/>
        </w:rPr>
        <w:t>คณะกรรมการได้มีการกำกับดูแลผลตอบแทนจาก</w:t>
      </w:r>
      <w:r w:rsidR="00141347">
        <w:rPr>
          <w:rFonts w:asciiTheme="majorBidi" w:hAnsiTheme="majorBidi" w:cstheme="majorBidi"/>
          <w:sz w:val="30"/>
          <w:szCs w:val="30"/>
          <w:cs/>
        </w:rPr>
        <w:br/>
      </w:r>
      <w:r w:rsidRPr="0094512C">
        <w:rPr>
          <w:rFonts w:asciiTheme="majorBidi" w:hAnsiTheme="majorBidi" w:cstheme="majorBidi" w:hint="cs"/>
          <w:sz w:val="30"/>
          <w:szCs w:val="30"/>
          <w:cs/>
        </w:rPr>
        <w:t>การลงทุน</w:t>
      </w:r>
      <w:r w:rsidRPr="009451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4512C">
        <w:rPr>
          <w:rFonts w:asciiTheme="majorBidi" w:hAnsiTheme="majorBidi" w:cstheme="majorBidi" w:hint="cs"/>
          <w:sz w:val="30"/>
          <w:szCs w:val="30"/>
          <w:cs/>
        </w:rPr>
        <w:t>ซึ่งกลุ่มบริษัทพิจารณาจากสัดส่วนของผลตอบแทนจากกิจกรรมดำเนินงานต่อส่วนของเจ้าของรวม</w:t>
      </w:r>
      <w:r w:rsidRPr="009451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67FB5">
        <w:rPr>
          <w:rFonts w:asciiTheme="majorBidi" w:hAnsiTheme="majorBidi" w:cstheme="majorBidi"/>
          <w:sz w:val="30"/>
          <w:szCs w:val="30"/>
          <w:cs/>
        </w:rPr>
        <w:br/>
      </w:r>
      <w:r w:rsidRPr="0094512C">
        <w:rPr>
          <w:rFonts w:asciiTheme="majorBidi" w:hAnsiTheme="majorBidi" w:cstheme="majorBidi" w:hint="cs"/>
          <w:sz w:val="30"/>
          <w:szCs w:val="30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2AF71BEE" w14:textId="77777777" w:rsidR="0094512C" w:rsidRPr="00067FB5" w:rsidRDefault="0094512C" w:rsidP="004A4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24"/>
          <w:szCs w:val="24"/>
        </w:rPr>
      </w:pPr>
    </w:p>
    <w:p w14:paraId="0417C8B3" w14:textId="77777777" w:rsidR="00067FB5" w:rsidRDefault="00067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4F24779" w14:textId="4851C5A3" w:rsidR="00287B73" w:rsidRPr="00AE33D1" w:rsidRDefault="004A479B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AE33D1">
        <w:rPr>
          <w:rFonts w:ascii="Angsana New" w:hAnsi="Angsana New" w:hint="cs"/>
          <w:b/>
          <w:bCs/>
          <w:sz w:val="30"/>
          <w:szCs w:val="30"/>
          <w:cs/>
        </w:rPr>
        <w:lastRenderedPageBreak/>
        <w:t>ภ</w:t>
      </w:r>
      <w:r w:rsidR="00287B73" w:rsidRPr="00AE33D1">
        <w:rPr>
          <w:rFonts w:ascii="Angsana New" w:hAnsi="Angsana New"/>
          <w:b/>
          <w:bCs/>
          <w:sz w:val="30"/>
          <w:szCs w:val="30"/>
          <w:cs/>
        </w:rPr>
        <w:t>าระผูกพันกับบุคคลหรือกิจการที่ไม่เกี่ยวข้องกัน</w:t>
      </w:r>
    </w:p>
    <w:bookmarkEnd w:id="45"/>
    <w:p w14:paraId="5DAC8FDF" w14:textId="77777777" w:rsidR="000249CD" w:rsidRPr="00067FB5" w:rsidRDefault="000249CD" w:rsidP="00024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0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7"/>
        <w:gridCol w:w="363"/>
        <w:gridCol w:w="1172"/>
        <w:gridCol w:w="265"/>
        <w:gridCol w:w="1257"/>
        <w:gridCol w:w="267"/>
        <w:gridCol w:w="1170"/>
        <w:gridCol w:w="267"/>
        <w:gridCol w:w="1167"/>
      </w:tblGrid>
      <w:tr w:rsidR="000249CD" w:rsidRPr="00AE33D1" w14:paraId="0F106AD8" w14:textId="77777777" w:rsidTr="00DE26F3">
        <w:trPr>
          <w:tblHeader/>
        </w:trPr>
        <w:tc>
          <w:tcPr>
            <w:tcW w:w="1737" w:type="pct"/>
          </w:tcPr>
          <w:p w14:paraId="40185094" w14:textId="77777777" w:rsidR="000249CD" w:rsidRPr="00AE33D1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bookmarkStart w:id="46" w:name="_Hlk32153113"/>
          </w:p>
        </w:tc>
        <w:tc>
          <w:tcPr>
            <w:tcW w:w="200" w:type="pct"/>
          </w:tcPr>
          <w:p w14:paraId="7FD80D30" w14:textId="77777777" w:rsidR="000249CD" w:rsidRPr="00AE33D1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3" w:type="pct"/>
            <w:gridSpan w:val="3"/>
          </w:tcPr>
          <w:p w14:paraId="1E7ED8F6" w14:textId="77777777" w:rsidR="000249CD" w:rsidRPr="00AE33D1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35605DA" w14:textId="77777777" w:rsidR="000249CD" w:rsidRPr="00AE33D1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33" w:type="pct"/>
            <w:gridSpan w:val="3"/>
          </w:tcPr>
          <w:p w14:paraId="162B1D51" w14:textId="77777777" w:rsidR="000249CD" w:rsidRPr="00AE33D1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E7DB1" w:rsidRPr="00AE33D1" w14:paraId="061FF8C3" w14:textId="77777777" w:rsidTr="00DE26F3">
        <w:trPr>
          <w:trHeight w:val="425"/>
          <w:tblHeader/>
        </w:trPr>
        <w:tc>
          <w:tcPr>
            <w:tcW w:w="1737" w:type="pct"/>
          </w:tcPr>
          <w:p w14:paraId="03DF9FB6" w14:textId="77777777" w:rsidR="005E7DB1" w:rsidRPr="00AE33D1" w:rsidRDefault="005E7DB1" w:rsidP="005E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00" w:type="pct"/>
          </w:tcPr>
          <w:p w14:paraId="34FEC848" w14:textId="77777777" w:rsidR="005E7DB1" w:rsidRPr="00AE33D1" w:rsidRDefault="005E7DB1" w:rsidP="005E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2D5650B8" w14:textId="59DD726F" w:rsidR="005E7DB1" w:rsidRPr="00AE33D1" w:rsidRDefault="005E7DB1" w:rsidP="005E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AE33D1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</w:t>
            </w:r>
            <w:r w:rsidRPr="00AE33D1">
              <w:rPr>
                <w:rFonts w:ascii="Angsana New" w:eastAsia="MS Mincho" w:hAnsi="Angsana New"/>
                <w:bCs/>
                <w:sz w:val="30"/>
                <w:szCs w:val="30"/>
              </w:rPr>
              <w:t>63</w:t>
            </w:r>
          </w:p>
        </w:tc>
        <w:tc>
          <w:tcPr>
            <w:tcW w:w="146" w:type="pct"/>
          </w:tcPr>
          <w:p w14:paraId="63635F29" w14:textId="77777777" w:rsidR="005E7DB1" w:rsidRPr="00AE33D1" w:rsidRDefault="005E7DB1" w:rsidP="005E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692" w:type="pct"/>
          </w:tcPr>
          <w:p w14:paraId="76468A33" w14:textId="6ECC6FD7" w:rsidR="005E7DB1" w:rsidRPr="00AE33D1" w:rsidRDefault="005E7DB1" w:rsidP="005E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AE33D1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</w:t>
            </w:r>
            <w:r w:rsidRPr="00AE33D1">
              <w:rPr>
                <w:rFonts w:ascii="Angsana New" w:eastAsia="MS Mincho" w:hAnsi="Angsana New"/>
                <w:bCs/>
                <w:sz w:val="30"/>
                <w:szCs w:val="30"/>
              </w:rPr>
              <w:t>62</w:t>
            </w:r>
          </w:p>
        </w:tc>
        <w:tc>
          <w:tcPr>
            <w:tcW w:w="147" w:type="pct"/>
          </w:tcPr>
          <w:p w14:paraId="0B30AC5C" w14:textId="77777777" w:rsidR="005E7DB1" w:rsidRPr="00AE33D1" w:rsidRDefault="005E7DB1" w:rsidP="005E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6550F333" w14:textId="25ABD5F0" w:rsidR="005E7DB1" w:rsidRPr="00AE33D1" w:rsidRDefault="005E7DB1" w:rsidP="005E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AE33D1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</w:t>
            </w:r>
            <w:r w:rsidRPr="00AE33D1">
              <w:rPr>
                <w:rFonts w:ascii="Angsana New" w:eastAsia="MS Mincho" w:hAnsi="Angsana New"/>
                <w:bCs/>
                <w:sz w:val="30"/>
                <w:szCs w:val="30"/>
              </w:rPr>
              <w:t>63</w:t>
            </w:r>
          </w:p>
        </w:tc>
        <w:tc>
          <w:tcPr>
            <w:tcW w:w="147" w:type="pct"/>
          </w:tcPr>
          <w:p w14:paraId="6D8EEB0E" w14:textId="77777777" w:rsidR="005E7DB1" w:rsidRPr="00AE33D1" w:rsidRDefault="005E7DB1" w:rsidP="005E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642" w:type="pct"/>
          </w:tcPr>
          <w:p w14:paraId="1EDC57C6" w14:textId="13D600EB" w:rsidR="005E7DB1" w:rsidRPr="00AE33D1" w:rsidRDefault="005E7DB1" w:rsidP="005E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AE33D1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</w:t>
            </w:r>
            <w:r w:rsidRPr="00AE33D1">
              <w:rPr>
                <w:rFonts w:ascii="Angsana New" w:eastAsia="MS Mincho" w:hAnsi="Angsana New"/>
                <w:bCs/>
                <w:sz w:val="30"/>
                <w:szCs w:val="30"/>
              </w:rPr>
              <w:t>62</w:t>
            </w:r>
          </w:p>
        </w:tc>
      </w:tr>
      <w:tr w:rsidR="002651A1" w:rsidRPr="00AE33D1" w14:paraId="2A2E5444" w14:textId="77777777" w:rsidTr="00DE26F3">
        <w:trPr>
          <w:trHeight w:val="425"/>
          <w:tblHeader/>
        </w:trPr>
        <w:tc>
          <w:tcPr>
            <w:tcW w:w="1737" w:type="pct"/>
          </w:tcPr>
          <w:p w14:paraId="1396FC4D" w14:textId="77777777" w:rsidR="002651A1" w:rsidRPr="00AE33D1" w:rsidRDefault="002651A1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00" w:type="pct"/>
          </w:tcPr>
          <w:p w14:paraId="2259D6F0" w14:textId="77777777" w:rsidR="002651A1" w:rsidRPr="00AE33D1" w:rsidRDefault="002651A1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6B977B2B" w14:textId="77777777" w:rsidR="002651A1" w:rsidRPr="00AE33D1" w:rsidRDefault="002651A1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2D5D137D" w14:textId="77777777" w:rsidR="002651A1" w:rsidRPr="00AE33D1" w:rsidRDefault="002651A1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692" w:type="pct"/>
          </w:tcPr>
          <w:p w14:paraId="66C1676B" w14:textId="77777777" w:rsidR="002651A1" w:rsidRPr="00AE33D1" w:rsidRDefault="002651A1" w:rsidP="0026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0"/>
              <w:jc w:val="center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47" w:type="pct"/>
          </w:tcPr>
          <w:p w14:paraId="24A958E0" w14:textId="77777777" w:rsidR="002651A1" w:rsidRPr="00AE33D1" w:rsidRDefault="002651A1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0FC35D86" w14:textId="77777777" w:rsidR="002651A1" w:rsidRPr="00AE33D1" w:rsidRDefault="002651A1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4E7907B" w14:textId="77777777" w:rsidR="002651A1" w:rsidRPr="00AE33D1" w:rsidRDefault="002651A1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642" w:type="pct"/>
          </w:tcPr>
          <w:p w14:paraId="529E9E5E" w14:textId="77777777" w:rsidR="002651A1" w:rsidRPr="00AE33D1" w:rsidRDefault="002651A1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</w:p>
        </w:tc>
      </w:tr>
      <w:tr w:rsidR="000249CD" w:rsidRPr="00AE33D1" w14:paraId="126DF3C4" w14:textId="77777777" w:rsidTr="00DE26F3">
        <w:trPr>
          <w:tblHeader/>
        </w:trPr>
        <w:tc>
          <w:tcPr>
            <w:tcW w:w="1737" w:type="pct"/>
          </w:tcPr>
          <w:p w14:paraId="4E637F8E" w14:textId="77777777" w:rsidR="000249CD" w:rsidRPr="00AE33D1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00" w:type="pct"/>
          </w:tcPr>
          <w:p w14:paraId="5A215608" w14:textId="77777777" w:rsidR="000249CD" w:rsidRPr="00AE33D1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3063" w:type="pct"/>
            <w:gridSpan w:val="7"/>
          </w:tcPr>
          <w:p w14:paraId="4BEE5CE1" w14:textId="77777777" w:rsidR="000249CD" w:rsidRPr="00AE33D1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="003C50B4" w:rsidRPr="00AE33D1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พันบ</w:t>
            </w:r>
            <w:r w:rsidRPr="00AE33D1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าท)</w:t>
            </w:r>
          </w:p>
        </w:tc>
      </w:tr>
      <w:tr w:rsidR="000249CD" w:rsidRPr="00AE33D1" w14:paraId="2B4563AA" w14:textId="77777777" w:rsidTr="00DE26F3">
        <w:tc>
          <w:tcPr>
            <w:tcW w:w="1937" w:type="pct"/>
            <w:gridSpan w:val="2"/>
            <w:shd w:val="clear" w:color="auto" w:fill="auto"/>
          </w:tcPr>
          <w:p w14:paraId="1F2D5962" w14:textId="77777777" w:rsidR="000249CD" w:rsidRPr="00AE33D1" w:rsidRDefault="000249CD" w:rsidP="000249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45" w:type="pct"/>
          </w:tcPr>
          <w:p w14:paraId="29CABA67" w14:textId="77777777" w:rsidR="000249CD" w:rsidRPr="00AE33D1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15DC4ED" w14:textId="77777777" w:rsidR="000249CD" w:rsidRPr="00AE33D1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692" w:type="pct"/>
          </w:tcPr>
          <w:p w14:paraId="6558AB30" w14:textId="77777777" w:rsidR="000249CD" w:rsidRPr="00AE33D1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5AC2A48" w14:textId="77777777" w:rsidR="000249CD" w:rsidRPr="00AE33D1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08DEB778" w14:textId="77777777" w:rsidR="000249CD" w:rsidRPr="00AE33D1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331299E" w14:textId="77777777" w:rsidR="000249CD" w:rsidRPr="00AE33D1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701686FC" w14:textId="77777777" w:rsidR="000249CD" w:rsidRPr="00AE33D1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D717BA" w:rsidRPr="00AE33D1" w14:paraId="40C39BD9" w14:textId="77777777" w:rsidTr="00DE26F3">
        <w:tc>
          <w:tcPr>
            <w:tcW w:w="1937" w:type="pct"/>
            <w:gridSpan w:val="2"/>
            <w:shd w:val="clear" w:color="auto" w:fill="auto"/>
          </w:tcPr>
          <w:p w14:paraId="200D3CD0" w14:textId="77777777" w:rsidR="00D717BA" w:rsidRPr="00AE33D1" w:rsidRDefault="00D717BA" w:rsidP="00D71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45" w:type="pct"/>
          </w:tcPr>
          <w:p w14:paraId="36E2B90D" w14:textId="77777777" w:rsidR="00D717BA" w:rsidRPr="00AE33D1" w:rsidRDefault="00D717BA" w:rsidP="00D7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2E1F81F" w14:textId="77777777" w:rsidR="00D717BA" w:rsidRPr="00AE33D1" w:rsidRDefault="00D717BA" w:rsidP="00D7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14:paraId="21F89348" w14:textId="77777777" w:rsidR="00D717BA" w:rsidRPr="00AE33D1" w:rsidRDefault="00D717BA" w:rsidP="00D7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836F8B6" w14:textId="77777777" w:rsidR="00D717BA" w:rsidRPr="00AE33D1" w:rsidRDefault="00D717BA" w:rsidP="00D7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4FF049DD" w14:textId="77777777" w:rsidR="00D717BA" w:rsidRPr="00AE33D1" w:rsidRDefault="00D717BA" w:rsidP="00D7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04E84C4" w14:textId="77777777" w:rsidR="00D717BA" w:rsidRPr="00AE33D1" w:rsidRDefault="00D717BA" w:rsidP="00D7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6F48391A" w14:textId="77777777" w:rsidR="00D717BA" w:rsidRPr="00AE33D1" w:rsidRDefault="00D717BA" w:rsidP="00D7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D717BA" w:rsidRPr="00AE33D1" w14:paraId="5F2F1522" w14:textId="77777777" w:rsidTr="00DE26F3">
        <w:tc>
          <w:tcPr>
            <w:tcW w:w="1937" w:type="pct"/>
            <w:gridSpan w:val="2"/>
            <w:shd w:val="clear" w:color="auto" w:fill="auto"/>
          </w:tcPr>
          <w:p w14:paraId="2B3EA1FC" w14:textId="77777777" w:rsidR="00D717BA" w:rsidRPr="00AE33D1" w:rsidRDefault="00D717BA" w:rsidP="00D71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งานระบบ</w:t>
            </w:r>
          </w:p>
        </w:tc>
        <w:tc>
          <w:tcPr>
            <w:tcW w:w="645" w:type="pct"/>
          </w:tcPr>
          <w:p w14:paraId="1CD90555" w14:textId="63C31641" w:rsidR="00D717BA" w:rsidRPr="00AE33D1" w:rsidRDefault="003457FB" w:rsidP="00D717BA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C4748F">
              <w:rPr>
                <w:rFonts w:asciiTheme="majorBidi" w:hAnsiTheme="majorBidi" w:cstheme="majorBidi"/>
                <w:sz w:val="30"/>
                <w:szCs w:val="30"/>
              </w:rPr>
              <w:t>028</w:t>
            </w:r>
            <w:r w:rsidRPr="00AE33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748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AE33D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4748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4CAE5DFA" w14:textId="77777777" w:rsidR="00D717BA" w:rsidRPr="00AE33D1" w:rsidRDefault="00D717BA" w:rsidP="00D7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14:paraId="58582054" w14:textId="1B920B44" w:rsidR="00D717BA" w:rsidRPr="00AE33D1" w:rsidRDefault="00D717BA" w:rsidP="00D717BA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288,243</w:t>
            </w:r>
          </w:p>
        </w:tc>
        <w:tc>
          <w:tcPr>
            <w:tcW w:w="147" w:type="pct"/>
          </w:tcPr>
          <w:p w14:paraId="47DD0E8E" w14:textId="77777777" w:rsidR="00D717BA" w:rsidRPr="00AE33D1" w:rsidRDefault="00D717BA" w:rsidP="00D7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068447D7" w14:textId="065F1DDE" w:rsidR="00D717BA" w:rsidRPr="00AE33D1" w:rsidRDefault="00D717BA" w:rsidP="004A47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9" w:right="18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7" w:type="pct"/>
          </w:tcPr>
          <w:p w14:paraId="1BC4A5F3" w14:textId="77777777" w:rsidR="00D717BA" w:rsidRPr="00AE33D1" w:rsidRDefault="00D717BA" w:rsidP="00D7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621F2082" w14:textId="2A3B33D5" w:rsidR="00D717BA" w:rsidRPr="00AE33D1" w:rsidRDefault="00D717BA" w:rsidP="004A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bookmarkEnd w:id="46"/>
      <w:tr w:rsidR="00007E9D" w:rsidRPr="00AE33D1" w14:paraId="6BD39215" w14:textId="77777777" w:rsidTr="00DE26F3">
        <w:tc>
          <w:tcPr>
            <w:tcW w:w="1937" w:type="pct"/>
            <w:gridSpan w:val="2"/>
            <w:shd w:val="clear" w:color="auto" w:fill="auto"/>
          </w:tcPr>
          <w:p w14:paraId="41C95F7B" w14:textId="3B5BA177" w:rsidR="00007E9D" w:rsidRPr="00AE33D1" w:rsidRDefault="00007E9D" w:rsidP="0000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45" w:type="pct"/>
          </w:tcPr>
          <w:p w14:paraId="6560C321" w14:textId="454E35F6" w:rsidR="00007E9D" w:rsidRPr="00AE33D1" w:rsidRDefault="00007E9D" w:rsidP="00007E9D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855,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146" w:type="pct"/>
          </w:tcPr>
          <w:p w14:paraId="4C2AB3D6" w14:textId="77777777" w:rsidR="00007E9D" w:rsidRPr="00AE33D1" w:rsidRDefault="00007E9D" w:rsidP="0000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14:paraId="1D41F355" w14:textId="6478EF23" w:rsidR="00007E9D" w:rsidRPr="00AE33D1" w:rsidRDefault="00007E9D" w:rsidP="00007E9D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807,342</w:t>
            </w:r>
          </w:p>
        </w:tc>
        <w:tc>
          <w:tcPr>
            <w:tcW w:w="147" w:type="pct"/>
          </w:tcPr>
          <w:p w14:paraId="0620CE83" w14:textId="77777777" w:rsidR="00007E9D" w:rsidRPr="00AE33D1" w:rsidRDefault="00007E9D" w:rsidP="0000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339F27C5" w14:textId="0E7B0A94" w:rsidR="00007E9D" w:rsidRPr="00AE33D1" w:rsidRDefault="00007E9D" w:rsidP="00491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2,575</w:t>
            </w:r>
          </w:p>
        </w:tc>
        <w:tc>
          <w:tcPr>
            <w:tcW w:w="147" w:type="pct"/>
          </w:tcPr>
          <w:p w14:paraId="7BC58289" w14:textId="77777777" w:rsidR="00007E9D" w:rsidRPr="00AE33D1" w:rsidRDefault="00007E9D" w:rsidP="0000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632DB708" w14:textId="215182B8" w:rsidR="00007E9D" w:rsidRPr="00AE33D1" w:rsidRDefault="00007E9D" w:rsidP="0000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007E9D" w:rsidRPr="00AE33D1" w14:paraId="1A82F174" w14:textId="77777777" w:rsidTr="00DE26F3">
        <w:tc>
          <w:tcPr>
            <w:tcW w:w="1937" w:type="pct"/>
            <w:gridSpan w:val="2"/>
            <w:shd w:val="clear" w:color="auto" w:fill="auto"/>
          </w:tcPr>
          <w:p w14:paraId="2C4AA77F" w14:textId="77777777" w:rsidR="00007E9D" w:rsidRPr="00AE33D1" w:rsidRDefault="00007E9D" w:rsidP="0000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645" w:type="pct"/>
          </w:tcPr>
          <w:p w14:paraId="47088D6D" w14:textId="5A299176" w:rsidR="00007E9D" w:rsidRPr="00AE33D1" w:rsidRDefault="00007E9D" w:rsidP="00007E9D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128,050</w:t>
            </w:r>
          </w:p>
        </w:tc>
        <w:tc>
          <w:tcPr>
            <w:tcW w:w="146" w:type="pct"/>
          </w:tcPr>
          <w:p w14:paraId="2E2663B8" w14:textId="77777777" w:rsidR="00007E9D" w:rsidRPr="00AE33D1" w:rsidRDefault="00007E9D" w:rsidP="0000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14:paraId="11CC4A83" w14:textId="724C3559" w:rsidR="00007E9D" w:rsidRPr="00AE33D1" w:rsidRDefault="00007E9D" w:rsidP="00007E9D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282,324</w:t>
            </w:r>
          </w:p>
        </w:tc>
        <w:tc>
          <w:tcPr>
            <w:tcW w:w="147" w:type="pct"/>
          </w:tcPr>
          <w:p w14:paraId="65532DB3" w14:textId="77777777" w:rsidR="00007E9D" w:rsidRPr="00AE33D1" w:rsidRDefault="00007E9D" w:rsidP="0000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430D0903" w14:textId="3F844502" w:rsidR="00007E9D" w:rsidRPr="00AE33D1" w:rsidRDefault="00007E9D" w:rsidP="00007E9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9" w:right="18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7" w:type="pct"/>
          </w:tcPr>
          <w:p w14:paraId="661FA1E3" w14:textId="77777777" w:rsidR="00007E9D" w:rsidRPr="00AE33D1" w:rsidRDefault="00007E9D" w:rsidP="0000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66926D96" w14:textId="7F582C17" w:rsidR="00007E9D" w:rsidRPr="00AE33D1" w:rsidRDefault="00007E9D" w:rsidP="0000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007E9D" w:rsidRPr="00AE33D1" w14:paraId="008A8B37" w14:textId="77777777" w:rsidTr="00DE26F3">
        <w:tc>
          <w:tcPr>
            <w:tcW w:w="1937" w:type="pct"/>
            <w:gridSpan w:val="2"/>
            <w:shd w:val="clear" w:color="auto" w:fill="auto"/>
          </w:tcPr>
          <w:p w14:paraId="32B9C7B6" w14:textId="053F3616" w:rsidR="00007E9D" w:rsidRPr="00AE33D1" w:rsidRDefault="00007E9D" w:rsidP="0000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645" w:type="pct"/>
          </w:tcPr>
          <w:p w14:paraId="1C2F5D06" w14:textId="23B0E9DA" w:rsidR="00007E9D" w:rsidRPr="00AE33D1" w:rsidRDefault="00007E9D" w:rsidP="00007E9D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  <w:r w:rsidRPr="00AE33D1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602</w:t>
            </w:r>
          </w:p>
        </w:tc>
        <w:tc>
          <w:tcPr>
            <w:tcW w:w="146" w:type="pct"/>
          </w:tcPr>
          <w:p w14:paraId="601062BB" w14:textId="77777777" w:rsidR="00007E9D" w:rsidRPr="00AE33D1" w:rsidRDefault="00007E9D" w:rsidP="0000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14:paraId="6FA87892" w14:textId="6688D43F" w:rsidR="00007E9D" w:rsidRPr="00AE33D1" w:rsidRDefault="00007E9D" w:rsidP="0000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79" w:right="181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7" w:type="pct"/>
          </w:tcPr>
          <w:p w14:paraId="2D2674AC" w14:textId="77777777" w:rsidR="00007E9D" w:rsidRPr="00AE33D1" w:rsidRDefault="00007E9D" w:rsidP="0000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3756B93C" w14:textId="6E001EAF" w:rsidR="00007E9D" w:rsidRPr="00AE33D1" w:rsidRDefault="00007E9D" w:rsidP="0000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41,893</w:t>
            </w:r>
          </w:p>
        </w:tc>
        <w:tc>
          <w:tcPr>
            <w:tcW w:w="147" w:type="pct"/>
          </w:tcPr>
          <w:p w14:paraId="150D08F8" w14:textId="77777777" w:rsidR="00007E9D" w:rsidRPr="00AE33D1" w:rsidRDefault="00007E9D" w:rsidP="0000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301DC13A" w14:textId="7036FEC7" w:rsidR="00007E9D" w:rsidRPr="00AE33D1" w:rsidRDefault="00007E9D" w:rsidP="0000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007E9D" w:rsidRPr="00AE33D1" w14:paraId="27344B03" w14:textId="77777777" w:rsidTr="00DE26F3">
        <w:tc>
          <w:tcPr>
            <w:tcW w:w="1937" w:type="pct"/>
            <w:gridSpan w:val="2"/>
          </w:tcPr>
          <w:p w14:paraId="4D237511" w14:textId="77777777" w:rsidR="00007E9D" w:rsidRPr="00AE33D1" w:rsidRDefault="00007E9D" w:rsidP="0000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644EEF7B" w14:textId="2D6423A8" w:rsidR="00007E9D" w:rsidRPr="00AE33D1" w:rsidRDefault="00007E9D" w:rsidP="00007E9D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054</w:t>
            </w:r>
            <w:r w:rsidRPr="00AE33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552</w:t>
            </w:r>
          </w:p>
        </w:tc>
        <w:tc>
          <w:tcPr>
            <w:tcW w:w="146" w:type="pct"/>
          </w:tcPr>
          <w:p w14:paraId="43462783" w14:textId="77777777" w:rsidR="00007E9D" w:rsidRPr="00AE33D1" w:rsidRDefault="00007E9D" w:rsidP="0000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double" w:sz="4" w:space="0" w:color="auto"/>
            </w:tcBorders>
          </w:tcPr>
          <w:p w14:paraId="7566A0A8" w14:textId="2615D241" w:rsidR="00007E9D" w:rsidRPr="00AE33D1" w:rsidRDefault="00007E9D" w:rsidP="00007E9D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1,377,909</w:t>
            </w:r>
          </w:p>
        </w:tc>
        <w:tc>
          <w:tcPr>
            <w:tcW w:w="147" w:type="pct"/>
          </w:tcPr>
          <w:p w14:paraId="7D2E4596" w14:textId="77777777" w:rsidR="00007E9D" w:rsidRPr="00AE33D1" w:rsidRDefault="00007E9D" w:rsidP="0000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733095BB" w14:textId="2098C679" w:rsidR="00007E9D" w:rsidRPr="00AE33D1" w:rsidRDefault="00007E9D" w:rsidP="0000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E33D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44,468</w:t>
            </w:r>
          </w:p>
        </w:tc>
        <w:tc>
          <w:tcPr>
            <w:tcW w:w="147" w:type="pct"/>
          </w:tcPr>
          <w:p w14:paraId="29ED2C15" w14:textId="77777777" w:rsidR="00007E9D" w:rsidRPr="00AE33D1" w:rsidRDefault="00007E9D" w:rsidP="0000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0AC0F2EE" w14:textId="00EB2985" w:rsidR="00007E9D" w:rsidRPr="00AE33D1" w:rsidRDefault="00007E9D" w:rsidP="0000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E33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  <w:tr w:rsidR="00007E9D" w:rsidRPr="00141347" w14:paraId="736C8822" w14:textId="77777777" w:rsidTr="00DE26F3">
        <w:tc>
          <w:tcPr>
            <w:tcW w:w="1937" w:type="pct"/>
            <w:gridSpan w:val="2"/>
          </w:tcPr>
          <w:p w14:paraId="1C2E6E8F" w14:textId="77777777" w:rsidR="00007E9D" w:rsidRPr="00141347" w:rsidRDefault="00007E9D" w:rsidP="0000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45" w:type="pct"/>
          </w:tcPr>
          <w:p w14:paraId="3C542DD4" w14:textId="77777777" w:rsidR="00007E9D" w:rsidRPr="00141347" w:rsidRDefault="00007E9D" w:rsidP="0000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14:paraId="046EFB9B" w14:textId="77777777" w:rsidR="00007E9D" w:rsidRPr="00141347" w:rsidRDefault="00007E9D" w:rsidP="0000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692" w:type="pct"/>
          </w:tcPr>
          <w:p w14:paraId="30B717C4" w14:textId="77777777" w:rsidR="00007E9D" w:rsidRPr="00141347" w:rsidRDefault="00007E9D" w:rsidP="0000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7B17855A" w14:textId="77777777" w:rsidR="00007E9D" w:rsidRPr="00141347" w:rsidRDefault="00007E9D" w:rsidP="0000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644" w:type="pct"/>
          </w:tcPr>
          <w:p w14:paraId="5063D504" w14:textId="77777777" w:rsidR="00007E9D" w:rsidRPr="00141347" w:rsidRDefault="00007E9D" w:rsidP="0000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20EFD618" w14:textId="77777777" w:rsidR="00007E9D" w:rsidRPr="00141347" w:rsidRDefault="00007E9D" w:rsidP="0000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642" w:type="pct"/>
          </w:tcPr>
          <w:p w14:paraId="2BF50FD1" w14:textId="77777777" w:rsidR="00007E9D" w:rsidRPr="00141347" w:rsidRDefault="00007E9D" w:rsidP="0000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20"/>
                <w:szCs w:val="20"/>
              </w:rPr>
            </w:pPr>
          </w:p>
        </w:tc>
      </w:tr>
      <w:tr w:rsidR="00007E9D" w:rsidRPr="00AE33D1" w14:paraId="6B234F32" w14:textId="77777777" w:rsidTr="00DE26F3">
        <w:tc>
          <w:tcPr>
            <w:tcW w:w="1937" w:type="pct"/>
            <w:gridSpan w:val="2"/>
          </w:tcPr>
          <w:p w14:paraId="6666A741" w14:textId="77777777" w:rsidR="00007E9D" w:rsidRPr="00AE33D1" w:rsidRDefault="00007E9D" w:rsidP="0000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45" w:type="pct"/>
          </w:tcPr>
          <w:p w14:paraId="0B2B4C6C" w14:textId="77777777" w:rsidR="00007E9D" w:rsidRPr="00AE33D1" w:rsidRDefault="00007E9D" w:rsidP="0000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6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</w:tcPr>
          <w:p w14:paraId="171F7C9D" w14:textId="77777777" w:rsidR="00007E9D" w:rsidRPr="00AE33D1" w:rsidRDefault="00007E9D" w:rsidP="0000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</w:tcPr>
          <w:p w14:paraId="2DFC6169" w14:textId="77777777" w:rsidR="00007E9D" w:rsidRPr="00AE33D1" w:rsidRDefault="00007E9D" w:rsidP="0000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6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4631D2D5" w14:textId="77777777" w:rsidR="00007E9D" w:rsidRPr="00AE33D1" w:rsidRDefault="00007E9D" w:rsidP="0000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14:paraId="00721F7B" w14:textId="77777777" w:rsidR="00007E9D" w:rsidRPr="00AE33D1" w:rsidRDefault="00007E9D" w:rsidP="0000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352E6CF4" w14:textId="77777777" w:rsidR="00007E9D" w:rsidRPr="00AE33D1" w:rsidRDefault="00007E9D" w:rsidP="0000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</w:tcPr>
          <w:p w14:paraId="51169A1E" w14:textId="77777777" w:rsidR="00007E9D" w:rsidRPr="00AE33D1" w:rsidRDefault="00007E9D" w:rsidP="0000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94512C" w:rsidRPr="00AE33D1" w14:paraId="6D9A0125" w14:textId="77777777" w:rsidTr="00752AD4">
        <w:tc>
          <w:tcPr>
            <w:tcW w:w="1937" w:type="pct"/>
            <w:gridSpan w:val="2"/>
            <w:shd w:val="clear" w:color="auto" w:fill="auto"/>
          </w:tcPr>
          <w:p w14:paraId="3292818B" w14:textId="77777777" w:rsidR="0094512C" w:rsidRPr="00AE33D1" w:rsidRDefault="0094512C" w:rsidP="00752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สัญญาค้ำประกัน</w:t>
            </w:r>
          </w:p>
        </w:tc>
        <w:tc>
          <w:tcPr>
            <w:tcW w:w="645" w:type="pct"/>
          </w:tcPr>
          <w:p w14:paraId="39807921" w14:textId="77777777" w:rsidR="0094512C" w:rsidRPr="00AE33D1" w:rsidRDefault="0094512C" w:rsidP="00752AD4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Pr="00AE33D1">
              <w:rPr>
                <w:rFonts w:asciiTheme="majorBidi" w:hAnsiTheme="majorBidi" w:cstheme="majorBidi"/>
                <w:sz w:val="30"/>
                <w:szCs w:val="30"/>
              </w:rPr>
              <w:t>,4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146" w:type="pct"/>
          </w:tcPr>
          <w:p w14:paraId="10B3B358" w14:textId="77777777" w:rsidR="0094512C" w:rsidRPr="00AE33D1" w:rsidRDefault="0094512C" w:rsidP="0075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14:paraId="58F3EDF7" w14:textId="77777777" w:rsidR="0094512C" w:rsidRPr="00AE33D1" w:rsidRDefault="0094512C" w:rsidP="00752AD4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140,075</w:t>
            </w:r>
          </w:p>
        </w:tc>
        <w:tc>
          <w:tcPr>
            <w:tcW w:w="147" w:type="pct"/>
          </w:tcPr>
          <w:p w14:paraId="20FD0303" w14:textId="77777777" w:rsidR="0094512C" w:rsidRPr="00AE33D1" w:rsidRDefault="0094512C" w:rsidP="0075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25693B3F" w14:textId="77777777" w:rsidR="0094512C" w:rsidRPr="00AE33D1" w:rsidRDefault="0094512C" w:rsidP="00752AD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9" w:right="18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7" w:type="pct"/>
          </w:tcPr>
          <w:p w14:paraId="5112995B" w14:textId="77777777" w:rsidR="0094512C" w:rsidRPr="00AE33D1" w:rsidRDefault="0094512C" w:rsidP="0075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51921E1C" w14:textId="77777777" w:rsidR="0094512C" w:rsidRPr="00AE33D1" w:rsidRDefault="0094512C" w:rsidP="0075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007E9D" w:rsidRPr="00AE33D1" w14:paraId="6D6343E3" w14:textId="77777777" w:rsidTr="00DE26F3">
        <w:tc>
          <w:tcPr>
            <w:tcW w:w="1937" w:type="pct"/>
            <w:gridSpan w:val="2"/>
            <w:shd w:val="clear" w:color="auto" w:fill="auto"/>
          </w:tcPr>
          <w:p w14:paraId="44A20EAD" w14:textId="77777777" w:rsidR="00007E9D" w:rsidRPr="00AE33D1" w:rsidRDefault="00007E9D" w:rsidP="0000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645" w:type="pct"/>
          </w:tcPr>
          <w:p w14:paraId="1819D0B3" w14:textId="09645903" w:rsidR="00007E9D" w:rsidRPr="00AE33D1" w:rsidRDefault="00007E9D" w:rsidP="00007E9D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Pr="00AE33D1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526</w:t>
            </w:r>
          </w:p>
        </w:tc>
        <w:tc>
          <w:tcPr>
            <w:tcW w:w="146" w:type="pct"/>
          </w:tcPr>
          <w:p w14:paraId="3168324D" w14:textId="77777777" w:rsidR="00007E9D" w:rsidRPr="00AE33D1" w:rsidRDefault="00007E9D" w:rsidP="0000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14:paraId="055E948F" w14:textId="0DBDBCD2" w:rsidR="00007E9D" w:rsidRPr="00AE33D1" w:rsidRDefault="00007E9D" w:rsidP="00007E9D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290,685</w:t>
            </w:r>
          </w:p>
        </w:tc>
        <w:tc>
          <w:tcPr>
            <w:tcW w:w="147" w:type="pct"/>
          </w:tcPr>
          <w:p w14:paraId="1875EA99" w14:textId="77777777" w:rsidR="00007E9D" w:rsidRPr="00AE33D1" w:rsidRDefault="00007E9D" w:rsidP="0000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7EB5AF58" w14:textId="71A09625" w:rsidR="00007E9D" w:rsidRPr="00AE33D1" w:rsidRDefault="00007E9D" w:rsidP="00007E9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9" w:right="1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7" w:type="pct"/>
          </w:tcPr>
          <w:p w14:paraId="1B14B2EA" w14:textId="77777777" w:rsidR="00007E9D" w:rsidRPr="00AE33D1" w:rsidRDefault="00007E9D" w:rsidP="0000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04207CE0" w14:textId="2AF7A4E5" w:rsidR="00007E9D" w:rsidRPr="00AE33D1" w:rsidRDefault="00007E9D" w:rsidP="0000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3,874</w:t>
            </w:r>
          </w:p>
        </w:tc>
      </w:tr>
      <w:tr w:rsidR="004919D6" w:rsidRPr="00AE33D1" w14:paraId="6F6AA5A0" w14:textId="77777777" w:rsidTr="00193AC2">
        <w:tc>
          <w:tcPr>
            <w:tcW w:w="1937" w:type="pct"/>
            <w:gridSpan w:val="2"/>
          </w:tcPr>
          <w:p w14:paraId="36341D26" w14:textId="77777777" w:rsidR="004919D6" w:rsidRPr="00AE33D1" w:rsidRDefault="004919D6" w:rsidP="00193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645" w:type="pct"/>
          </w:tcPr>
          <w:p w14:paraId="084F0271" w14:textId="77777777" w:rsidR="004919D6" w:rsidRPr="00AF2D3C" w:rsidRDefault="004919D6" w:rsidP="00193AC2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F2D3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734</w:t>
            </w:r>
          </w:p>
        </w:tc>
        <w:tc>
          <w:tcPr>
            <w:tcW w:w="146" w:type="pct"/>
          </w:tcPr>
          <w:p w14:paraId="5A1D4F0A" w14:textId="77777777" w:rsidR="004919D6" w:rsidRPr="00AE33D1" w:rsidRDefault="004919D6" w:rsidP="0019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</w:tcPr>
          <w:p w14:paraId="316E0FFF" w14:textId="77777777" w:rsidR="004919D6" w:rsidRPr="00AE33D1" w:rsidRDefault="004919D6" w:rsidP="0019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79" w:right="181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7" w:type="pct"/>
          </w:tcPr>
          <w:p w14:paraId="6668698C" w14:textId="77777777" w:rsidR="004919D6" w:rsidRPr="00AE33D1" w:rsidRDefault="004919D6" w:rsidP="0019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14:paraId="4EA61DBD" w14:textId="77777777" w:rsidR="004919D6" w:rsidRPr="00AE33D1" w:rsidRDefault="004919D6" w:rsidP="00193AC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9" w:right="1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7" w:type="pct"/>
          </w:tcPr>
          <w:p w14:paraId="55CFBB7E" w14:textId="77777777" w:rsidR="004919D6" w:rsidRPr="00AE33D1" w:rsidRDefault="004919D6" w:rsidP="0019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</w:tcPr>
          <w:p w14:paraId="1D58B6D4" w14:textId="77777777" w:rsidR="004919D6" w:rsidRPr="00AE33D1" w:rsidRDefault="004919D6" w:rsidP="0019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007E9D" w:rsidRPr="00AE33D1" w14:paraId="79FA7E30" w14:textId="77777777" w:rsidTr="00DE26F3">
        <w:tc>
          <w:tcPr>
            <w:tcW w:w="1937" w:type="pct"/>
            <w:gridSpan w:val="2"/>
          </w:tcPr>
          <w:p w14:paraId="75847230" w14:textId="77777777" w:rsidR="00007E9D" w:rsidRPr="00AE33D1" w:rsidRDefault="00007E9D" w:rsidP="0000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645" w:type="pct"/>
          </w:tcPr>
          <w:p w14:paraId="751D80D0" w14:textId="018C015D" w:rsidR="00007E9D" w:rsidRPr="00AE33D1" w:rsidRDefault="00007E9D" w:rsidP="00007E9D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888</w:t>
            </w:r>
          </w:p>
        </w:tc>
        <w:tc>
          <w:tcPr>
            <w:tcW w:w="146" w:type="pct"/>
          </w:tcPr>
          <w:p w14:paraId="07E3A2A1" w14:textId="77777777" w:rsidR="00007E9D" w:rsidRPr="00AE33D1" w:rsidRDefault="00007E9D" w:rsidP="0000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14:paraId="42E29FBA" w14:textId="6A7BA225" w:rsidR="00007E9D" w:rsidRPr="00AE33D1" w:rsidRDefault="00007E9D" w:rsidP="00007E9D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16,245</w:t>
            </w:r>
          </w:p>
        </w:tc>
        <w:tc>
          <w:tcPr>
            <w:tcW w:w="147" w:type="pct"/>
          </w:tcPr>
          <w:p w14:paraId="0B1686FA" w14:textId="77777777" w:rsidR="00007E9D" w:rsidRPr="00AE33D1" w:rsidRDefault="00007E9D" w:rsidP="0000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7A44E794" w14:textId="5DE27885" w:rsidR="00007E9D" w:rsidRPr="00AE33D1" w:rsidRDefault="00007E9D" w:rsidP="00007E9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9" w:right="18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7" w:type="pct"/>
          </w:tcPr>
          <w:p w14:paraId="407512E6" w14:textId="77777777" w:rsidR="00007E9D" w:rsidRPr="00AE33D1" w:rsidRDefault="00007E9D" w:rsidP="0000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6662DE64" w14:textId="6EEB96BC" w:rsidR="00007E9D" w:rsidRPr="00AE33D1" w:rsidRDefault="00007E9D" w:rsidP="0000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007E9D" w:rsidRPr="00AE33D1" w14:paraId="137DBB6F" w14:textId="77777777" w:rsidTr="00DE26F3">
        <w:tc>
          <w:tcPr>
            <w:tcW w:w="1937" w:type="pct"/>
            <w:gridSpan w:val="2"/>
          </w:tcPr>
          <w:p w14:paraId="19C7EBCE" w14:textId="77777777" w:rsidR="00007E9D" w:rsidRPr="00AE33D1" w:rsidRDefault="00007E9D" w:rsidP="0000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25ADF4C3" w14:textId="7DECBE15" w:rsidR="00007E9D" w:rsidRPr="00AE33D1" w:rsidRDefault="00007E9D" w:rsidP="00007E9D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</w:t>
            </w:r>
            <w:r w:rsidR="00B1234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17</w:t>
            </w:r>
            <w:r w:rsidRPr="00AE33D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624</w:t>
            </w:r>
          </w:p>
        </w:tc>
        <w:tc>
          <w:tcPr>
            <w:tcW w:w="146" w:type="pct"/>
          </w:tcPr>
          <w:p w14:paraId="1D9395CA" w14:textId="77777777" w:rsidR="00007E9D" w:rsidRPr="00AE33D1" w:rsidRDefault="00007E9D" w:rsidP="0000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double" w:sz="4" w:space="0" w:color="auto"/>
            </w:tcBorders>
          </w:tcPr>
          <w:p w14:paraId="41E61BA8" w14:textId="5F029E82" w:rsidR="00007E9D" w:rsidRPr="00AE33D1" w:rsidRDefault="00007E9D" w:rsidP="00007E9D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447,005</w:t>
            </w:r>
          </w:p>
        </w:tc>
        <w:tc>
          <w:tcPr>
            <w:tcW w:w="147" w:type="pct"/>
          </w:tcPr>
          <w:p w14:paraId="33BFDB7E" w14:textId="77777777" w:rsidR="00007E9D" w:rsidRPr="00AE33D1" w:rsidRDefault="00007E9D" w:rsidP="0000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625433FB" w14:textId="543669F8" w:rsidR="00007E9D" w:rsidRPr="00AE33D1" w:rsidRDefault="00007E9D" w:rsidP="00007E9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9" w:right="1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47" w:type="pct"/>
          </w:tcPr>
          <w:p w14:paraId="535B21C3" w14:textId="77777777" w:rsidR="00007E9D" w:rsidRPr="00AE33D1" w:rsidRDefault="00007E9D" w:rsidP="0000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6A2B2029" w14:textId="304D9CBD" w:rsidR="00007E9D" w:rsidRPr="00AE33D1" w:rsidRDefault="00007E9D" w:rsidP="0000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E33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3,874</w:t>
            </w:r>
          </w:p>
        </w:tc>
      </w:tr>
    </w:tbl>
    <w:p w14:paraId="16D0E001" w14:textId="77777777" w:rsidR="00020DB6" w:rsidRPr="00AE33D1" w:rsidRDefault="00020DB6" w:rsidP="00C30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543426ED" w14:textId="77777777" w:rsidR="00020DB6" w:rsidRPr="00AE33D1" w:rsidRDefault="00020DB6" w:rsidP="0002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  <w:cs/>
        </w:rPr>
      </w:pPr>
      <w:r w:rsidRPr="00AE33D1">
        <w:rPr>
          <w:rFonts w:ascii="Angsana New" w:eastAsia="MS Mincho" w:hAnsi="Angsana New"/>
          <w:i/>
          <w:iCs/>
          <w:sz w:val="30"/>
          <w:szCs w:val="30"/>
          <w:cs/>
        </w:rPr>
        <w:t>สัญญา</w:t>
      </w:r>
      <w:r w:rsidRPr="00AE33D1">
        <w:rPr>
          <w:rFonts w:ascii="Angsana New" w:eastAsia="MS Mincho" w:hAnsi="Angsana New" w:hint="cs"/>
          <w:i/>
          <w:iCs/>
          <w:sz w:val="30"/>
          <w:szCs w:val="30"/>
          <w:cs/>
        </w:rPr>
        <w:t xml:space="preserve">ค้ำประกัน </w:t>
      </w:r>
    </w:p>
    <w:p w14:paraId="6FC62B7C" w14:textId="77777777" w:rsidR="00020DB6" w:rsidRPr="00AE33D1" w:rsidRDefault="00020DB6" w:rsidP="0002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207F28A3" w14:textId="14E75188" w:rsidR="00020DB6" w:rsidRPr="00AE33D1" w:rsidRDefault="00020DB6" w:rsidP="0002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AE33D1">
        <w:rPr>
          <w:rFonts w:ascii="Angsana New" w:eastAsia="MS Mincho" w:hAnsi="Angsana New" w:hint="cs"/>
          <w:sz w:val="30"/>
          <w:szCs w:val="30"/>
          <w:cs/>
        </w:rPr>
        <w:t>กลุ่มบริษัทได้ทำสัญญาวงเงินค้ำประกันกับสถาบันการเงินในประเทศหลายแห่ง วงเงินรวม</w:t>
      </w:r>
      <w:r w:rsidRPr="00AE33D1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FF4FD0" w:rsidRPr="00AE33D1">
        <w:rPr>
          <w:rFonts w:ascii="Angsana New" w:eastAsia="MS Mincho" w:hAnsi="Angsana New"/>
          <w:sz w:val="30"/>
          <w:szCs w:val="30"/>
        </w:rPr>
        <w:t>210</w:t>
      </w:r>
      <w:r w:rsidRPr="00AE33D1">
        <w:rPr>
          <w:rFonts w:ascii="Angsana New" w:eastAsia="MS Mincho" w:hAnsi="Angsana New"/>
          <w:sz w:val="30"/>
          <w:szCs w:val="30"/>
        </w:rPr>
        <w:t xml:space="preserve">.00 </w:t>
      </w:r>
      <w:r w:rsidRPr="00AE33D1">
        <w:rPr>
          <w:rFonts w:ascii="Angsana New" w:eastAsia="MS Mincho" w:hAnsi="Angsana New" w:hint="cs"/>
          <w:sz w:val="30"/>
          <w:szCs w:val="30"/>
          <w:cs/>
        </w:rPr>
        <w:t>ล้านบาท</w:t>
      </w:r>
      <w:r w:rsidRPr="00AE33D1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AE33D1">
        <w:rPr>
          <w:rFonts w:ascii="Angsana New" w:eastAsia="MS Mincho" w:hAnsi="Angsana New" w:hint="cs"/>
          <w:sz w:val="30"/>
          <w:szCs w:val="30"/>
          <w:cs/>
        </w:rPr>
        <w:t>เพื่อใช้เป็นหลักค้ำประกันการใช้ไฟฟ้าของแต่ละโครงการของกลุ่มบริษัท</w:t>
      </w:r>
      <w:r w:rsidRPr="00AE33D1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AE33D1">
        <w:rPr>
          <w:rFonts w:ascii="Angsana New" w:eastAsia="MS Mincho" w:hAnsi="Angsana New" w:hint="cs"/>
          <w:sz w:val="30"/>
          <w:szCs w:val="30"/>
          <w:cs/>
        </w:rPr>
        <w:t>ณ</w:t>
      </w:r>
      <w:r w:rsidRPr="00AE33D1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AE33D1">
        <w:rPr>
          <w:rFonts w:ascii="Angsana New" w:eastAsia="MS Mincho" w:hAnsi="Angsana New" w:hint="cs"/>
          <w:sz w:val="30"/>
          <w:szCs w:val="30"/>
          <w:cs/>
        </w:rPr>
        <w:t>วันที่</w:t>
      </w:r>
      <w:r w:rsidRPr="00AE33D1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AE33D1">
        <w:rPr>
          <w:rFonts w:ascii="Angsana New" w:eastAsia="MS Mincho" w:hAnsi="Angsana New"/>
          <w:sz w:val="30"/>
          <w:szCs w:val="30"/>
        </w:rPr>
        <w:t xml:space="preserve">31 </w:t>
      </w:r>
      <w:r w:rsidRPr="00AE33D1">
        <w:rPr>
          <w:rFonts w:ascii="Angsana New" w:eastAsia="MS Mincho" w:hAnsi="Angsana New" w:hint="cs"/>
          <w:sz w:val="30"/>
          <w:szCs w:val="30"/>
          <w:cs/>
        </w:rPr>
        <w:t xml:space="preserve">ธันวาคม </w:t>
      </w:r>
      <w:r w:rsidRPr="00AE33D1">
        <w:rPr>
          <w:rFonts w:ascii="Angsana New" w:eastAsia="MS Mincho" w:hAnsi="Angsana New"/>
          <w:sz w:val="30"/>
          <w:szCs w:val="30"/>
        </w:rPr>
        <w:t xml:space="preserve">2563 </w:t>
      </w:r>
      <w:r w:rsidRPr="00AE33D1">
        <w:rPr>
          <w:rFonts w:ascii="Angsana New" w:eastAsia="MS Mincho" w:hAnsi="Angsana New" w:hint="cs"/>
          <w:sz w:val="30"/>
          <w:szCs w:val="30"/>
          <w:cs/>
        </w:rPr>
        <w:t>กลุ่มบริษัทมี</w:t>
      </w:r>
      <w:r w:rsidR="00141347">
        <w:rPr>
          <w:rFonts w:ascii="Angsana New" w:eastAsia="MS Mincho" w:hAnsi="Angsana New"/>
          <w:sz w:val="30"/>
          <w:szCs w:val="30"/>
          <w:cs/>
        </w:rPr>
        <w:br/>
      </w:r>
      <w:r w:rsidRPr="00AE33D1">
        <w:rPr>
          <w:rFonts w:ascii="Angsana New" w:eastAsia="MS Mincho" w:hAnsi="Angsana New" w:hint="cs"/>
          <w:sz w:val="30"/>
          <w:szCs w:val="30"/>
          <w:cs/>
        </w:rPr>
        <w:t>ภาระผูกพันจากสัญญาค้ำประกันทั้งสิ้นจำนวน</w:t>
      </w:r>
      <w:r w:rsidRPr="00AE33D1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D65149" w:rsidRPr="00AE33D1">
        <w:rPr>
          <w:rFonts w:asciiTheme="majorBidi" w:hAnsiTheme="majorBidi" w:cstheme="majorBidi"/>
          <w:sz w:val="30"/>
          <w:szCs w:val="30"/>
        </w:rPr>
        <w:t>15</w:t>
      </w:r>
      <w:r w:rsidR="00685576">
        <w:rPr>
          <w:rFonts w:asciiTheme="majorBidi" w:hAnsiTheme="majorBidi" w:cstheme="majorBidi"/>
          <w:sz w:val="30"/>
          <w:szCs w:val="30"/>
        </w:rPr>
        <w:t>0</w:t>
      </w:r>
      <w:r w:rsidR="00D65149" w:rsidRPr="00AE33D1">
        <w:rPr>
          <w:rFonts w:asciiTheme="majorBidi" w:hAnsiTheme="majorBidi" w:cstheme="majorBidi"/>
          <w:sz w:val="30"/>
          <w:szCs w:val="30"/>
        </w:rPr>
        <w:t>.</w:t>
      </w:r>
      <w:r w:rsidR="00685576">
        <w:rPr>
          <w:rFonts w:asciiTheme="majorBidi" w:hAnsiTheme="majorBidi" w:cstheme="majorBidi"/>
          <w:sz w:val="30"/>
          <w:szCs w:val="30"/>
        </w:rPr>
        <w:t>84</w:t>
      </w:r>
      <w:r w:rsidRPr="00AE33D1">
        <w:rPr>
          <w:rFonts w:ascii="Angsana New" w:eastAsia="MS Mincho" w:hAnsi="Angsana New"/>
          <w:sz w:val="30"/>
          <w:szCs w:val="30"/>
        </w:rPr>
        <w:t xml:space="preserve"> </w:t>
      </w:r>
      <w:r w:rsidRPr="00AE33D1">
        <w:rPr>
          <w:rFonts w:ascii="Angsana New" w:eastAsia="MS Mincho" w:hAnsi="Angsana New" w:hint="cs"/>
          <w:sz w:val="30"/>
          <w:szCs w:val="30"/>
          <w:cs/>
        </w:rPr>
        <w:t>ล้านบาท</w:t>
      </w:r>
    </w:p>
    <w:p w14:paraId="4946C0F8" w14:textId="77777777" w:rsidR="00020DB6" w:rsidRPr="00AE33D1" w:rsidRDefault="00020DB6" w:rsidP="0002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3A65B612" w14:textId="77777777" w:rsidR="00020DB6" w:rsidRPr="00AE33D1" w:rsidRDefault="00020DB6" w:rsidP="0002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AE33D1">
        <w:rPr>
          <w:rFonts w:ascii="Angsana New" w:eastAsia="MS Mincho" w:hAnsi="Angsana New"/>
          <w:i/>
          <w:iCs/>
          <w:sz w:val="30"/>
          <w:szCs w:val="30"/>
          <w:cs/>
        </w:rPr>
        <w:t>สัญญาบริการ</w:t>
      </w:r>
    </w:p>
    <w:p w14:paraId="6B06B16B" w14:textId="77777777" w:rsidR="00020DB6" w:rsidRPr="00AE33D1" w:rsidRDefault="00020DB6" w:rsidP="0002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7AD150C0" w14:textId="77777777" w:rsidR="00020DB6" w:rsidRPr="00AE33D1" w:rsidRDefault="00020DB6" w:rsidP="0002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AE33D1">
        <w:rPr>
          <w:rFonts w:ascii="Angsana New" w:eastAsia="MS Mincho" w:hAnsi="Angsana New"/>
          <w:sz w:val="30"/>
          <w:szCs w:val="30"/>
          <w:cs/>
        </w:rPr>
        <w:t xml:space="preserve">กลุ่มบริษัทได้ทำสัญญาบริการกับบริษัทในประเทศหลายแห่ง เกี่ยวกับการบริการสาธารณูปโภคต่างๆ โดยมีกำหนดระยะเวลา </w:t>
      </w:r>
      <w:r w:rsidRPr="00AE33D1">
        <w:rPr>
          <w:rFonts w:ascii="Angsana New" w:eastAsia="MS Mincho" w:hAnsi="Angsana New"/>
          <w:sz w:val="30"/>
          <w:szCs w:val="30"/>
        </w:rPr>
        <w:t xml:space="preserve">1 </w:t>
      </w:r>
      <w:r w:rsidRPr="00AE33D1">
        <w:rPr>
          <w:rFonts w:ascii="Angsana New" w:eastAsia="MS Mincho" w:hAnsi="Angsana New"/>
          <w:sz w:val="30"/>
          <w:szCs w:val="30"/>
          <w:cs/>
        </w:rPr>
        <w:t xml:space="preserve">ถึง </w:t>
      </w:r>
      <w:r w:rsidRPr="00AE33D1">
        <w:rPr>
          <w:rFonts w:ascii="Angsana New" w:eastAsia="MS Mincho" w:hAnsi="Angsana New"/>
          <w:sz w:val="30"/>
          <w:szCs w:val="30"/>
        </w:rPr>
        <w:t xml:space="preserve">5 </w:t>
      </w:r>
      <w:r w:rsidRPr="00AE33D1">
        <w:rPr>
          <w:rFonts w:ascii="Angsana New" w:eastAsia="MS Mincho" w:hAnsi="Angsana New"/>
          <w:sz w:val="30"/>
          <w:szCs w:val="30"/>
          <w:cs/>
        </w:rPr>
        <w:t>ปี ทั้งนี้ กลุ่มบริษัทต้องจ่ายค่าบริการเป็นรายเดือนตามอัตราที่ระบุไว้ในสัญญา</w:t>
      </w:r>
    </w:p>
    <w:p w14:paraId="5262CAA1" w14:textId="46A15ADD" w:rsidR="00020DB6" w:rsidRPr="00AE33D1" w:rsidRDefault="00020DB6" w:rsidP="0002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eastAsia="MS Mincho" w:hAnsi="Angsana New"/>
          <w:i/>
          <w:iCs/>
          <w:sz w:val="30"/>
          <w:szCs w:val="30"/>
        </w:rPr>
      </w:pPr>
      <w:r w:rsidRPr="00AE33D1">
        <w:rPr>
          <w:rFonts w:ascii="Angsana New" w:eastAsia="MS Mincho" w:hAnsi="Angsana New"/>
          <w:i/>
          <w:iCs/>
          <w:sz w:val="30"/>
          <w:szCs w:val="30"/>
          <w:cs/>
        </w:rPr>
        <w:lastRenderedPageBreak/>
        <w:t>สัญญาบริหารโรงแรม</w:t>
      </w:r>
      <w:r w:rsidRPr="00AE33D1">
        <w:rPr>
          <w:rFonts w:ascii="Angsana New" w:eastAsia="MS Mincho" w:hAnsi="Angsana New"/>
          <w:i/>
          <w:iCs/>
          <w:sz w:val="30"/>
          <w:szCs w:val="30"/>
        </w:rPr>
        <w:br/>
      </w:r>
    </w:p>
    <w:p w14:paraId="33046372" w14:textId="77777777" w:rsidR="00020DB6" w:rsidRPr="00AE33D1" w:rsidRDefault="00020DB6" w:rsidP="0002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AE33D1">
        <w:rPr>
          <w:rFonts w:ascii="Angsana New" w:eastAsia="MS Mincho" w:hAnsi="Angsana New" w:hint="cs"/>
          <w:sz w:val="30"/>
          <w:szCs w:val="30"/>
          <w:cs/>
        </w:rPr>
        <w:t>บริษัทย่อยหลายแห่งได้ทำสัญญา</w:t>
      </w:r>
      <w:r w:rsidRPr="00AE33D1">
        <w:rPr>
          <w:rFonts w:ascii="Angsana New" w:eastAsia="MS Mincho" w:hAnsi="Angsana New"/>
          <w:sz w:val="30"/>
          <w:szCs w:val="30"/>
          <w:cs/>
        </w:rPr>
        <w:t xml:space="preserve">รับบริการงานด้านบริหารงานกับบริษัทผู้บริหารโรงแรมหลายแห่งซึ่งจะให้บริการด้านการบริหารงานและงานด้านการตลาดแก่บริษัท สัญญาดังกล่าวมีกำหนดระยะเวลาตั้งแต่ </w:t>
      </w:r>
      <w:r w:rsidRPr="00AE33D1">
        <w:rPr>
          <w:rFonts w:ascii="Angsana New" w:eastAsia="MS Mincho" w:hAnsi="Angsana New"/>
          <w:sz w:val="30"/>
          <w:szCs w:val="30"/>
        </w:rPr>
        <w:t>10</w:t>
      </w:r>
      <w:r w:rsidRPr="00AE33D1">
        <w:rPr>
          <w:rFonts w:ascii="Angsana New" w:eastAsia="MS Mincho" w:hAnsi="Angsana New"/>
          <w:sz w:val="30"/>
          <w:szCs w:val="30"/>
          <w:cs/>
        </w:rPr>
        <w:t xml:space="preserve"> ถึง </w:t>
      </w:r>
      <w:r w:rsidRPr="00AE33D1">
        <w:rPr>
          <w:rFonts w:ascii="Angsana New" w:eastAsia="MS Mincho" w:hAnsi="Angsana New"/>
          <w:sz w:val="30"/>
          <w:szCs w:val="30"/>
        </w:rPr>
        <w:t>20</w:t>
      </w:r>
      <w:r w:rsidRPr="00AE33D1">
        <w:rPr>
          <w:rFonts w:ascii="Angsana New" w:eastAsia="MS Mincho" w:hAnsi="Angsana New"/>
          <w:sz w:val="30"/>
          <w:szCs w:val="30"/>
          <w:cs/>
        </w:rPr>
        <w:t xml:space="preserve"> ปี </w:t>
      </w:r>
      <w:r w:rsidRPr="00AE33D1">
        <w:rPr>
          <w:rFonts w:ascii="Angsana New" w:eastAsia="MS Mincho" w:hAnsi="Angsana New"/>
          <w:sz w:val="30"/>
          <w:szCs w:val="30"/>
          <w:cs/>
        </w:rPr>
        <w:br/>
        <w:t>และสามารถต่ออายุสัญญาได้ตามที่กำหนดไว้ในสัญญา โดยบริษัทมีภาระผูกพันที่จะต้องจ่ายค่าธรรมเนียมบริหารและค่าส่วนแบ่งการตลาดตามเกณฑ์ที่ระบุไว้ในสัญญ</w:t>
      </w:r>
      <w:r w:rsidRPr="00AE33D1">
        <w:rPr>
          <w:rFonts w:ascii="Angsana New" w:eastAsia="MS Mincho" w:hAnsi="Angsana New" w:hint="cs"/>
          <w:sz w:val="30"/>
          <w:szCs w:val="30"/>
          <w:cs/>
        </w:rPr>
        <w:t>า</w:t>
      </w:r>
    </w:p>
    <w:p w14:paraId="36882F3F" w14:textId="77777777" w:rsidR="00AE6439" w:rsidRDefault="00AE6439" w:rsidP="0002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0F385A71" w14:textId="41F9F4E8" w:rsidR="00020DB6" w:rsidRPr="00AE33D1" w:rsidRDefault="00020DB6" w:rsidP="0002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AE33D1">
        <w:rPr>
          <w:rFonts w:ascii="Angsana New" w:eastAsia="MS Mincho" w:hAnsi="Angsana New"/>
          <w:sz w:val="30"/>
          <w:szCs w:val="30"/>
          <w:cs/>
        </w:rPr>
        <w:t xml:space="preserve">เมื่อวันที่ </w:t>
      </w:r>
      <w:r w:rsidRPr="00AE33D1">
        <w:rPr>
          <w:rFonts w:ascii="Angsana New" w:eastAsia="MS Mincho" w:hAnsi="Angsana New"/>
          <w:sz w:val="30"/>
          <w:szCs w:val="30"/>
        </w:rPr>
        <w:t>1</w:t>
      </w:r>
      <w:r w:rsidRPr="00AE33D1">
        <w:rPr>
          <w:rFonts w:ascii="Angsana New" w:eastAsia="MS Mincho" w:hAnsi="Angsana New"/>
          <w:sz w:val="30"/>
          <w:szCs w:val="30"/>
          <w:cs/>
        </w:rPr>
        <w:t xml:space="preserve"> สิงหาคม </w:t>
      </w:r>
      <w:r w:rsidRPr="00AE33D1">
        <w:rPr>
          <w:rFonts w:ascii="Angsana New" w:eastAsia="MS Mincho" w:hAnsi="Angsana New"/>
          <w:sz w:val="30"/>
          <w:szCs w:val="30"/>
        </w:rPr>
        <w:t>2560</w:t>
      </w:r>
      <w:r w:rsidRPr="00AE33D1">
        <w:rPr>
          <w:rFonts w:ascii="Angsana New" w:eastAsia="MS Mincho" w:hAnsi="Angsana New"/>
          <w:sz w:val="30"/>
          <w:szCs w:val="30"/>
          <w:cs/>
        </w:rPr>
        <w:t xml:space="preserve"> บริษัท</w:t>
      </w:r>
      <w:r w:rsidRPr="00AE33D1">
        <w:rPr>
          <w:rFonts w:ascii="Angsana New" w:eastAsia="MS Mincho" w:hAnsi="Angsana New" w:hint="cs"/>
          <w:sz w:val="30"/>
          <w:szCs w:val="30"/>
          <w:cs/>
        </w:rPr>
        <w:t>ย่อยแห่งหนึ่ง</w:t>
      </w:r>
      <w:r w:rsidRPr="00AE33D1">
        <w:rPr>
          <w:rFonts w:ascii="Angsana New" w:eastAsia="MS Mincho" w:hAnsi="Angsana New"/>
          <w:sz w:val="30"/>
          <w:szCs w:val="30"/>
          <w:cs/>
        </w:rPr>
        <w:t>ได้ลงนามในสัญญาแปลงหนี้ใหม่ระหว่าง</w:t>
      </w:r>
      <w:r w:rsidRPr="00AE33D1">
        <w:rPr>
          <w:rFonts w:ascii="Angsana New" w:eastAsia="MS Mincho" w:hAnsi="Angsana New" w:hint="cs"/>
          <w:sz w:val="30"/>
          <w:szCs w:val="30"/>
          <w:cs/>
        </w:rPr>
        <w:t>บ</w:t>
      </w:r>
      <w:r w:rsidRPr="00AE33D1">
        <w:rPr>
          <w:rFonts w:ascii="Angsana New" w:eastAsia="MS Mincho" w:hAnsi="Angsana New"/>
          <w:sz w:val="30"/>
          <w:szCs w:val="30"/>
          <w:cs/>
        </w:rPr>
        <w:t>ริษัท</w:t>
      </w:r>
      <w:r w:rsidRPr="00AE33D1">
        <w:rPr>
          <w:rFonts w:ascii="Angsana New" w:eastAsia="MS Mincho" w:hAnsi="Angsana New"/>
          <w:sz w:val="30"/>
          <w:szCs w:val="30"/>
        </w:rPr>
        <w:t xml:space="preserve"> </w:t>
      </w:r>
      <w:r w:rsidRPr="00AE33D1">
        <w:rPr>
          <w:rFonts w:ascii="Angsana New" w:eastAsia="MS Mincho" w:hAnsi="Angsana New"/>
          <w:sz w:val="30"/>
          <w:szCs w:val="30"/>
          <w:cs/>
        </w:rPr>
        <w:t>เดอะ</w:t>
      </w:r>
      <w:r w:rsidRPr="00AE33D1">
        <w:rPr>
          <w:rFonts w:ascii="Angsana New" w:eastAsia="MS Mincho" w:hAnsi="Angsana New"/>
          <w:sz w:val="30"/>
          <w:szCs w:val="30"/>
        </w:rPr>
        <w:t xml:space="preserve"> </w:t>
      </w:r>
      <w:r w:rsidRPr="00AE33D1">
        <w:rPr>
          <w:rFonts w:ascii="Angsana New" w:eastAsia="MS Mincho" w:hAnsi="Angsana New"/>
          <w:sz w:val="30"/>
          <w:szCs w:val="30"/>
          <w:cs/>
        </w:rPr>
        <w:t xml:space="preserve">โฮเทล สุขุมวิท </w:t>
      </w:r>
      <w:r w:rsidRPr="00AE33D1">
        <w:rPr>
          <w:rFonts w:ascii="Angsana New" w:eastAsia="MS Mincho" w:hAnsi="Angsana New"/>
          <w:sz w:val="30"/>
          <w:szCs w:val="30"/>
        </w:rPr>
        <w:t>50</w:t>
      </w:r>
      <w:r w:rsidRPr="00AE33D1">
        <w:rPr>
          <w:rFonts w:ascii="Angsana New" w:eastAsia="MS Mincho" w:hAnsi="Angsana New"/>
          <w:sz w:val="30"/>
          <w:szCs w:val="30"/>
          <w:cs/>
        </w:rPr>
        <w:t xml:space="preserve"> จำกัด</w:t>
      </w:r>
      <w:r w:rsidRPr="00AE33D1">
        <w:rPr>
          <w:rFonts w:ascii="Angsana New" w:eastAsia="MS Mincho" w:hAnsi="Angsana New"/>
          <w:sz w:val="30"/>
          <w:szCs w:val="30"/>
        </w:rPr>
        <w:t xml:space="preserve"> </w:t>
      </w:r>
      <w:r w:rsidRPr="00AE33D1">
        <w:rPr>
          <w:rFonts w:ascii="Angsana New" w:eastAsia="MS Mincho" w:hAnsi="Angsana New"/>
          <w:sz w:val="30"/>
          <w:szCs w:val="30"/>
          <w:cs/>
        </w:rPr>
        <w:t xml:space="preserve">และ </w:t>
      </w:r>
      <w:r w:rsidRPr="00AE33D1">
        <w:rPr>
          <w:rFonts w:ascii="Angsana New" w:eastAsia="MS Mincho" w:hAnsi="Angsana New"/>
          <w:sz w:val="30"/>
          <w:szCs w:val="30"/>
        </w:rPr>
        <w:t>Okura Nikko Hotel Management Company Limited (“</w:t>
      </w:r>
      <w:r w:rsidRPr="00AE33D1">
        <w:rPr>
          <w:rFonts w:ascii="Angsana New" w:eastAsia="MS Mincho" w:hAnsi="Angsana New"/>
          <w:sz w:val="30"/>
          <w:szCs w:val="30"/>
          <w:cs/>
        </w:rPr>
        <w:t>บริษัทผู้บริหารโรงแรม”)</w:t>
      </w:r>
      <w:r w:rsidRPr="00AE33D1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AE33D1">
        <w:rPr>
          <w:rFonts w:ascii="Angsana New" w:eastAsia="MS Mincho" w:hAnsi="Angsana New"/>
          <w:sz w:val="30"/>
          <w:szCs w:val="30"/>
          <w:cs/>
        </w:rPr>
        <w:t>โดยบริษัท</w:t>
      </w:r>
      <w:r w:rsidRPr="00AE33D1">
        <w:rPr>
          <w:rFonts w:ascii="Angsana New" w:eastAsia="MS Mincho" w:hAnsi="Angsana New" w:hint="cs"/>
          <w:sz w:val="30"/>
          <w:szCs w:val="30"/>
          <w:cs/>
        </w:rPr>
        <w:t>ย่อย</w:t>
      </w:r>
      <w:r w:rsidRPr="00AE33D1">
        <w:rPr>
          <w:rFonts w:ascii="Angsana New" w:eastAsia="MS Mincho" w:hAnsi="Angsana New"/>
          <w:sz w:val="30"/>
          <w:szCs w:val="30"/>
          <w:cs/>
        </w:rPr>
        <w:t>ได้โอนหน้าที่และภาระผูกพันตามสัญญาการบริหารโรงแรม ซึ่ง</w:t>
      </w:r>
      <w:r w:rsidRPr="00AE33D1">
        <w:rPr>
          <w:rFonts w:ascii="Angsana New" w:eastAsia="MS Mincho" w:hAnsi="Angsana New" w:hint="cs"/>
          <w:sz w:val="30"/>
          <w:szCs w:val="30"/>
          <w:cs/>
        </w:rPr>
        <w:t>บริษัท</w:t>
      </w:r>
      <w:r w:rsidRPr="00AE33D1">
        <w:rPr>
          <w:rFonts w:ascii="Angsana New" w:eastAsia="MS Mincho" w:hAnsi="Angsana New"/>
          <w:sz w:val="30"/>
          <w:szCs w:val="30"/>
          <w:cs/>
        </w:rPr>
        <w:t>ผู้บริหารโรงแรมจะให้บริการด้านการบริหารงานและงานด้านการตลาดแก่บริษัท</w:t>
      </w:r>
      <w:r w:rsidRPr="00AE33D1">
        <w:rPr>
          <w:rFonts w:ascii="Angsana New" w:eastAsia="MS Mincho" w:hAnsi="Angsana New" w:hint="cs"/>
          <w:sz w:val="30"/>
          <w:szCs w:val="30"/>
          <w:cs/>
        </w:rPr>
        <w:t>ย่อย</w:t>
      </w:r>
      <w:r w:rsidRPr="00AE33D1">
        <w:rPr>
          <w:rFonts w:ascii="Angsana New" w:eastAsia="MS Mincho" w:hAnsi="Angsana New"/>
          <w:sz w:val="30"/>
          <w:szCs w:val="30"/>
          <w:cs/>
        </w:rPr>
        <w:t>ตามระยะเวลาของสัญญาที่</w:t>
      </w:r>
      <w:r w:rsidRPr="00AE33D1">
        <w:rPr>
          <w:rFonts w:ascii="Angsana New" w:eastAsia="MS Mincho" w:hAnsi="Angsana New"/>
          <w:spacing w:val="-2"/>
          <w:sz w:val="30"/>
          <w:szCs w:val="30"/>
          <w:cs/>
        </w:rPr>
        <w:t>เหลืออยู่</w:t>
      </w:r>
      <w:r w:rsidRPr="00AE33D1">
        <w:rPr>
          <w:rFonts w:ascii="Angsana New" w:eastAsia="MS Mincho" w:hAnsi="Angsana New"/>
          <w:spacing w:val="-2"/>
          <w:sz w:val="30"/>
          <w:szCs w:val="30"/>
        </w:rPr>
        <w:t xml:space="preserve"> </w:t>
      </w:r>
      <w:r w:rsidRPr="00AE33D1">
        <w:rPr>
          <w:rFonts w:ascii="Angsana New" w:eastAsia="MS Mincho" w:hAnsi="Angsana New"/>
          <w:spacing w:val="-2"/>
          <w:sz w:val="30"/>
          <w:szCs w:val="30"/>
          <w:cs/>
        </w:rPr>
        <w:t xml:space="preserve">ซึ่งจะสิ้นสุดในเดือนพฤษภาคม </w:t>
      </w:r>
      <w:r w:rsidRPr="00AE33D1">
        <w:rPr>
          <w:rFonts w:ascii="Angsana New" w:eastAsia="MS Mincho" w:hAnsi="Angsana New"/>
          <w:spacing w:val="-2"/>
          <w:sz w:val="30"/>
          <w:szCs w:val="30"/>
        </w:rPr>
        <w:t>2570</w:t>
      </w:r>
      <w:r w:rsidRPr="00AE33D1">
        <w:rPr>
          <w:rFonts w:ascii="Angsana New" w:eastAsia="MS Mincho" w:hAnsi="Angsana New"/>
          <w:spacing w:val="-2"/>
          <w:sz w:val="30"/>
          <w:szCs w:val="30"/>
          <w:cs/>
        </w:rPr>
        <w:t xml:space="preserve"> และสามารถต่ออายุสัญญาได้ตามที่กำหนดไว้ในสัญญา โดยบริษัท</w:t>
      </w:r>
      <w:r w:rsidRPr="00AE33D1">
        <w:rPr>
          <w:rFonts w:ascii="Angsana New" w:eastAsia="MS Mincho" w:hAnsi="Angsana New" w:hint="cs"/>
          <w:spacing w:val="-2"/>
          <w:sz w:val="30"/>
          <w:szCs w:val="30"/>
          <w:cs/>
        </w:rPr>
        <w:t>ย่อย</w:t>
      </w:r>
      <w:r w:rsidRPr="00AE33D1">
        <w:rPr>
          <w:rFonts w:ascii="Angsana New" w:eastAsia="MS Mincho" w:hAnsi="Angsana New"/>
          <w:sz w:val="30"/>
          <w:szCs w:val="30"/>
          <w:cs/>
        </w:rPr>
        <w:t>มีภาระผูกพันที่จะต้องจ่ายค่าธรรมเนียมบริหารและค่าส่วนแบ่งการตลาดตามเกณฑ์ที่ระบุไว้ในสัญญา</w:t>
      </w:r>
    </w:p>
    <w:p w14:paraId="7FF26C80" w14:textId="77777777" w:rsidR="00020DB6" w:rsidRPr="00AE33D1" w:rsidRDefault="00020DB6" w:rsidP="0002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eastAsia="MS Mincho" w:hAnsi="Angsana New"/>
          <w:sz w:val="30"/>
          <w:szCs w:val="30"/>
        </w:rPr>
      </w:pPr>
    </w:p>
    <w:p w14:paraId="3C5932FA" w14:textId="0FA0FC75" w:rsidR="000249CD" w:rsidRPr="00AE33D1" w:rsidRDefault="00E855E5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bookmarkStart w:id="47" w:name="_Hlk211618"/>
      <w:r w:rsidRPr="00AE33D1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bookmarkEnd w:id="47"/>
    <w:p w14:paraId="45057CAF" w14:textId="77777777" w:rsidR="00113195" w:rsidRPr="00AE33D1" w:rsidRDefault="00113195" w:rsidP="00113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sz w:val="30"/>
          <w:szCs w:val="30"/>
        </w:rPr>
      </w:pPr>
    </w:p>
    <w:p w14:paraId="4476DD4B" w14:textId="3CD0B2E6" w:rsidR="0024714A" w:rsidRPr="00A71DDE" w:rsidRDefault="0024714A" w:rsidP="0024714A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71DDE">
        <w:rPr>
          <w:rFonts w:ascii="Angsana New" w:hAnsi="Angsana New" w:hint="cs"/>
          <w:i/>
          <w:iCs/>
          <w:sz w:val="30"/>
          <w:szCs w:val="30"/>
          <w:cs/>
        </w:rPr>
        <w:t>การเข้า</w:t>
      </w:r>
      <w:r w:rsidR="00A71DDE" w:rsidRPr="00A71DDE">
        <w:rPr>
          <w:rFonts w:ascii="Angsana New" w:hAnsi="Angsana New" w:hint="cs"/>
          <w:i/>
          <w:iCs/>
          <w:sz w:val="30"/>
          <w:szCs w:val="30"/>
          <w:cs/>
        </w:rPr>
        <w:t>ซื้อที่ดิน</w:t>
      </w:r>
      <w:r w:rsidR="009E7953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A71DDE" w:rsidRPr="00A71DDE">
        <w:rPr>
          <w:rFonts w:ascii="Angsana New" w:hAnsi="Angsana New" w:hint="cs"/>
          <w:i/>
          <w:iCs/>
          <w:sz w:val="30"/>
          <w:szCs w:val="30"/>
          <w:cs/>
        </w:rPr>
        <w:t>อาคาร</w:t>
      </w:r>
    </w:p>
    <w:p w14:paraId="1F14590B" w14:textId="77777777" w:rsidR="0024714A" w:rsidRPr="00A71DDE" w:rsidRDefault="0024714A" w:rsidP="0024714A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AA8C9D2" w14:textId="2BCF4AA1" w:rsidR="0024714A" w:rsidRDefault="0024714A" w:rsidP="0024714A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71DDE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A71DDE">
        <w:rPr>
          <w:rFonts w:ascii="Angsana New" w:hAnsi="Angsana New"/>
          <w:sz w:val="30"/>
          <w:szCs w:val="30"/>
          <w:cs/>
        </w:rPr>
        <w:t xml:space="preserve"> </w:t>
      </w:r>
      <w:r w:rsidR="000963E2" w:rsidRPr="00A71DDE">
        <w:rPr>
          <w:rFonts w:ascii="Angsana New" w:hAnsi="Angsana New"/>
          <w:sz w:val="30"/>
          <w:szCs w:val="30"/>
        </w:rPr>
        <w:t>15</w:t>
      </w:r>
      <w:r w:rsidRPr="00A71DDE">
        <w:rPr>
          <w:rFonts w:ascii="Angsana New" w:hAnsi="Angsana New"/>
          <w:sz w:val="30"/>
          <w:szCs w:val="30"/>
          <w:cs/>
        </w:rPr>
        <w:t xml:space="preserve"> </w:t>
      </w:r>
      <w:r w:rsidRPr="00A71DDE">
        <w:rPr>
          <w:rFonts w:ascii="Angsana New" w:hAnsi="Angsana New" w:hint="cs"/>
          <w:sz w:val="30"/>
          <w:szCs w:val="30"/>
          <w:cs/>
        </w:rPr>
        <w:t>กุมภาพันธ์</w:t>
      </w:r>
      <w:r w:rsidRPr="00A71DDE">
        <w:rPr>
          <w:rFonts w:ascii="Angsana New" w:hAnsi="Angsana New"/>
          <w:sz w:val="30"/>
          <w:szCs w:val="30"/>
          <w:cs/>
        </w:rPr>
        <w:t xml:space="preserve"> </w:t>
      </w:r>
      <w:r w:rsidRPr="00A71DDE">
        <w:rPr>
          <w:rFonts w:ascii="Angsana New" w:hAnsi="Angsana New"/>
          <w:sz w:val="30"/>
          <w:szCs w:val="30"/>
        </w:rPr>
        <w:t>2564</w:t>
      </w:r>
      <w:r w:rsidRPr="00A71DDE">
        <w:rPr>
          <w:rFonts w:ascii="Angsana New" w:hAnsi="Angsana New"/>
          <w:sz w:val="30"/>
          <w:szCs w:val="30"/>
          <w:cs/>
        </w:rPr>
        <w:t xml:space="preserve"> </w:t>
      </w:r>
      <w:r w:rsidRPr="00A71DDE">
        <w:rPr>
          <w:rFonts w:ascii="Angsana New" w:hAnsi="Angsana New" w:hint="cs"/>
          <w:sz w:val="30"/>
          <w:szCs w:val="30"/>
          <w:cs/>
        </w:rPr>
        <w:t>บริษัท</w:t>
      </w:r>
      <w:r w:rsidR="00A71DDE" w:rsidRPr="00A71DDE">
        <w:rPr>
          <w:rFonts w:ascii="Angsana New" w:hAnsi="Angsana New" w:hint="cs"/>
          <w:sz w:val="30"/>
          <w:szCs w:val="30"/>
          <w:cs/>
        </w:rPr>
        <w:t xml:space="preserve"> พัทยา พัฒนา</w:t>
      </w:r>
      <w:r w:rsidR="00C37233">
        <w:rPr>
          <w:rFonts w:ascii="Angsana New" w:hAnsi="Angsana New"/>
          <w:sz w:val="30"/>
          <w:szCs w:val="30"/>
        </w:rPr>
        <w:t xml:space="preserve"> </w:t>
      </w:r>
      <w:r w:rsidR="00C37233">
        <w:rPr>
          <w:rFonts w:ascii="Angsana New" w:hAnsi="Angsana New" w:hint="cs"/>
          <w:sz w:val="30"/>
          <w:szCs w:val="30"/>
          <w:cs/>
        </w:rPr>
        <w:t>แอสแสท</w:t>
      </w:r>
      <w:r w:rsidR="00A71DDE" w:rsidRPr="00A71DDE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Pr="00A71DDE">
        <w:rPr>
          <w:rFonts w:ascii="Angsana New" w:hAnsi="Angsana New" w:hint="cs"/>
          <w:sz w:val="30"/>
          <w:szCs w:val="30"/>
          <w:cs/>
        </w:rPr>
        <w:t xml:space="preserve"> </w:t>
      </w:r>
      <w:r w:rsidR="00A71DDE" w:rsidRPr="00A71DDE">
        <w:rPr>
          <w:rFonts w:ascii="Angsana New" w:hAnsi="Angsana New"/>
          <w:sz w:val="30"/>
          <w:szCs w:val="30"/>
        </w:rPr>
        <w:t>(</w:t>
      </w:r>
      <w:r w:rsidR="00A71DDE" w:rsidRPr="00A71DDE">
        <w:rPr>
          <w:rFonts w:ascii="Angsana New" w:hAnsi="Angsana New" w:hint="cs"/>
          <w:sz w:val="30"/>
          <w:szCs w:val="30"/>
          <w:cs/>
        </w:rPr>
        <w:t>เดิมชื่อ</w:t>
      </w:r>
      <w:r w:rsidR="00A71DDE" w:rsidRPr="00A71DDE">
        <w:rPr>
          <w:rFonts w:ascii="Angsana New" w:hAnsi="Angsana New"/>
          <w:sz w:val="30"/>
          <w:szCs w:val="30"/>
        </w:rPr>
        <w:t xml:space="preserve"> </w:t>
      </w:r>
      <w:r w:rsidR="00A71DDE" w:rsidRPr="00A71DDE">
        <w:rPr>
          <w:rFonts w:ascii="Angsana New" w:hAnsi="Angsana New" w:hint="cs"/>
          <w:sz w:val="30"/>
          <w:szCs w:val="30"/>
          <w:cs/>
        </w:rPr>
        <w:t>บริษัท</w:t>
      </w:r>
      <w:r w:rsidR="000963E2" w:rsidRPr="00A71DDE">
        <w:rPr>
          <w:rFonts w:ascii="Angsana New" w:hAnsi="Angsana New" w:hint="cs"/>
          <w:sz w:val="30"/>
          <w:szCs w:val="30"/>
          <w:cs/>
        </w:rPr>
        <w:t>พัทยา</w:t>
      </w:r>
      <w:r w:rsidR="00A71DDE" w:rsidRPr="00A71DDE">
        <w:rPr>
          <w:rFonts w:ascii="Angsana New" w:hAnsi="Angsana New" w:hint="cs"/>
          <w:sz w:val="30"/>
          <w:szCs w:val="30"/>
          <w:cs/>
        </w:rPr>
        <w:t xml:space="preserve">รีสอร์ท แอสเสท </w:t>
      </w:r>
      <w:r w:rsidRPr="00A71DDE">
        <w:rPr>
          <w:rFonts w:ascii="Angsana New" w:hAnsi="Angsana New"/>
          <w:sz w:val="30"/>
          <w:szCs w:val="30"/>
          <w:cs/>
        </w:rPr>
        <w:t>จำกัด</w:t>
      </w:r>
      <w:r w:rsidR="00A71DDE" w:rsidRPr="00A71DDE">
        <w:rPr>
          <w:rFonts w:ascii="Angsana New" w:hAnsi="Angsana New"/>
          <w:sz w:val="30"/>
          <w:szCs w:val="30"/>
        </w:rPr>
        <w:t>)</w:t>
      </w:r>
      <w:r w:rsidRPr="00A71DDE">
        <w:rPr>
          <w:rFonts w:ascii="Angsana New" w:hAnsi="Angsana New" w:hint="cs"/>
          <w:sz w:val="30"/>
          <w:szCs w:val="30"/>
          <w:cs/>
        </w:rPr>
        <w:t xml:space="preserve"> </w:t>
      </w:r>
      <w:r w:rsidR="00FB363A">
        <w:rPr>
          <w:rFonts w:ascii="Angsana New" w:hAnsi="Angsana New" w:hint="cs"/>
          <w:sz w:val="30"/>
          <w:szCs w:val="30"/>
          <w:cs/>
        </w:rPr>
        <w:t>ซึ่งเป็นบริษัทย่อยของบริษัท</w:t>
      </w:r>
      <w:r w:rsidRPr="00A71DDE">
        <w:rPr>
          <w:rFonts w:ascii="Angsana New" w:hAnsi="Angsana New" w:hint="cs"/>
          <w:sz w:val="30"/>
          <w:szCs w:val="30"/>
          <w:cs/>
        </w:rPr>
        <w:t xml:space="preserve">เข้าทำสัญญาเพื่อซื้อที่ดินและอาคาร ในเมืองพัทยา จังหวัดชลบุรี มูลค่ารวม </w:t>
      </w:r>
      <w:r w:rsidRPr="00A71DDE">
        <w:rPr>
          <w:rFonts w:ascii="Angsana New" w:hAnsi="Angsana New"/>
          <w:sz w:val="30"/>
          <w:szCs w:val="30"/>
        </w:rPr>
        <w:t>5</w:t>
      </w:r>
      <w:r w:rsidR="001A6B7F">
        <w:rPr>
          <w:rFonts w:ascii="Angsana New" w:hAnsi="Angsana New"/>
          <w:sz w:val="30"/>
          <w:szCs w:val="30"/>
        </w:rPr>
        <w:t>49.90</w:t>
      </w:r>
      <w:r w:rsidRPr="00A71DDE">
        <w:rPr>
          <w:rFonts w:ascii="Angsana New" w:hAnsi="Angsana New"/>
          <w:sz w:val="30"/>
          <w:szCs w:val="30"/>
        </w:rPr>
        <w:t xml:space="preserve"> </w:t>
      </w:r>
      <w:r w:rsidRPr="00A71DDE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A71DDE">
        <w:rPr>
          <w:rFonts w:ascii="Angsana New" w:hAnsi="Angsana New"/>
          <w:sz w:val="30"/>
          <w:szCs w:val="30"/>
          <w:cs/>
        </w:rPr>
        <w:t>เพื่อปรับปรุงอาคารส</w:t>
      </w:r>
      <w:r w:rsidRPr="00A71DDE">
        <w:rPr>
          <w:rFonts w:ascii="Angsana New" w:hAnsi="Angsana New" w:hint="cs"/>
          <w:sz w:val="30"/>
          <w:szCs w:val="30"/>
          <w:cs/>
        </w:rPr>
        <w:t>ำ</w:t>
      </w:r>
      <w:r w:rsidRPr="00A71DDE">
        <w:rPr>
          <w:rFonts w:ascii="Angsana New" w:hAnsi="Angsana New"/>
          <w:sz w:val="30"/>
          <w:szCs w:val="30"/>
          <w:cs/>
        </w:rPr>
        <w:t>หรับประกอบกิจการโรงแรม</w:t>
      </w:r>
      <w:r w:rsidRPr="00A71DD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240F11C" w14:textId="77777777" w:rsidR="00914514" w:rsidRDefault="00914514" w:rsidP="0024714A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1815A71" w14:textId="7B3EC60E" w:rsidR="0024714A" w:rsidRPr="00A71DDE" w:rsidRDefault="0024714A" w:rsidP="0024714A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71DDE">
        <w:rPr>
          <w:rFonts w:ascii="Angsana New" w:hAnsi="Angsana New" w:hint="cs"/>
          <w:i/>
          <w:iCs/>
          <w:sz w:val="30"/>
          <w:szCs w:val="30"/>
          <w:cs/>
        </w:rPr>
        <w:t xml:space="preserve">การเข้าลงทุนในกิจการที่เกี่ยวข้องกัน </w:t>
      </w:r>
    </w:p>
    <w:p w14:paraId="4A776144" w14:textId="77777777" w:rsidR="0024714A" w:rsidRPr="00A71DDE" w:rsidRDefault="0024714A" w:rsidP="0024714A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8FB9E8D" w14:textId="0A8A287C" w:rsidR="0024714A" w:rsidRPr="00AE33D1" w:rsidRDefault="0024714A" w:rsidP="003649C5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71DDE">
        <w:rPr>
          <w:rFonts w:ascii="Angsana New" w:hAnsi="Angsana New" w:hint="cs"/>
          <w:sz w:val="30"/>
          <w:szCs w:val="30"/>
          <w:cs/>
        </w:rPr>
        <w:t>ในการประชุมคณะกรรมการบริษัทเมื่อวันที่</w:t>
      </w:r>
      <w:r w:rsidRPr="00A71DDE">
        <w:rPr>
          <w:rFonts w:ascii="Angsana New" w:hAnsi="Angsana New"/>
          <w:sz w:val="30"/>
          <w:szCs w:val="30"/>
          <w:cs/>
        </w:rPr>
        <w:t xml:space="preserve"> </w:t>
      </w:r>
      <w:r w:rsidRPr="00A71DDE">
        <w:rPr>
          <w:rFonts w:ascii="Angsana New" w:hAnsi="Angsana New"/>
          <w:sz w:val="30"/>
          <w:szCs w:val="30"/>
        </w:rPr>
        <w:t>15</w:t>
      </w:r>
      <w:r w:rsidRPr="00A71DDE">
        <w:rPr>
          <w:rFonts w:ascii="Angsana New" w:hAnsi="Angsana New"/>
          <w:sz w:val="30"/>
          <w:szCs w:val="30"/>
          <w:cs/>
        </w:rPr>
        <w:t xml:space="preserve"> </w:t>
      </w:r>
      <w:r w:rsidRPr="00A71DDE">
        <w:rPr>
          <w:rFonts w:ascii="Angsana New" w:hAnsi="Angsana New" w:hint="cs"/>
          <w:sz w:val="30"/>
          <w:szCs w:val="30"/>
          <w:cs/>
        </w:rPr>
        <w:t>กุมภาพันธ์</w:t>
      </w:r>
      <w:r w:rsidRPr="00A71DDE">
        <w:rPr>
          <w:rFonts w:ascii="Angsana New" w:hAnsi="Angsana New"/>
          <w:sz w:val="30"/>
          <w:szCs w:val="30"/>
          <w:cs/>
        </w:rPr>
        <w:t xml:space="preserve"> </w:t>
      </w:r>
      <w:r w:rsidRPr="00A71DDE">
        <w:rPr>
          <w:rFonts w:ascii="Angsana New" w:hAnsi="Angsana New"/>
          <w:sz w:val="30"/>
          <w:szCs w:val="30"/>
        </w:rPr>
        <w:t>2564</w:t>
      </w:r>
      <w:r w:rsidRPr="00A71DDE">
        <w:rPr>
          <w:rFonts w:ascii="Angsana New" w:hAnsi="Angsana New"/>
          <w:sz w:val="30"/>
          <w:szCs w:val="30"/>
          <w:cs/>
        </w:rPr>
        <w:t xml:space="preserve"> </w:t>
      </w:r>
      <w:r w:rsidRPr="00A71DDE">
        <w:rPr>
          <w:rFonts w:ascii="Angsana New" w:hAnsi="Angsana New" w:hint="cs"/>
          <w:sz w:val="30"/>
          <w:szCs w:val="30"/>
          <w:cs/>
        </w:rPr>
        <w:t>คณะกรรมการบริษัทได้มีมติ</w:t>
      </w:r>
      <w:r w:rsidR="006604DA">
        <w:rPr>
          <w:rFonts w:ascii="Angsana New" w:hAnsi="Angsana New" w:hint="cs"/>
          <w:sz w:val="30"/>
          <w:szCs w:val="30"/>
          <w:cs/>
        </w:rPr>
        <w:t>เห็นชอบ</w:t>
      </w:r>
      <w:r w:rsidRPr="00A71DDE">
        <w:rPr>
          <w:rFonts w:ascii="Angsana New" w:hAnsi="Angsana New" w:hint="cs"/>
          <w:sz w:val="30"/>
          <w:szCs w:val="30"/>
          <w:cs/>
        </w:rPr>
        <w:t xml:space="preserve">การเข้าซื้อหุ้นสามัญในบริษัท ทีซีซี เวิ้งนาครเขษม จำกัด คิดเป็นส่วนได้เสียร้อยละ </w:t>
      </w:r>
      <w:r w:rsidRPr="00A71DDE">
        <w:rPr>
          <w:rFonts w:ascii="Angsana New" w:hAnsi="Angsana New"/>
          <w:sz w:val="30"/>
          <w:szCs w:val="30"/>
        </w:rPr>
        <w:t xml:space="preserve">100.00 </w:t>
      </w:r>
      <w:r w:rsidRPr="00A71DDE">
        <w:rPr>
          <w:rFonts w:ascii="Angsana New" w:hAnsi="Angsana New" w:hint="cs"/>
          <w:sz w:val="30"/>
          <w:szCs w:val="30"/>
          <w:cs/>
        </w:rPr>
        <w:t>ของหุ้นที่ออกและชำระแล้ว และบริษัท</w:t>
      </w:r>
      <w:r w:rsidRPr="00A71DDE">
        <w:rPr>
          <w:rFonts w:ascii="Angsana New" w:hAnsi="Angsana New" w:hint="eastAsia"/>
          <w:sz w:val="30"/>
          <w:szCs w:val="30"/>
        </w:rPr>
        <w:t> </w:t>
      </w:r>
      <w:r w:rsidRPr="00A71DDE">
        <w:rPr>
          <w:rFonts w:ascii="Angsana New" w:hAnsi="Angsana New" w:hint="cs"/>
          <w:sz w:val="30"/>
          <w:szCs w:val="30"/>
          <w:cs/>
        </w:rPr>
        <w:t>วรรณทรัพย์พัฒนา</w:t>
      </w:r>
      <w:r w:rsidRPr="00A71DDE">
        <w:rPr>
          <w:rFonts w:ascii="Angsana New" w:hAnsi="Angsana New"/>
          <w:sz w:val="30"/>
          <w:szCs w:val="30"/>
        </w:rPr>
        <w:t> </w:t>
      </w:r>
      <w:r w:rsidRPr="00A71DDE">
        <w:rPr>
          <w:rFonts w:ascii="Angsana New" w:hAnsi="Angsana New" w:hint="cs"/>
          <w:sz w:val="30"/>
          <w:szCs w:val="30"/>
          <w:cs/>
        </w:rPr>
        <w:t xml:space="preserve">จำกัด คิดเป็นส่วนได้เสียร้อยละ </w:t>
      </w:r>
      <w:r w:rsidRPr="00A71DDE">
        <w:rPr>
          <w:rFonts w:ascii="Angsana New" w:hAnsi="Angsana New"/>
          <w:sz w:val="30"/>
          <w:szCs w:val="30"/>
        </w:rPr>
        <w:t xml:space="preserve">100.00 </w:t>
      </w:r>
      <w:r w:rsidRPr="00A71DDE">
        <w:rPr>
          <w:rFonts w:ascii="Angsana New" w:hAnsi="Angsana New" w:hint="cs"/>
          <w:sz w:val="30"/>
          <w:szCs w:val="30"/>
          <w:cs/>
        </w:rPr>
        <w:t xml:space="preserve">ของหุ้นที่ออกและชำระแล้ว จากกิจการที่เกี่ยวข้องกัน โดยมีมูลค่าการเข้าซื้อหุ้นขั้นต้นเป็นเงินจำนวน </w:t>
      </w:r>
      <w:r w:rsidR="00A71DDE" w:rsidRPr="00A71DDE">
        <w:rPr>
          <w:rFonts w:ascii="Angsana New" w:hAnsi="Angsana New"/>
          <w:sz w:val="30"/>
          <w:szCs w:val="30"/>
        </w:rPr>
        <w:t>8,347.65</w:t>
      </w:r>
      <w:r w:rsidRPr="00A71DDE">
        <w:rPr>
          <w:rFonts w:ascii="Angsana New" w:hAnsi="Angsana New"/>
          <w:sz w:val="30"/>
          <w:szCs w:val="30"/>
        </w:rPr>
        <w:t xml:space="preserve"> </w:t>
      </w:r>
      <w:r w:rsidRPr="00A71DDE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A71DDE" w:rsidRPr="00A71DDE">
        <w:rPr>
          <w:rFonts w:ascii="Angsana New" w:hAnsi="Angsana New"/>
          <w:sz w:val="30"/>
          <w:szCs w:val="30"/>
        </w:rPr>
        <w:t>50.50</w:t>
      </w:r>
      <w:r w:rsidRPr="00A71DDE">
        <w:rPr>
          <w:rFonts w:ascii="Angsana New" w:hAnsi="Angsana New"/>
          <w:sz w:val="30"/>
          <w:szCs w:val="30"/>
        </w:rPr>
        <w:t xml:space="preserve"> </w:t>
      </w:r>
      <w:r w:rsidRPr="00A71DDE">
        <w:rPr>
          <w:rFonts w:ascii="Angsana New" w:hAnsi="Angsana New" w:hint="cs"/>
          <w:sz w:val="30"/>
          <w:szCs w:val="30"/>
          <w:cs/>
        </w:rPr>
        <w:t>ล้านบาทตามลำดับ ทั้งนี้คณะกรรมการบริษัทให้นำเสนอให้ที่ประชุมผู้ถือหุ้นพิจารณาอนุมัติต่อไป</w:t>
      </w:r>
      <w:r w:rsidRPr="00AE33D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EBC91C4" w14:textId="77777777" w:rsidR="00883E36" w:rsidRDefault="00883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DF40166" w14:textId="5F619C78" w:rsidR="008A6134" w:rsidRPr="008A6134" w:rsidRDefault="008A6134" w:rsidP="008A6134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A6134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การเปลี่ยนแปลงนโยบายการบัญชี</w:t>
      </w:r>
    </w:p>
    <w:p w14:paraId="07CC219B" w14:textId="77777777" w:rsidR="008A6134" w:rsidRPr="008A6134" w:rsidRDefault="008A6134" w:rsidP="008A6134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4E693FA" w14:textId="220BBB82" w:rsidR="008A6134" w:rsidRPr="008A6134" w:rsidRDefault="00EA42C8" w:rsidP="008A6134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71DDE">
        <w:rPr>
          <w:rFonts w:ascii="Angsana New" w:hAnsi="Angsana New" w:hint="cs"/>
          <w:sz w:val="30"/>
          <w:szCs w:val="30"/>
          <w:cs/>
        </w:rPr>
        <w:t>ในการประชุมคณะกรรมการบริษัทเมื่อวันที่</w:t>
      </w:r>
      <w:r w:rsidRPr="00A71DDE">
        <w:rPr>
          <w:rFonts w:ascii="Angsana New" w:hAnsi="Angsana New"/>
          <w:sz w:val="30"/>
          <w:szCs w:val="30"/>
          <w:cs/>
        </w:rPr>
        <w:t xml:space="preserve"> </w:t>
      </w:r>
      <w:r w:rsidRPr="00A71DDE">
        <w:rPr>
          <w:rFonts w:ascii="Angsana New" w:hAnsi="Angsana New"/>
          <w:sz w:val="30"/>
          <w:szCs w:val="30"/>
        </w:rPr>
        <w:t>15</w:t>
      </w:r>
      <w:r w:rsidRPr="00A71DDE">
        <w:rPr>
          <w:rFonts w:ascii="Angsana New" w:hAnsi="Angsana New"/>
          <w:sz w:val="30"/>
          <w:szCs w:val="30"/>
          <w:cs/>
        </w:rPr>
        <w:t xml:space="preserve"> </w:t>
      </w:r>
      <w:r w:rsidRPr="00A71DDE">
        <w:rPr>
          <w:rFonts w:ascii="Angsana New" w:hAnsi="Angsana New" w:hint="cs"/>
          <w:sz w:val="30"/>
          <w:szCs w:val="30"/>
          <w:cs/>
        </w:rPr>
        <w:t>กุมภาพันธ์</w:t>
      </w:r>
      <w:r w:rsidRPr="00A71DDE">
        <w:rPr>
          <w:rFonts w:ascii="Angsana New" w:hAnsi="Angsana New"/>
          <w:sz w:val="30"/>
          <w:szCs w:val="30"/>
          <w:cs/>
        </w:rPr>
        <w:t xml:space="preserve"> </w:t>
      </w:r>
      <w:r w:rsidRPr="00A71DDE">
        <w:rPr>
          <w:rFonts w:ascii="Angsana New" w:hAnsi="Angsana New"/>
          <w:sz w:val="30"/>
          <w:szCs w:val="30"/>
        </w:rPr>
        <w:t>2564</w:t>
      </w:r>
      <w:r w:rsidRPr="00A71DDE">
        <w:rPr>
          <w:rFonts w:ascii="Angsana New" w:hAnsi="Angsana New"/>
          <w:sz w:val="30"/>
          <w:szCs w:val="30"/>
          <w:cs/>
        </w:rPr>
        <w:t xml:space="preserve"> </w:t>
      </w:r>
      <w:r w:rsidRPr="00A71DDE">
        <w:rPr>
          <w:rFonts w:ascii="Angsana New" w:hAnsi="Angsana New" w:hint="cs"/>
          <w:sz w:val="30"/>
          <w:szCs w:val="30"/>
          <w:cs/>
        </w:rPr>
        <w:t>คณะกรรมการบริษัทได้มีมติอนุมัติ</w:t>
      </w:r>
      <w:r w:rsidR="008A6134" w:rsidRPr="008A6134">
        <w:rPr>
          <w:rFonts w:ascii="Angsana New" w:hAnsi="Angsana New" w:hint="cs"/>
          <w:sz w:val="30"/>
          <w:szCs w:val="30"/>
          <w:cs/>
        </w:rPr>
        <w:t>เปลี่ยนแปลงนโยบายการบัญชีสำหรับการวัดมูลค่าของอสังหาริมทรัพย์เพื่อการลงทุนจากวิธีราคาทุนเป็นวิธีมูลค่ายุติธรรม</w:t>
      </w:r>
      <w:r w:rsidR="006604DA">
        <w:rPr>
          <w:rFonts w:ascii="Angsana New" w:hAnsi="Angsana New" w:hint="cs"/>
          <w:sz w:val="30"/>
          <w:szCs w:val="30"/>
          <w:cs/>
        </w:rPr>
        <w:t>โดย</w:t>
      </w:r>
      <w:r w:rsidR="006604DA">
        <w:rPr>
          <w:rFonts w:ascii="Angsana New" w:hAnsi="Angsana New"/>
          <w:sz w:val="30"/>
          <w:szCs w:val="30"/>
        </w:rPr>
        <w:br/>
      </w:r>
      <w:r w:rsidR="006604DA">
        <w:rPr>
          <w:rFonts w:ascii="Angsana New" w:hAnsi="Angsana New" w:hint="cs"/>
          <w:sz w:val="30"/>
          <w:szCs w:val="30"/>
          <w:cs/>
        </w:rPr>
        <w:t>มีผล</w:t>
      </w:r>
      <w:r w:rsidR="00AF3861" w:rsidRPr="00AF3861">
        <w:rPr>
          <w:rFonts w:ascii="Angsana New" w:hAnsi="Angsana New" w:hint="cs"/>
          <w:sz w:val="30"/>
          <w:szCs w:val="30"/>
          <w:cs/>
        </w:rPr>
        <w:t>ตั้งแต่วันที่</w:t>
      </w:r>
      <w:r w:rsidR="00687A22">
        <w:rPr>
          <w:rFonts w:ascii="Angsana New" w:hAnsi="Angsana New"/>
          <w:sz w:val="30"/>
          <w:szCs w:val="30"/>
        </w:rPr>
        <w:t xml:space="preserve"> 1 </w:t>
      </w:r>
      <w:r w:rsidR="00AF3861" w:rsidRPr="00AF3861">
        <w:rPr>
          <w:rFonts w:ascii="Angsana New" w:hAnsi="Angsana New" w:hint="cs"/>
          <w:sz w:val="30"/>
          <w:szCs w:val="30"/>
          <w:cs/>
        </w:rPr>
        <w:t>มกราคม</w:t>
      </w:r>
      <w:r w:rsidR="00687A22">
        <w:rPr>
          <w:rFonts w:ascii="Angsana New" w:hAnsi="Angsana New"/>
          <w:sz w:val="30"/>
          <w:szCs w:val="30"/>
        </w:rPr>
        <w:t xml:space="preserve"> 2564 </w:t>
      </w:r>
      <w:r w:rsidR="008A6134" w:rsidRPr="008A6134">
        <w:rPr>
          <w:rFonts w:ascii="Angsana New" w:hAnsi="Angsana New" w:hint="cs"/>
          <w:sz w:val="30"/>
          <w:szCs w:val="30"/>
          <w:cs/>
        </w:rPr>
        <w:t>และกำหนดให้มีการประเมินมูลค่าอสังหาริมทรัพย์</w:t>
      </w:r>
      <w:r w:rsidR="009A2E61">
        <w:rPr>
          <w:rFonts w:ascii="Angsana New" w:hAnsi="Angsana New" w:hint="cs"/>
          <w:sz w:val="30"/>
          <w:szCs w:val="30"/>
          <w:cs/>
        </w:rPr>
        <w:t>เพื่อการลงทุนดังกล่าว</w:t>
      </w:r>
      <w:r w:rsidR="008A6134" w:rsidRPr="008A6134">
        <w:rPr>
          <w:rFonts w:ascii="Angsana New" w:hAnsi="Angsana New" w:hint="cs"/>
          <w:sz w:val="30"/>
          <w:szCs w:val="30"/>
          <w:cs/>
        </w:rPr>
        <w:t>อย่างสม่ำเสมอ เพื่อให้มูลค่าสินทรัพย์ในงบการเงินสะท้อนการเปลี่ยนแปลงมูลค่ายุติธรรมของสินทรัพย์ที่แท้จริง โดย</w:t>
      </w:r>
      <w:r w:rsidR="00AF3861">
        <w:rPr>
          <w:rFonts w:ascii="Angsana New" w:hAnsi="Angsana New" w:hint="cs"/>
          <w:sz w:val="30"/>
          <w:szCs w:val="30"/>
          <w:cs/>
        </w:rPr>
        <w:t>กลุ่ม</w:t>
      </w:r>
      <w:r w:rsidR="008A6134" w:rsidRPr="008A6134">
        <w:rPr>
          <w:rFonts w:ascii="Angsana New" w:hAnsi="Angsana New" w:hint="cs"/>
          <w:sz w:val="30"/>
          <w:szCs w:val="30"/>
          <w:cs/>
        </w:rPr>
        <w:t xml:space="preserve">บริษัทได้ว่าจ้างผู้ประเมินราคาที่สำนักงานคณะกรรมการกำกับหลักทรัพย์และตลาดหลักทรัพย์ให้ความเห็นชอบ </w:t>
      </w:r>
    </w:p>
    <w:p w14:paraId="082B783E" w14:textId="77777777" w:rsidR="008A6134" w:rsidRDefault="008A6134" w:rsidP="008A6134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CFC33E" w14:textId="34B0C781" w:rsidR="00D72F54" w:rsidRDefault="008A6134" w:rsidP="008A6134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A6134">
        <w:rPr>
          <w:rFonts w:ascii="Angsana New" w:hAnsi="Angsana New" w:hint="cs"/>
          <w:sz w:val="30"/>
          <w:szCs w:val="30"/>
          <w:cs/>
        </w:rPr>
        <w:t>กลุ่มบริษัทต้อง</w:t>
      </w:r>
      <w:r w:rsidR="00AF3861">
        <w:rPr>
          <w:rFonts w:ascii="Angsana New" w:hAnsi="Angsana New" w:hint="cs"/>
          <w:sz w:val="30"/>
          <w:szCs w:val="30"/>
          <w:cs/>
        </w:rPr>
        <w:t>ทำการ</w:t>
      </w:r>
      <w:r w:rsidRPr="008A6134">
        <w:rPr>
          <w:rFonts w:ascii="Angsana New" w:hAnsi="Angsana New" w:hint="cs"/>
          <w:sz w:val="30"/>
          <w:szCs w:val="30"/>
          <w:cs/>
        </w:rPr>
        <w:t>ปรับ</w:t>
      </w:r>
      <w:r w:rsidR="009A2E61">
        <w:rPr>
          <w:rFonts w:ascii="Angsana New" w:hAnsi="Angsana New" w:hint="cs"/>
          <w:sz w:val="30"/>
          <w:szCs w:val="30"/>
          <w:cs/>
        </w:rPr>
        <w:t>ปรุง</w:t>
      </w:r>
      <w:r w:rsidR="00EA42C8">
        <w:rPr>
          <w:rFonts w:ascii="Angsana New" w:hAnsi="Angsana New" w:hint="cs"/>
          <w:sz w:val="30"/>
          <w:szCs w:val="30"/>
          <w:cs/>
        </w:rPr>
        <w:t>ย้อน</w:t>
      </w:r>
      <w:r w:rsidR="00883E36">
        <w:rPr>
          <w:rFonts w:ascii="Angsana New" w:hAnsi="Angsana New" w:hint="cs"/>
          <w:sz w:val="30"/>
          <w:szCs w:val="30"/>
          <w:cs/>
        </w:rPr>
        <w:t>ห</w:t>
      </w:r>
      <w:r w:rsidR="00EA42C8">
        <w:rPr>
          <w:rFonts w:ascii="Angsana New" w:hAnsi="Angsana New" w:hint="cs"/>
          <w:sz w:val="30"/>
          <w:szCs w:val="30"/>
          <w:cs/>
        </w:rPr>
        <w:t>ลังสำหรับการเปลี่ยนแปลงนโยบายบั</w:t>
      </w:r>
      <w:r w:rsidR="00713A49">
        <w:rPr>
          <w:rFonts w:ascii="Angsana New" w:hAnsi="Angsana New" w:hint="cs"/>
          <w:sz w:val="30"/>
          <w:szCs w:val="30"/>
          <w:cs/>
        </w:rPr>
        <w:t>ญ</w:t>
      </w:r>
      <w:r w:rsidR="00EA42C8">
        <w:rPr>
          <w:rFonts w:ascii="Angsana New" w:hAnsi="Angsana New" w:hint="cs"/>
          <w:sz w:val="30"/>
          <w:szCs w:val="30"/>
          <w:cs/>
        </w:rPr>
        <w:t xml:space="preserve">ชีนี้ โดยปรับปรุงยอดยกมาต้นงวดของกำไรสะสมในส่วนของผู้ถือหุ้น </w:t>
      </w:r>
      <w:r w:rsidRPr="008A6134">
        <w:rPr>
          <w:rFonts w:ascii="Angsana New" w:hAnsi="Angsana New" w:hint="cs"/>
          <w:sz w:val="30"/>
          <w:szCs w:val="30"/>
          <w:cs/>
        </w:rPr>
        <w:t>การเปลี่ยนแปลงนโยบายดังกล่าวจะส่งผลให้สินทรัพย์ หนี้สิน และส่วนของผู้ถือหุ้นของกลุ่มบริษัทเพิ่มขึ้นโดยประมาณดังนี้</w:t>
      </w:r>
    </w:p>
    <w:p w14:paraId="01725AE7" w14:textId="77777777" w:rsidR="00FE7C4A" w:rsidRPr="00771770" w:rsidRDefault="00FE7C4A" w:rsidP="008A6134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pPr w:leftFromText="180" w:rightFromText="180" w:vertAnchor="text" w:tblpX="450" w:tblpY="1"/>
        <w:tblOverlap w:val="never"/>
        <w:tblW w:w="9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9"/>
        <w:gridCol w:w="1350"/>
        <w:gridCol w:w="1261"/>
        <w:gridCol w:w="1344"/>
        <w:gridCol w:w="6"/>
        <w:gridCol w:w="1350"/>
        <w:gridCol w:w="1170"/>
        <w:gridCol w:w="1350"/>
      </w:tblGrid>
      <w:tr w:rsidR="00713A49" w:rsidRPr="00771770" w14:paraId="6C7D6C0C" w14:textId="77777777" w:rsidTr="00752AD4">
        <w:tc>
          <w:tcPr>
            <w:tcW w:w="2069" w:type="dxa"/>
            <w:vAlign w:val="bottom"/>
          </w:tcPr>
          <w:p w14:paraId="4F0D667E" w14:textId="77777777" w:rsidR="00713A49" w:rsidRPr="00C618F0" w:rsidRDefault="00713A49" w:rsidP="003649C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31" w:type="dxa"/>
            <w:gridSpan w:val="7"/>
            <w:vAlign w:val="center"/>
          </w:tcPr>
          <w:p w14:paraId="3AA524B1" w14:textId="29F9CF72" w:rsidR="00713A49" w:rsidRPr="00713A49" w:rsidRDefault="00713A49" w:rsidP="003649C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3A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03841" w:rsidRPr="00771770" w14:paraId="4CD8E237" w14:textId="77777777" w:rsidTr="003649C5">
        <w:tc>
          <w:tcPr>
            <w:tcW w:w="2069" w:type="dxa"/>
            <w:vAlign w:val="bottom"/>
          </w:tcPr>
          <w:p w14:paraId="6AC54428" w14:textId="77777777" w:rsidR="00503841" w:rsidRPr="00C618F0" w:rsidRDefault="00503841" w:rsidP="003649C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955" w:type="dxa"/>
            <w:gridSpan w:val="3"/>
            <w:vAlign w:val="center"/>
          </w:tcPr>
          <w:p w14:paraId="2CD49A29" w14:textId="49809583" w:rsidR="00503841" w:rsidRPr="00C618F0" w:rsidRDefault="00503841" w:rsidP="003649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18F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618F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C618F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876" w:type="dxa"/>
            <w:gridSpan w:val="4"/>
            <w:vAlign w:val="center"/>
          </w:tcPr>
          <w:p w14:paraId="732AD276" w14:textId="7E22A568" w:rsidR="00503841" w:rsidRPr="00C618F0" w:rsidRDefault="00503841" w:rsidP="003649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18F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618F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C618F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03841" w:rsidRPr="00771770" w14:paraId="32EE3500" w14:textId="77777777" w:rsidTr="003649C5">
        <w:tc>
          <w:tcPr>
            <w:tcW w:w="2069" w:type="dxa"/>
            <w:vAlign w:val="bottom"/>
          </w:tcPr>
          <w:p w14:paraId="0A591C36" w14:textId="77777777" w:rsidR="00503841" w:rsidRPr="00C618F0" w:rsidRDefault="00503841" w:rsidP="003649C5">
            <w:pPr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346BDB4" w14:textId="6D6DE3D6" w:rsidR="00503841" w:rsidRPr="00C618F0" w:rsidRDefault="00503841" w:rsidP="003649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18F0">
              <w:rPr>
                <w:rFonts w:ascii="Angsana New" w:hAnsi="Angsana New" w:hint="cs"/>
                <w:sz w:val="30"/>
                <w:szCs w:val="30"/>
                <w:cs/>
              </w:rPr>
              <w:t>ก่อนปรับปรุง</w:t>
            </w:r>
          </w:p>
        </w:tc>
        <w:tc>
          <w:tcPr>
            <w:tcW w:w="1261" w:type="dxa"/>
            <w:vAlign w:val="bottom"/>
          </w:tcPr>
          <w:p w14:paraId="5BE88346" w14:textId="32905D64" w:rsidR="00503841" w:rsidRPr="00C618F0" w:rsidRDefault="00627390" w:rsidP="003649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18F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ใหม่</w:t>
            </w:r>
          </w:p>
        </w:tc>
        <w:tc>
          <w:tcPr>
            <w:tcW w:w="1350" w:type="dxa"/>
            <w:gridSpan w:val="2"/>
            <w:vAlign w:val="bottom"/>
          </w:tcPr>
          <w:p w14:paraId="0200E8F4" w14:textId="2AD8CF7A" w:rsidR="00503841" w:rsidRPr="00C618F0" w:rsidRDefault="00503841" w:rsidP="003649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18F0">
              <w:rPr>
                <w:rFonts w:ascii="Angsana New" w:hAnsi="Angsana New" w:hint="cs"/>
                <w:sz w:val="30"/>
                <w:szCs w:val="30"/>
                <w:cs/>
              </w:rPr>
              <w:t>หลังปรับปรุง</w:t>
            </w:r>
          </w:p>
        </w:tc>
        <w:tc>
          <w:tcPr>
            <w:tcW w:w="1350" w:type="dxa"/>
            <w:vAlign w:val="bottom"/>
          </w:tcPr>
          <w:p w14:paraId="77F587EB" w14:textId="45BCB4B7" w:rsidR="00503841" w:rsidRPr="00C618F0" w:rsidRDefault="00503841" w:rsidP="003649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18F0">
              <w:rPr>
                <w:rFonts w:ascii="Angsana New" w:hAnsi="Angsana New" w:hint="cs"/>
                <w:sz w:val="30"/>
                <w:szCs w:val="30"/>
                <w:cs/>
              </w:rPr>
              <w:t>ก่อนปรับปรุง</w:t>
            </w:r>
          </w:p>
        </w:tc>
        <w:tc>
          <w:tcPr>
            <w:tcW w:w="1170" w:type="dxa"/>
            <w:vAlign w:val="bottom"/>
          </w:tcPr>
          <w:p w14:paraId="216C33D1" w14:textId="3E77E301" w:rsidR="00503841" w:rsidRPr="00C618F0" w:rsidRDefault="00627390" w:rsidP="003649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18F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ใหม่</w:t>
            </w:r>
          </w:p>
        </w:tc>
        <w:tc>
          <w:tcPr>
            <w:tcW w:w="1350" w:type="dxa"/>
            <w:vAlign w:val="bottom"/>
          </w:tcPr>
          <w:p w14:paraId="4F0CA3A1" w14:textId="3E070219" w:rsidR="00503841" w:rsidRPr="00C618F0" w:rsidRDefault="00503841" w:rsidP="003649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18F0">
              <w:rPr>
                <w:rFonts w:asciiTheme="majorBidi" w:hAnsiTheme="majorBidi" w:cstheme="majorBidi"/>
                <w:sz w:val="30"/>
                <w:szCs w:val="30"/>
                <w:cs/>
              </w:rPr>
              <w:t>หลัง</w:t>
            </w:r>
            <w:r w:rsidRPr="003649C5">
              <w:rPr>
                <w:rFonts w:ascii="Angsana New" w:hAnsi="Angsana New"/>
                <w:sz w:val="30"/>
                <w:szCs w:val="30"/>
                <w:cs/>
              </w:rPr>
              <w:t>ปรับปรุง</w:t>
            </w:r>
          </w:p>
        </w:tc>
      </w:tr>
      <w:tr w:rsidR="00503841" w:rsidRPr="00771770" w14:paraId="5A4ADA4A" w14:textId="77777777" w:rsidTr="003649C5">
        <w:tc>
          <w:tcPr>
            <w:tcW w:w="2069" w:type="dxa"/>
            <w:vAlign w:val="bottom"/>
          </w:tcPr>
          <w:p w14:paraId="395D8BA9" w14:textId="77777777" w:rsidR="00503841" w:rsidRPr="00C618F0" w:rsidRDefault="00503841" w:rsidP="003649C5">
            <w:pPr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7831" w:type="dxa"/>
            <w:gridSpan w:val="7"/>
            <w:vAlign w:val="center"/>
          </w:tcPr>
          <w:p w14:paraId="77E11D44" w14:textId="77777777" w:rsidR="00503841" w:rsidRPr="00C618F0" w:rsidRDefault="00503841" w:rsidP="003649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18F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649C5" w:rsidRPr="00771770" w14:paraId="551BBE76" w14:textId="77777777" w:rsidTr="00752AD4">
        <w:tc>
          <w:tcPr>
            <w:tcW w:w="3419" w:type="dxa"/>
            <w:gridSpan w:val="2"/>
            <w:vAlign w:val="bottom"/>
            <w:hideMark/>
          </w:tcPr>
          <w:p w14:paraId="58C0ABD8" w14:textId="7CDC8A24" w:rsidR="003649C5" w:rsidRPr="0058741E" w:rsidRDefault="003649C5" w:rsidP="003649C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18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งบแสดงฐานะทางการเงิน</w:t>
            </w:r>
          </w:p>
        </w:tc>
        <w:tc>
          <w:tcPr>
            <w:tcW w:w="1261" w:type="dxa"/>
            <w:vAlign w:val="center"/>
          </w:tcPr>
          <w:p w14:paraId="728D6697" w14:textId="77777777" w:rsidR="003649C5" w:rsidRPr="00C618F0" w:rsidRDefault="003649C5" w:rsidP="003649C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</w:tcPr>
          <w:p w14:paraId="35A5A8FD" w14:textId="77777777" w:rsidR="003649C5" w:rsidRPr="00C618F0" w:rsidRDefault="003649C5" w:rsidP="003649C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F50CEBF" w14:textId="77777777" w:rsidR="003649C5" w:rsidRPr="00C618F0" w:rsidRDefault="003649C5" w:rsidP="003649C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A185140" w14:textId="77777777" w:rsidR="003649C5" w:rsidRPr="00C618F0" w:rsidRDefault="003649C5" w:rsidP="003649C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1F1D241" w14:textId="77777777" w:rsidR="003649C5" w:rsidRPr="00C618F0" w:rsidRDefault="003649C5" w:rsidP="003649C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503841" w:rsidRPr="00771770" w14:paraId="024881A0" w14:textId="77777777" w:rsidTr="003649C5">
        <w:tc>
          <w:tcPr>
            <w:tcW w:w="2069" w:type="dxa"/>
            <w:hideMark/>
          </w:tcPr>
          <w:p w14:paraId="24668D36" w14:textId="01444C35" w:rsidR="00503841" w:rsidRPr="00C618F0" w:rsidRDefault="00503841" w:rsidP="003649C5">
            <w:pPr>
              <w:ind w:left="247" w:hanging="2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18F0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04E42915" w14:textId="77777777" w:rsidR="00503841" w:rsidRPr="009A2E61" w:rsidRDefault="00503841" w:rsidP="009A2E61">
            <w:pPr>
              <w:tabs>
                <w:tab w:val="clear" w:pos="907"/>
                <w:tab w:val="left" w:pos="82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2E61">
              <w:rPr>
                <w:rFonts w:asciiTheme="majorBidi" w:hAnsiTheme="majorBidi" w:cstheme="majorBidi"/>
                <w:sz w:val="30"/>
                <w:szCs w:val="30"/>
              </w:rPr>
              <w:t>51,089,215</w:t>
            </w:r>
          </w:p>
        </w:tc>
        <w:tc>
          <w:tcPr>
            <w:tcW w:w="1261" w:type="dxa"/>
            <w:vAlign w:val="bottom"/>
          </w:tcPr>
          <w:p w14:paraId="4008D016" w14:textId="77777777" w:rsidR="00503841" w:rsidRPr="009A2E61" w:rsidRDefault="00503841" w:rsidP="009A2E61">
            <w:pPr>
              <w:tabs>
                <w:tab w:val="clear" w:pos="907"/>
                <w:tab w:val="left" w:pos="82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2E61">
              <w:rPr>
                <w:rFonts w:asciiTheme="majorBidi" w:hAnsiTheme="majorBidi" w:cstheme="majorBidi"/>
                <w:sz w:val="30"/>
                <w:szCs w:val="30"/>
              </w:rPr>
              <w:t>6,874,573</w:t>
            </w:r>
          </w:p>
        </w:tc>
        <w:tc>
          <w:tcPr>
            <w:tcW w:w="1350" w:type="dxa"/>
            <w:gridSpan w:val="2"/>
            <w:vAlign w:val="bottom"/>
          </w:tcPr>
          <w:p w14:paraId="2D23C472" w14:textId="77777777" w:rsidR="00503841" w:rsidRPr="009A2E61" w:rsidRDefault="00503841" w:rsidP="009A2E61">
            <w:pPr>
              <w:tabs>
                <w:tab w:val="clear" w:pos="907"/>
                <w:tab w:val="left" w:pos="82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2E61">
              <w:rPr>
                <w:rFonts w:asciiTheme="majorBidi" w:hAnsiTheme="majorBidi" w:cstheme="majorBidi"/>
                <w:sz w:val="30"/>
                <w:szCs w:val="30"/>
              </w:rPr>
              <w:t>57,963,788</w:t>
            </w:r>
          </w:p>
        </w:tc>
        <w:tc>
          <w:tcPr>
            <w:tcW w:w="1350" w:type="dxa"/>
            <w:vAlign w:val="bottom"/>
            <w:hideMark/>
          </w:tcPr>
          <w:p w14:paraId="503404D5" w14:textId="77777777" w:rsidR="00503841" w:rsidRPr="009A2E61" w:rsidRDefault="00503841" w:rsidP="009A2E61">
            <w:pPr>
              <w:tabs>
                <w:tab w:val="clear" w:pos="907"/>
                <w:tab w:val="left" w:pos="82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2E61">
              <w:rPr>
                <w:rFonts w:asciiTheme="majorBidi" w:hAnsiTheme="majorBidi" w:cstheme="majorBidi"/>
                <w:sz w:val="30"/>
                <w:szCs w:val="30"/>
              </w:rPr>
              <w:t>50,997,493</w:t>
            </w:r>
          </w:p>
        </w:tc>
        <w:tc>
          <w:tcPr>
            <w:tcW w:w="1170" w:type="dxa"/>
            <w:vAlign w:val="bottom"/>
          </w:tcPr>
          <w:p w14:paraId="76AA3ACA" w14:textId="77777777" w:rsidR="00503841" w:rsidRPr="009A2E61" w:rsidRDefault="00503841" w:rsidP="009A2E61">
            <w:pPr>
              <w:tabs>
                <w:tab w:val="clear" w:pos="907"/>
                <w:tab w:val="left" w:pos="825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2E61">
              <w:rPr>
                <w:rFonts w:asciiTheme="majorBidi" w:hAnsiTheme="majorBidi" w:cstheme="majorBidi"/>
                <w:sz w:val="30"/>
                <w:szCs w:val="30"/>
              </w:rPr>
              <w:t>8,092,794</w:t>
            </w:r>
          </w:p>
        </w:tc>
        <w:tc>
          <w:tcPr>
            <w:tcW w:w="1350" w:type="dxa"/>
            <w:vAlign w:val="bottom"/>
          </w:tcPr>
          <w:p w14:paraId="7B9E484C" w14:textId="77777777" w:rsidR="00503841" w:rsidRPr="009A2E61" w:rsidRDefault="00503841" w:rsidP="009A2E61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2E61">
              <w:rPr>
                <w:rFonts w:ascii="Angsana New" w:hAnsi="Angsana New"/>
                <w:sz w:val="30"/>
                <w:szCs w:val="30"/>
              </w:rPr>
              <w:t>59,090,287</w:t>
            </w:r>
          </w:p>
        </w:tc>
      </w:tr>
      <w:tr w:rsidR="00503841" w:rsidRPr="009A2E61" w14:paraId="212EE99F" w14:textId="77777777" w:rsidTr="003649C5">
        <w:trPr>
          <w:trHeight w:val="67"/>
        </w:trPr>
        <w:tc>
          <w:tcPr>
            <w:tcW w:w="2069" w:type="dxa"/>
          </w:tcPr>
          <w:p w14:paraId="3BC5375E" w14:textId="77777777" w:rsidR="00503841" w:rsidRPr="009A2E61" w:rsidRDefault="00503841" w:rsidP="00815DE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38CC1B9" w14:textId="77777777" w:rsidR="00503841" w:rsidRPr="009A2E61" w:rsidRDefault="00503841" w:rsidP="009A2E6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vAlign w:val="bottom"/>
          </w:tcPr>
          <w:p w14:paraId="49F09A04" w14:textId="77777777" w:rsidR="00503841" w:rsidRPr="009A2E61" w:rsidRDefault="00503841" w:rsidP="009A2E6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E51740E" w14:textId="77777777" w:rsidR="00503841" w:rsidRPr="009A2E61" w:rsidRDefault="00503841" w:rsidP="009A2E61">
            <w:pPr>
              <w:ind w:left="250" w:hanging="3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5DE0672" w14:textId="77777777" w:rsidR="00503841" w:rsidRPr="009A2E61" w:rsidRDefault="00503841" w:rsidP="009A2E61">
            <w:pPr>
              <w:ind w:left="250" w:hanging="7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31A9F039" w14:textId="77777777" w:rsidR="00503841" w:rsidRPr="009A2E61" w:rsidRDefault="00503841" w:rsidP="009A2E61">
            <w:pPr>
              <w:ind w:right="-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F718602" w14:textId="77777777" w:rsidR="00503841" w:rsidRPr="009A2E61" w:rsidRDefault="00503841" w:rsidP="009A2E61">
            <w:pPr>
              <w:ind w:right="61"/>
              <w:jc w:val="right"/>
              <w:rPr>
                <w:rFonts w:ascii="Angsana New" w:hAnsi="Angsana New"/>
              </w:rPr>
            </w:pPr>
          </w:p>
        </w:tc>
      </w:tr>
      <w:tr w:rsidR="00503841" w:rsidRPr="00771770" w14:paraId="30FBF62F" w14:textId="77777777" w:rsidTr="003649C5">
        <w:tc>
          <w:tcPr>
            <w:tcW w:w="2069" w:type="dxa"/>
            <w:hideMark/>
          </w:tcPr>
          <w:p w14:paraId="32A18DE6" w14:textId="0D4A359C" w:rsidR="00503841" w:rsidRPr="00C618F0" w:rsidRDefault="00503841" w:rsidP="00815DED">
            <w:pPr>
              <w:ind w:left="247" w:hanging="2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18F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</w:t>
            </w:r>
            <w:r w:rsidR="0084034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618F0">
              <w:rPr>
                <w:rFonts w:asciiTheme="majorBidi" w:hAnsiTheme="majorBidi" w:cstheme="majorBidi"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1350" w:type="dxa"/>
            <w:vAlign w:val="bottom"/>
          </w:tcPr>
          <w:p w14:paraId="111B81D4" w14:textId="5601AC34" w:rsidR="00503841" w:rsidRPr="009A2E61" w:rsidRDefault="00503841" w:rsidP="009A2E61">
            <w:pPr>
              <w:tabs>
                <w:tab w:val="clear" w:pos="907"/>
                <w:tab w:val="left" w:pos="82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2E61">
              <w:rPr>
                <w:rFonts w:asciiTheme="majorBidi" w:hAnsiTheme="majorBidi" w:cstheme="majorBidi"/>
                <w:sz w:val="30"/>
                <w:szCs w:val="30"/>
              </w:rPr>
              <w:t>4,837,105</w:t>
            </w:r>
          </w:p>
        </w:tc>
        <w:tc>
          <w:tcPr>
            <w:tcW w:w="1261" w:type="dxa"/>
            <w:vAlign w:val="bottom"/>
          </w:tcPr>
          <w:p w14:paraId="67506D17" w14:textId="63C975B4" w:rsidR="00503841" w:rsidRPr="009A2E61" w:rsidRDefault="00503841" w:rsidP="009A2E61">
            <w:pPr>
              <w:tabs>
                <w:tab w:val="clear" w:pos="907"/>
                <w:tab w:val="left" w:pos="82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2E61">
              <w:rPr>
                <w:rFonts w:asciiTheme="majorBidi" w:hAnsiTheme="majorBidi" w:cstheme="majorBidi"/>
                <w:sz w:val="30"/>
                <w:szCs w:val="30"/>
              </w:rPr>
              <w:t>1,374,915</w:t>
            </w:r>
          </w:p>
        </w:tc>
        <w:tc>
          <w:tcPr>
            <w:tcW w:w="1350" w:type="dxa"/>
            <w:gridSpan w:val="2"/>
            <w:vAlign w:val="bottom"/>
          </w:tcPr>
          <w:p w14:paraId="13760BB6" w14:textId="5B4EE74D" w:rsidR="00503841" w:rsidRPr="009A2E61" w:rsidRDefault="00503841" w:rsidP="009A2E61">
            <w:pPr>
              <w:tabs>
                <w:tab w:val="clear" w:pos="907"/>
                <w:tab w:val="left" w:pos="82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2E61">
              <w:rPr>
                <w:rFonts w:asciiTheme="majorBidi" w:hAnsiTheme="majorBidi" w:cstheme="majorBidi"/>
                <w:sz w:val="30"/>
                <w:szCs w:val="30"/>
              </w:rPr>
              <w:t>6,212,020</w:t>
            </w:r>
          </w:p>
        </w:tc>
        <w:tc>
          <w:tcPr>
            <w:tcW w:w="1350" w:type="dxa"/>
            <w:vAlign w:val="bottom"/>
            <w:hideMark/>
          </w:tcPr>
          <w:p w14:paraId="32ABFE5D" w14:textId="0DB05A6A" w:rsidR="00503841" w:rsidRPr="009A2E61" w:rsidRDefault="00503841" w:rsidP="009A2E61">
            <w:pPr>
              <w:tabs>
                <w:tab w:val="clear" w:pos="907"/>
                <w:tab w:val="left" w:pos="82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2E61">
              <w:rPr>
                <w:rFonts w:asciiTheme="majorBidi" w:hAnsiTheme="majorBidi" w:cstheme="majorBidi"/>
                <w:sz w:val="30"/>
                <w:szCs w:val="30"/>
              </w:rPr>
              <w:t>4,674,342</w:t>
            </w:r>
          </w:p>
        </w:tc>
        <w:tc>
          <w:tcPr>
            <w:tcW w:w="1170" w:type="dxa"/>
            <w:vAlign w:val="bottom"/>
          </w:tcPr>
          <w:p w14:paraId="0B4A06F0" w14:textId="2508155E" w:rsidR="00503841" w:rsidRPr="009A2E61" w:rsidRDefault="00503841" w:rsidP="009A2E61">
            <w:pPr>
              <w:tabs>
                <w:tab w:val="clear" w:pos="907"/>
                <w:tab w:val="left" w:pos="825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2E61">
              <w:rPr>
                <w:rFonts w:asciiTheme="majorBidi" w:hAnsiTheme="majorBidi" w:cstheme="majorBidi"/>
                <w:sz w:val="30"/>
                <w:szCs w:val="30"/>
              </w:rPr>
              <w:t>1,618,559</w:t>
            </w:r>
          </w:p>
        </w:tc>
        <w:tc>
          <w:tcPr>
            <w:tcW w:w="1350" w:type="dxa"/>
            <w:vAlign w:val="bottom"/>
          </w:tcPr>
          <w:p w14:paraId="31F8CDCD" w14:textId="26BFA912" w:rsidR="00503841" w:rsidRPr="009A2E61" w:rsidRDefault="00503841" w:rsidP="009A2E61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2E61">
              <w:rPr>
                <w:rFonts w:ascii="Angsana New" w:hAnsi="Angsana New"/>
                <w:sz w:val="30"/>
                <w:szCs w:val="30"/>
              </w:rPr>
              <w:t>6,292,</w:t>
            </w:r>
            <w:r w:rsidRPr="009A2E61">
              <w:rPr>
                <w:rFonts w:asciiTheme="majorBidi" w:hAnsiTheme="majorBidi" w:cstheme="majorBidi"/>
                <w:sz w:val="30"/>
                <w:szCs w:val="30"/>
              </w:rPr>
              <w:t>901</w:t>
            </w:r>
          </w:p>
        </w:tc>
      </w:tr>
      <w:tr w:rsidR="00503841" w:rsidRPr="00771770" w14:paraId="6BB3B2C9" w14:textId="77777777" w:rsidTr="003649C5">
        <w:tc>
          <w:tcPr>
            <w:tcW w:w="2069" w:type="dxa"/>
            <w:hideMark/>
          </w:tcPr>
          <w:p w14:paraId="4D203234" w14:textId="74375CC5" w:rsidR="00503841" w:rsidRPr="00C618F0" w:rsidRDefault="00503841" w:rsidP="003649C5">
            <w:pPr>
              <w:ind w:left="248" w:hanging="24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18F0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สะสม</w:t>
            </w:r>
            <w:r w:rsidRPr="00C618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18F0">
              <w:rPr>
                <w:rFonts w:asciiTheme="majorBidi" w:hAnsiTheme="majorBidi" w:cstheme="majorBidi"/>
                <w:sz w:val="30"/>
                <w:szCs w:val="30"/>
                <w:cs/>
              </w:rPr>
              <w:t>- ยังไม่ได้จัดสรร</w:t>
            </w:r>
          </w:p>
        </w:tc>
        <w:tc>
          <w:tcPr>
            <w:tcW w:w="1350" w:type="dxa"/>
            <w:vAlign w:val="bottom"/>
          </w:tcPr>
          <w:p w14:paraId="4B797CF4" w14:textId="74CC2057" w:rsidR="00503841" w:rsidRPr="009A2E61" w:rsidRDefault="00503841" w:rsidP="009A2E61">
            <w:pPr>
              <w:tabs>
                <w:tab w:val="clear" w:pos="907"/>
                <w:tab w:val="left" w:pos="82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2E61">
              <w:rPr>
                <w:rFonts w:asciiTheme="majorBidi" w:hAnsiTheme="majorBidi" w:cstheme="majorBidi"/>
                <w:sz w:val="30"/>
                <w:szCs w:val="30"/>
              </w:rPr>
              <w:t>1,432,690</w:t>
            </w:r>
          </w:p>
        </w:tc>
        <w:tc>
          <w:tcPr>
            <w:tcW w:w="1261" w:type="dxa"/>
            <w:vAlign w:val="bottom"/>
          </w:tcPr>
          <w:p w14:paraId="0EBB7A74" w14:textId="524CB506" w:rsidR="00503841" w:rsidRPr="009A2E61" w:rsidRDefault="00503841" w:rsidP="009A2E61">
            <w:pPr>
              <w:tabs>
                <w:tab w:val="clear" w:pos="907"/>
                <w:tab w:val="left" w:pos="82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2E61">
              <w:rPr>
                <w:rFonts w:asciiTheme="majorBidi" w:hAnsiTheme="majorBidi" w:cstheme="majorBidi"/>
                <w:sz w:val="30"/>
                <w:szCs w:val="30"/>
              </w:rPr>
              <w:t>5,499,658</w:t>
            </w:r>
          </w:p>
        </w:tc>
        <w:tc>
          <w:tcPr>
            <w:tcW w:w="1350" w:type="dxa"/>
            <w:gridSpan w:val="2"/>
            <w:vAlign w:val="bottom"/>
          </w:tcPr>
          <w:p w14:paraId="49557780" w14:textId="5D009E0F" w:rsidR="00503841" w:rsidRPr="009A2E61" w:rsidRDefault="00503841" w:rsidP="009A2E61">
            <w:pPr>
              <w:tabs>
                <w:tab w:val="clear" w:pos="907"/>
                <w:tab w:val="left" w:pos="82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2E61">
              <w:rPr>
                <w:rFonts w:asciiTheme="majorBidi" w:hAnsiTheme="majorBidi" w:cstheme="majorBidi"/>
                <w:sz w:val="30"/>
                <w:szCs w:val="30"/>
              </w:rPr>
              <w:t>6,932,348</w:t>
            </w:r>
          </w:p>
        </w:tc>
        <w:tc>
          <w:tcPr>
            <w:tcW w:w="1350" w:type="dxa"/>
            <w:vAlign w:val="bottom"/>
            <w:hideMark/>
          </w:tcPr>
          <w:p w14:paraId="6ED64EA7" w14:textId="279DDE96" w:rsidR="00503841" w:rsidRPr="009A2E61" w:rsidRDefault="00627390" w:rsidP="009A2E61">
            <w:pPr>
              <w:tabs>
                <w:tab w:val="clear" w:pos="907"/>
                <w:tab w:val="left" w:pos="82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2E6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03841" w:rsidRPr="009A2E61">
              <w:rPr>
                <w:rFonts w:asciiTheme="majorBidi" w:hAnsiTheme="majorBidi" w:cstheme="majorBidi"/>
                <w:sz w:val="30"/>
                <w:szCs w:val="30"/>
              </w:rPr>
              <w:t>963,516</w:t>
            </w:r>
            <w:r w:rsidRPr="009A2E6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2E943EC0" w14:textId="2DFB841D" w:rsidR="00503841" w:rsidRPr="009A2E61" w:rsidRDefault="00503841" w:rsidP="009A2E61">
            <w:pPr>
              <w:tabs>
                <w:tab w:val="clear" w:pos="907"/>
                <w:tab w:val="left" w:pos="825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2E61">
              <w:rPr>
                <w:rFonts w:asciiTheme="majorBidi" w:hAnsiTheme="majorBidi" w:cstheme="majorBidi"/>
                <w:sz w:val="30"/>
                <w:szCs w:val="30"/>
              </w:rPr>
              <w:t>6,474,235</w:t>
            </w:r>
          </w:p>
        </w:tc>
        <w:tc>
          <w:tcPr>
            <w:tcW w:w="1350" w:type="dxa"/>
            <w:vAlign w:val="bottom"/>
          </w:tcPr>
          <w:p w14:paraId="08381CC0" w14:textId="1F09C272" w:rsidR="00503841" w:rsidRPr="009A2E61" w:rsidRDefault="00627390" w:rsidP="009A2E61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2E61">
              <w:rPr>
                <w:rFonts w:ascii="Angsana New" w:hAnsi="Angsana New"/>
                <w:sz w:val="30"/>
                <w:szCs w:val="30"/>
              </w:rPr>
              <w:t>5,510,719</w:t>
            </w:r>
          </w:p>
        </w:tc>
      </w:tr>
      <w:tr w:rsidR="00EA42C8" w:rsidRPr="00771770" w14:paraId="22EDB602" w14:textId="77777777" w:rsidTr="003649C5">
        <w:tc>
          <w:tcPr>
            <w:tcW w:w="2069" w:type="dxa"/>
          </w:tcPr>
          <w:p w14:paraId="4A9B90E0" w14:textId="77777777" w:rsidR="00713A49" w:rsidRDefault="00713A49" w:rsidP="003649C5">
            <w:pPr>
              <w:ind w:left="248" w:hanging="248"/>
              <w:jc w:val="thaiDistribute"/>
              <w:rPr>
                <w:rFonts w:asciiTheme="majorBidi" w:hAnsiTheme="majorBidi" w:cstheme="majorBidi"/>
              </w:rPr>
            </w:pPr>
          </w:p>
          <w:p w14:paraId="60053FB3" w14:textId="0591EF72" w:rsidR="00713A49" w:rsidRPr="00EA42C8" w:rsidRDefault="00713A49" w:rsidP="003649C5">
            <w:pPr>
              <w:ind w:left="248" w:hanging="24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44699064" w14:textId="77777777" w:rsidR="00EA42C8" w:rsidRPr="00EA42C8" w:rsidRDefault="00EA42C8" w:rsidP="009A2E61">
            <w:pPr>
              <w:tabs>
                <w:tab w:val="clear" w:pos="907"/>
                <w:tab w:val="left" w:pos="825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vAlign w:val="bottom"/>
          </w:tcPr>
          <w:p w14:paraId="20D5286B" w14:textId="77777777" w:rsidR="00EA42C8" w:rsidRPr="00EA42C8" w:rsidRDefault="00EA42C8" w:rsidP="009A2E61">
            <w:pPr>
              <w:tabs>
                <w:tab w:val="clear" w:pos="907"/>
                <w:tab w:val="left" w:pos="825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C7C4D6A" w14:textId="77777777" w:rsidR="00EA42C8" w:rsidRPr="00EA42C8" w:rsidRDefault="00EA42C8" w:rsidP="009A2E61">
            <w:pPr>
              <w:tabs>
                <w:tab w:val="clear" w:pos="907"/>
                <w:tab w:val="left" w:pos="825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7B2AC5B" w14:textId="77777777" w:rsidR="00EA42C8" w:rsidRPr="00EA42C8" w:rsidRDefault="00EA42C8" w:rsidP="009A2E61">
            <w:pPr>
              <w:tabs>
                <w:tab w:val="clear" w:pos="907"/>
                <w:tab w:val="left" w:pos="825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5C8AF886" w14:textId="77777777" w:rsidR="00EA42C8" w:rsidRPr="00EA42C8" w:rsidRDefault="00EA42C8" w:rsidP="009A2E61">
            <w:pPr>
              <w:tabs>
                <w:tab w:val="clear" w:pos="907"/>
                <w:tab w:val="left" w:pos="825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A6D01DF" w14:textId="77777777" w:rsidR="00EA42C8" w:rsidRPr="00EA42C8" w:rsidRDefault="00EA42C8" w:rsidP="009A2E61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</w:rPr>
            </w:pPr>
          </w:p>
        </w:tc>
      </w:tr>
      <w:tr w:rsidR="00713A49" w:rsidRPr="00771770" w14:paraId="25248982" w14:textId="77777777" w:rsidTr="003649C5">
        <w:tc>
          <w:tcPr>
            <w:tcW w:w="2069" w:type="dxa"/>
          </w:tcPr>
          <w:p w14:paraId="28BA4F02" w14:textId="77777777" w:rsidR="00713A49" w:rsidRPr="00EA42C8" w:rsidRDefault="00713A49" w:rsidP="003649C5">
            <w:pPr>
              <w:ind w:left="248" w:hanging="24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0E75D2D3" w14:textId="77777777" w:rsidR="00713A49" w:rsidRPr="00EA42C8" w:rsidRDefault="00713A49" w:rsidP="009A2E61">
            <w:pPr>
              <w:tabs>
                <w:tab w:val="clear" w:pos="907"/>
                <w:tab w:val="left" w:pos="825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vAlign w:val="bottom"/>
          </w:tcPr>
          <w:p w14:paraId="5925ACFC" w14:textId="77777777" w:rsidR="00713A49" w:rsidRPr="00EA42C8" w:rsidRDefault="00713A49" w:rsidP="009A2E61">
            <w:pPr>
              <w:tabs>
                <w:tab w:val="clear" w:pos="907"/>
                <w:tab w:val="left" w:pos="825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56A3291" w14:textId="77777777" w:rsidR="00713A49" w:rsidRPr="00EA42C8" w:rsidRDefault="00713A49" w:rsidP="009A2E61">
            <w:pPr>
              <w:tabs>
                <w:tab w:val="clear" w:pos="907"/>
                <w:tab w:val="left" w:pos="825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622912F" w14:textId="77777777" w:rsidR="00713A49" w:rsidRPr="00EA42C8" w:rsidRDefault="00713A49" w:rsidP="009A2E61">
            <w:pPr>
              <w:tabs>
                <w:tab w:val="clear" w:pos="907"/>
                <w:tab w:val="left" w:pos="825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17288DDF" w14:textId="77777777" w:rsidR="00713A49" w:rsidRPr="00EA42C8" w:rsidRDefault="00713A49" w:rsidP="009A2E61">
            <w:pPr>
              <w:tabs>
                <w:tab w:val="clear" w:pos="907"/>
                <w:tab w:val="left" w:pos="825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9D756AB" w14:textId="77777777" w:rsidR="00713A49" w:rsidRPr="00EA42C8" w:rsidRDefault="00713A49" w:rsidP="009A2E61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</w:rPr>
            </w:pPr>
          </w:p>
        </w:tc>
      </w:tr>
    </w:tbl>
    <w:p w14:paraId="3CC678F6" w14:textId="77777777" w:rsidR="00713A49" w:rsidRDefault="00713A49">
      <w:r>
        <w:br w:type="page"/>
      </w:r>
    </w:p>
    <w:tbl>
      <w:tblPr>
        <w:tblStyle w:val="TableGrid"/>
        <w:tblpPr w:leftFromText="180" w:rightFromText="180" w:vertAnchor="text" w:tblpX="450" w:tblpY="1"/>
        <w:tblOverlap w:val="never"/>
        <w:tblW w:w="9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9"/>
        <w:gridCol w:w="1350"/>
        <w:gridCol w:w="1261"/>
        <w:gridCol w:w="1350"/>
        <w:gridCol w:w="1350"/>
        <w:gridCol w:w="1170"/>
        <w:gridCol w:w="1350"/>
      </w:tblGrid>
      <w:tr w:rsidR="00713A49" w:rsidRPr="00771770" w14:paraId="251193B8" w14:textId="77777777" w:rsidTr="00752AD4">
        <w:tc>
          <w:tcPr>
            <w:tcW w:w="2069" w:type="dxa"/>
            <w:vAlign w:val="bottom"/>
          </w:tcPr>
          <w:p w14:paraId="277DFAE3" w14:textId="77777777" w:rsidR="00713A49" w:rsidRPr="00EA42C8" w:rsidRDefault="00713A49" w:rsidP="00713A49">
            <w:pPr>
              <w:ind w:left="248" w:hanging="24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31" w:type="dxa"/>
            <w:gridSpan w:val="6"/>
            <w:vAlign w:val="center"/>
          </w:tcPr>
          <w:p w14:paraId="05839C58" w14:textId="1FB2BA36" w:rsidR="00713A49" w:rsidRPr="00EA42C8" w:rsidRDefault="00713A49" w:rsidP="00713A49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center"/>
              <w:rPr>
                <w:rFonts w:ascii="Angsana New" w:hAnsi="Angsana New"/>
              </w:rPr>
            </w:pPr>
            <w:r w:rsidRPr="00713A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13A49" w:rsidRPr="00771770" w14:paraId="67D23817" w14:textId="77777777" w:rsidTr="00752AD4">
        <w:tc>
          <w:tcPr>
            <w:tcW w:w="2069" w:type="dxa"/>
            <w:vAlign w:val="bottom"/>
          </w:tcPr>
          <w:p w14:paraId="41F6F31D" w14:textId="77777777" w:rsidR="00713A49" w:rsidRPr="00EA42C8" w:rsidRDefault="00713A49" w:rsidP="00713A49">
            <w:pPr>
              <w:ind w:left="248" w:hanging="24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961" w:type="dxa"/>
            <w:gridSpan w:val="3"/>
            <w:vAlign w:val="center"/>
          </w:tcPr>
          <w:p w14:paraId="1F0C380E" w14:textId="25570BA9" w:rsidR="00713A49" w:rsidRPr="00EA42C8" w:rsidRDefault="00713A49" w:rsidP="00713A49">
            <w:pPr>
              <w:tabs>
                <w:tab w:val="clear" w:pos="907"/>
                <w:tab w:val="left" w:pos="82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618F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618F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C618F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870" w:type="dxa"/>
            <w:gridSpan w:val="3"/>
            <w:vAlign w:val="bottom"/>
          </w:tcPr>
          <w:p w14:paraId="4F9A26E0" w14:textId="4793A5EB" w:rsidR="00713A49" w:rsidRPr="00EA42C8" w:rsidRDefault="00713A49" w:rsidP="00713A49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center"/>
              <w:rPr>
                <w:rFonts w:ascii="Angsana New" w:hAnsi="Angsana New"/>
              </w:rPr>
            </w:pPr>
            <w:r w:rsidRPr="00C618F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618F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C618F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13A49" w:rsidRPr="00771770" w14:paraId="44FC0DA7" w14:textId="77777777" w:rsidTr="00752AD4">
        <w:tc>
          <w:tcPr>
            <w:tcW w:w="2069" w:type="dxa"/>
            <w:vAlign w:val="bottom"/>
          </w:tcPr>
          <w:p w14:paraId="4279DDD6" w14:textId="77777777" w:rsidR="00713A49" w:rsidRPr="00EA42C8" w:rsidRDefault="00713A49" w:rsidP="00713A49">
            <w:pPr>
              <w:ind w:left="248" w:hanging="24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584042E4" w14:textId="463D5A7E" w:rsidR="00713A49" w:rsidRPr="00EA42C8" w:rsidRDefault="00713A49" w:rsidP="00713A49">
            <w:pPr>
              <w:tabs>
                <w:tab w:val="clear" w:pos="907"/>
                <w:tab w:val="left" w:pos="82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618F0">
              <w:rPr>
                <w:rFonts w:ascii="Angsana New" w:hAnsi="Angsana New" w:hint="cs"/>
                <w:sz w:val="30"/>
                <w:szCs w:val="30"/>
                <w:cs/>
              </w:rPr>
              <w:t>ก่อนปรับปรุง</w:t>
            </w:r>
          </w:p>
        </w:tc>
        <w:tc>
          <w:tcPr>
            <w:tcW w:w="1261" w:type="dxa"/>
            <w:vAlign w:val="bottom"/>
          </w:tcPr>
          <w:p w14:paraId="3453111A" w14:textId="3AC57FBF" w:rsidR="00713A49" w:rsidRPr="00EA42C8" w:rsidRDefault="00713A49" w:rsidP="00713A49">
            <w:pPr>
              <w:tabs>
                <w:tab w:val="clear" w:pos="907"/>
                <w:tab w:val="left" w:pos="82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618F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ใหม่</w:t>
            </w:r>
          </w:p>
        </w:tc>
        <w:tc>
          <w:tcPr>
            <w:tcW w:w="1350" w:type="dxa"/>
            <w:vAlign w:val="bottom"/>
          </w:tcPr>
          <w:p w14:paraId="71C3D7FA" w14:textId="45C29269" w:rsidR="00713A49" w:rsidRPr="00EA42C8" w:rsidRDefault="00713A49" w:rsidP="00713A49">
            <w:pPr>
              <w:tabs>
                <w:tab w:val="clear" w:pos="907"/>
                <w:tab w:val="left" w:pos="82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618F0">
              <w:rPr>
                <w:rFonts w:ascii="Angsana New" w:hAnsi="Angsana New" w:hint="cs"/>
                <w:sz w:val="30"/>
                <w:szCs w:val="30"/>
                <w:cs/>
              </w:rPr>
              <w:t>หลังปรับปรุง</w:t>
            </w:r>
          </w:p>
        </w:tc>
        <w:tc>
          <w:tcPr>
            <w:tcW w:w="1350" w:type="dxa"/>
            <w:vAlign w:val="bottom"/>
          </w:tcPr>
          <w:p w14:paraId="0141813E" w14:textId="54779FAF" w:rsidR="00713A49" w:rsidRPr="00EA42C8" w:rsidRDefault="00713A49" w:rsidP="00713A49">
            <w:pPr>
              <w:tabs>
                <w:tab w:val="clear" w:pos="907"/>
                <w:tab w:val="left" w:pos="82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618F0">
              <w:rPr>
                <w:rFonts w:ascii="Angsana New" w:hAnsi="Angsana New" w:hint="cs"/>
                <w:sz w:val="30"/>
                <w:szCs w:val="30"/>
                <w:cs/>
              </w:rPr>
              <w:t>ก่อนปรับปรุง</w:t>
            </w:r>
          </w:p>
        </w:tc>
        <w:tc>
          <w:tcPr>
            <w:tcW w:w="1170" w:type="dxa"/>
            <w:vAlign w:val="bottom"/>
          </w:tcPr>
          <w:p w14:paraId="4907DEE5" w14:textId="0C35D8BD" w:rsidR="00713A49" w:rsidRPr="00EA42C8" w:rsidRDefault="00713A49" w:rsidP="00713A49">
            <w:pPr>
              <w:tabs>
                <w:tab w:val="clear" w:pos="907"/>
                <w:tab w:val="left" w:pos="825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</w:rPr>
            </w:pPr>
            <w:r w:rsidRPr="00C618F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ใหม่</w:t>
            </w:r>
          </w:p>
        </w:tc>
        <w:tc>
          <w:tcPr>
            <w:tcW w:w="1350" w:type="dxa"/>
            <w:vAlign w:val="bottom"/>
          </w:tcPr>
          <w:p w14:paraId="4DFED9F3" w14:textId="08C88E2D" w:rsidR="00713A49" w:rsidRPr="00EA42C8" w:rsidRDefault="00713A49" w:rsidP="00713A49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center"/>
              <w:rPr>
                <w:rFonts w:ascii="Angsana New" w:hAnsi="Angsana New"/>
              </w:rPr>
            </w:pPr>
            <w:r w:rsidRPr="00C618F0">
              <w:rPr>
                <w:rFonts w:asciiTheme="majorBidi" w:hAnsiTheme="majorBidi" w:cstheme="majorBidi"/>
                <w:sz w:val="30"/>
                <w:szCs w:val="30"/>
                <w:cs/>
              </w:rPr>
              <w:t>หลัง</w:t>
            </w:r>
            <w:r w:rsidRPr="003649C5">
              <w:rPr>
                <w:rFonts w:ascii="Angsana New" w:hAnsi="Angsana New"/>
                <w:sz w:val="30"/>
                <w:szCs w:val="30"/>
                <w:cs/>
              </w:rPr>
              <w:t>ปรับปรุง</w:t>
            </w:r>
          </w:p>
        </w:tc>
      </w:tr>
      <w:tr w:rsidR="00713A49" w:rsidRPr="00771770" w14:paraId="4E6DCC3F" w14:textId="77777777" w:rsidTr="00752AD4">
        <w:tc>
          <w:tcPr>
            <w:tcW w:w="2069" w:type="dxa"/>
            <w:vAlign w:val="bottom"/>
          </w:tcPr>
          <w:p w14:paraId="00B50FCC" w14:textId="77777777" w:rsidR="00713A49" w:rsidRPr="00EA42C8" w:rsidRDefault="00713A49" w:rsidP="00713A49">
            <w:pPr>
              <w:ind w:left="248" w:hanging="24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31" w:type="dxa"/>
            <w:gridSpan w:val="6"/>
            <w:vAlign w:val="center"/>
          </w:tcPr>
          <w:p w14:paraId="5371C3B5" w14:textId="5AC42143" w:rsidR="00713A49" w:rsidRPr="00EA42C8" w:rsidRDefault="00713A49" w:rsidP="00713A49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center"/>
              <w:rPr>
                <w:rFonts w:ascii="Angsana New" w:hAnsi="Angsana New"/>
              </w:rPr>
            </w:pPr>
            <w:r w:rsidRPr="00C618F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3A49" w:rsidRPr="00771770" w14:paraId="72C556BB" w14:textId="77777777" w:rsidTr="00752AD4">
        <w:tc>
          <w:tcPr>
            <w:tcW w:w="3419" w:type="dxa"/>
            <w:gridSpan w:val="2"/>
            <w:vAlign w:val="bottom"/>
          </w:tcPr>
          <w:p w14:paraId="7FBA043A" w14:textId="36EA2B87" w:rsidR="00713A49" w:rsidRPr="003649C5" w:rsidRDefault="00713A49" w:rsidP="00713A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18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งบแสดงฐานะทางการเงิน</w:t>
            </w:r>
          </w:p>
        </w:tc>
        <w:tc>
          <w:tcPr>
            <w:tcW w:w="1261" w:type="dxa"/>
            <w:vAlign w:val="bottom"/>
          </w:tcPr>
          <w:p w14:paraId="1E411850" w14:textId="5CBC13BA" w:rsidR="00713A49" w:rsidRPr="00C618F0" w:rsidRDefault="00713A49" w:rsidP="00713A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24E76A0" w14:textId="364D9FBC" w:rsidR="00713A49" w:rsidRPr="00C618F0" w:rsidRDefault="00713A49" w:rsidP="00713A49">
            <w:pPr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729AF7E" w14:textId="5AF5CEFB" w:rsidR="00713A49" w:rsidRPr="00C618F0" w:rsidRDefault="00713A49" w:rsidP="00713A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3E46AB" w14:textId="23124B4D" w:rsidR="00713A49" w:rsidRPr="00C618F0" w:rsidRDefault="00713A49" w:rsidP="00713A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129FC6A" w14:textId="0FDF93D4" w:rsidR="00713A49" w:rsidRPr="00C618F0" w:rsidRDefault="00713A49" w:rsidP="00713A49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13A49" w:rsidRPr="00771770" w14:paraId="04664FEC" w14:textId="77777777" w:rsidTr="003649C5">
        <w:tc>
          <w:tcPr>
            <w:tcW w:w="2069" w:type="dxa"/>
          </w:tcPr>
          <w:p w14:paraId="74BC6E7C" w14:textId="0F36F11A" w:rsidR="00713A49" w:rsidRPr="00C618F0" w:rsidRDefault="00713A49" w:rsidP="00713A49">
            <w:pPr>
              <w:ind w:left="247" w:hanging="2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18F0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04305F32" w14:textId="002EA5C0" w:rsidR="00713A49" w:rsidRPr="009A2E61" w:rsidRDefault="00713A49" w:rsidP="00713A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2E61">
              <w:rPr>
                <w:rFonts w:asciiTheme="majorBidi" w:hAnsiTheme="majorBidi" w:cstheme="majorBidi"/>
                <w:sz w:val="30"/>
                <w:szCs w:val="30"/>
              </w:rPr>
              <w:t>2,835</w:t>
            </w:r>
          </w:p>
        </w:tc>
        <w:tc>
          <w:tcPr>
            <w:tcW w:w="1261" w:type="dxa"/>
            <w:vAlign w:val="bottom"/>
          </w:tcPr>
          <w:p w14:paraId="4EC0A55B" w14:textId="448EE0EF" w:rsidR="00713A49" w:rsidRPr="009A2E61" w:rsidRDefault="00713A49" w:rsidP="00713A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2E61">
              <w:rPr>
                <w:rFonts w:asciiTheme="majorBidi" w:hAnsiTheme="majorBidi" w:cstheme="majorBidi"/>
                <w:sz w:val="30"/>
                <w:szCs w:val="30"/>
              </w:rPr>
              <w:t xml:space="preserve">  7,840</w:t>
            </w:r>
          </w:p>
        </w:tc>
        <w:tc>
          <w:tcPr>
            <w:tcW w:w="1350" w:type="dxa"/>
            <w:vAlign w:val="bottom"/>
          </w:tcPr>
          <w:p w14:paraId="4F9463A2" w14:textId="24C1A8B7" w:rsidR="00713A49" w:rsidRPr="009A2E61" w:rsidRDefault="00713A49" w:rsidP="00713A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2E61">
              <w:rPr>
                <w:rFonts w:asciiTheme="majorBidi" w:hAnsiTheme="majorBidi" w:cstheme="majorBidi"/>
                <w:sz w:val="30"/>
                <w:szCs w:val="30"/>
              </w:rPr>
              <w:t>10,675</w:t>
            </w:r>
          </w:p>
        </w:tc>
        <w:tc>
          <w:tcPr>
            <w:tcW w:w="1350" w:type="dxa"/>
            <w:vAlign w:val="bottom"/>
          </w:tcPr>
          <w:p w14:paraId="0ABF13F3" w14:textId="34722A48" w:rsidR="00713A49" w:rsidRPr="009A2E61" w:rsidRDefault="00713A49" w:rsidP="00713A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2E61">
              <w:rPr>
                <w:rFonts w:asciiTheme="majorBidi" w:hAnsiTheme="majorBidi" w:cstheme="majorBidi"/>
                <w:sz w:val="30"/>
                <w:szCs w:val="30"/>
              </w:rPr>
              <w:t>2,479</w:t>
            </w:r>
          </w:p>
        </w:tc>
        <w:tc>
          <w:tcPr>
            <w:tcW w:w="1170" w:type="dxa"/>
            <w:vAlign w:val="bottom"/>
          </w:tcPr>
          <w:p w14:paraId="5F6CF970" w14:textId="1ACCCFAB" w:rsidR="00713A49" w:rsidRPr="009A2E61" w:rsidRDefault="00713A49" w:rsidP="00713A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2E61">
              <w:rPr>
                <w:rFonts w:asciiTheme="majorBidi" w:hAnsiTheme="majorBidi" w:cstheme="majorBidi"/>
                <w:sz w:val="30"/>
                <w:szCs w:val="30"/>
              </w:rPr>
              <w:t>8,196</w:t>
            </w:r>
          </w:p>
        </w:tc>
        <w:tc>
          <w:tcPr>
            <w:tcW w:w="1350" w:type="dxa"/>
            <w:vAlign w:val="bottom"/>
          </w:tcPr>
          <w:p w14:paraId="72AA2550" w14:textId="3E479FD9" w:rsidR="00713A49" w:rsidRPr="009A2E61" w:rsidRDefault="00713A49" w:rsidP="00713A49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2E61">
              <w:rPr>
                <w:rFonts w:ascii="Angsana New" w:hAnsi="Angsana New"/>
                <w:sz w:val="30"/>
                <w:szCs w:val="30"/>
              </w:rPr>
              <w:t>10,675</w:t>
            </w:r>
          </w:p>
        </w:tc>
      </w:tr>
      <w:tr w:rsidR="00713A49" w:rsidRPr="00771770" w14:paraId="40FF10BD" w14:textId="77777777" w:rsidTr="003649C5">
        <w:tc>
          <w:tcPr>
            <w:tcW w:w="2069" w:type="dxa"/>
          </w:tcPr>
          <w:p w14:paraId="6181FFCD" w14:textId="77777777" w:rsidR="00713A49" w:rsidRPr="00503841" w:rsidRDefault="00713A49" w:rsidP="00713A49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7D72AAE" w14:textId="77777777" w:rsidR="00713A49" w:rsidRPr="009A2E61" w:rsidRDefault="00713A49" w:rsidP="00713A4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vAlign w:val="bottom"/>
          </w:tcPr>
          <w:p w14:paraId="648D1B44" w14:textId="77777777" w:rsidR="00713A49" w:rsidRPr="009A2E61" w:rsidRDefault="00713A49" w:rsidP="00713A4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45BF98A" w14:textId="77777777" w:rsidR="00713A49" w:rsidRPr="009A2E61" w:rsidRDefault="00713A49" w:rsidP="00713A4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780E3F3" w14:textId="77777777" w:rsidR="00713A49" w:rsidRPr="009A2E61" w:rsidRDefault="00713A49" w:rsidP="00713A4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16B59954" w14:textId="77777777" w:rsidR="00713A49" w:rsidRPr="009A2E61" w:rsidRDefault="00713A49" w:rsidP="00713A4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FC7D9E5" w14:textId="77777777" w:rsidR="00713A49" w:rsidRPr="009A2E61" w:rsidRDefault="00713A49" w:rsidP="00713A49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713A49" w:rsidRPr="00771770" w14:paraId="793E1DC7" w14:textId="77777777" w:rsidTr="003649C5">
        <w:tc>
          <w:tcPr>
            <w:tcW w:w="2069" w:type="dxa"/>
          </w:tcPr>
          <w:p w14:paraId="11053B81" w14:textId="5615617F" w:rsidR="00713A49" w:rsidRPr="00771770" w:rsidRDefault="00713A49" w:rsidP="00815DED">
            <w:pPr>
              <w:ind w:left="247" w:hanging="2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18F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</w:t>
            </w:r>
            <w:r w:rsidR="0084034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618F0">
              <w:rPr>
                <w:rFonts w:asciiTheme="majorBidi" w:hAnsiTheme="majorBidi" w:cstheme="majorBidi"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1350" w:type="dxa"/>
            <w:vAlign w:val="bottom"/>
          </w:tcPr>
          <w:p w14:paraId="655A5140" w14:textId="1E349529" w:rsidR="00713A49" w:rsidRPr="009A2E61" w:rsidRDefault="00713A49" w:rsidP="00713A49">
            <w:pPr>
              <w:tabs>
                <w:tab w:val="clear" w:pos="907"/>
                <w:tab w:val="left" w:pos="880"/>
              </w:tabs>
              <w:ind w:right="34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A2E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1" w:type="dxa"/>
            <w:vAlign w:val="bottom"/>
          </w:tcPr>
          <w:p w14:paraId="54EBE9A1" w14:textId="22EBE0F6" w:rsidR="00713A49" w:rsidRPr="009A2E61" w:rsidRDefault="00713A49" w:rsidP="00713A49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A2E61">
              <w:rPr>
                <w:rFonts w:asciiTheme="majorBidi" w:hAnsiTheme="majorBidi" w:cstheme="majorBidi"/>
                <w:sz w:val="30"/>
                <w:szCs w:val="30"/>
              </w:rPr>
              <w:t>1,568</w:t>
            </w:r>
          </w:p>
        </w:tc>
        <w:tc>
          <w:tcPr>
            <w:tcW w:w="1350" w:type="dxa"/>
            <w:vAlign w:val="bottom"/>
          </w:tcPr>
          <w:p w14:paraId="796E961C" w14:textId="0854F24E" w:rsidR="00713A49" w:rsidRPr="009A2E61" w:rsidRDefault="00713A49" w:rsidP="00713A49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A2E61">
              <w:rPr>
                <w:rFonts w:asciiTheme="majorBidi" w:hAnsiTheme="majorBidi" w:cstheme="majorBidi"/>
                <w:sz w:val="30"/>
                <w:szCs w:val="30"/>
              </w:rPr>
              <w:t>1,568</w:t>
            </w:r>
          </w:p>
        </w:tc>
        <w:tc>
          <w:tcPr>
            <w:tcW w:w="1350" w:type="dxa"/>
            <w:vAlign w:val="bottom"/>
          </w:tcPr>
          <w:p w14:paraId="22819B19" w14:textId="3008001F" w:rsidR="00713A49" w:rsidRPr="009A2E61" w:rsidRDefault="00713A49" w:rsidP="00713A49">
            <w:pPr>
              <w:ind w:right="31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A2E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6127C959" w14:textId="3DF97150" w:rsidR="00713A49" w:rsidRPr="009A2E61" w:rsidRDefault="00713A49" w:rsidP="00713A49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A2E61">
              <w:rPr>
                <w:rFonts w:asciiTheme="majorBidi" w:hAnsiTheme="majorBidi" w:cstheme="majorBidi"/>
                <w:sz w:val="30"/>
                <w:szCs w:val="30"/>
              </w:rPr>
              <w:t>1,639</w:t>
            </w:r>
          </w:p>
        </w:tc>
        <w:tc>
          <w:tcPr>
            <w:tcW w:w="1350" w:type="dxa"/>
            <w:vAlign w:val="bottom"/>
          </w:tcPr>
          <w:p w14:paraId="4E644F2C" w14:textId="257CF1EA" w:rsidR="00713A49" w:rsidRPr="009A2E61" w:rsidRDefault="00713A49" w:rsidP="00713A49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A2E61">
              <w:rPr>
                <w:rFonts w:ascii="Angsana New" w:hAnsi="Angsana New"/>
                <w:sz w:val="30"/>
                <w:szCs w:val="30"/>
              </w:rPr>
              <w:t xml:space="preserve">  1,639</w:t>
            </w:r>
          </w:p>
        </w:tc>
      </w:tr>
      <w:tr w:rsidR="00713A49" w:rsidRPr="00771770" w14:paraId="450F0A76" w14:textId="77777777" w:rsidTr="003649C5">
        <w:tc>
          <w:tcPr>
            <w:tcW w:w="2069" w:type="dxa"/>
          </w:tcPr>
          <w:p w14:paraId="013BD0F2" w14:textId="45596E68" w:rsidR="00713A49" w:rsidRPr="00771770" w:rsidRDefault="00713A49" w:rsidP="00713A49">
            <w:pPr>
              <w:ind w:left="247" w:hanging="2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18F0">
              <w:rPr>
                <w:rFonts w:asciiTheme="majorBidi" w:hAnsiTheme="majorBidi" w:cstheme="majorBidi"/>
                <w:sz w:val="30"/>
                <w:szCs w:val="30"/>
                <w:cs/>
              </w:rPr>
              <w:t>ก</w:t>
            </w:r>
            <w:r w:rsidRPr="00C618F0">
              <w:rPr>
                <w:rFonts w:asciiTheme="majorBidi" w:hAnsiTheme="majorBidi" w:cstheme="majorBidi" w:hint="cs"/>
                <w:sz w:val="30"/>
                <w:szCs w:val="30"/>
                <w:cs/>
              </w:rPr>
              <w:t>ำไร</w:t>
            </w:r>
            <w:r w:rsidRPr="00C618F0">
              <w:rPr>
                <w:rFonts w:asciiTheme="majorBidi" w:hAnsiTheme="majorBidi" w:cstheme="majorBidi"/>
                <w:sz w:val="30"/>
                <w:szCs w:val="30"/>
                <w:cs/>
              </w:rPr>
              <w:t>สะสม</w:t>
            </w:r>
            <w:r w:rsidRPr="00C618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18F0">
              <w:rPr>
                <w:rFonts w:asciiTheme="majorBidi" w:hAnsiTheme="majorBidi" w:cstheme="majorBidi"/>
                <w:sz w:val="30"/>
                <w:szCs w:val="30"/>
                <w:cs/>
              </w:rPr>
              <w:t>- ยังไม่ได้จัดสรร</w:t>
            </w:r>
          </w:p>
        </w:tc>
        <w:tc>
          <w:tcPr>
            <w:tcW w:w="1350" w:type="dxa"/>
            <w:vAlign w:val="bottom"/>
          </w:tcPr>
          <w:p w14:paraId="4F262BF6" w14:textId="12ED61CD" w:rsidR="00713A49" w:rsidRPr="009A2E61" w:rsidRDefault="00713A49" w:rsidP="00713A49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A2E61">
              <w:rPr>
                <w:rFonts w:asciiTheme="majorBidi" w:hAnsiTheme="majorBidi" w:cstheme="majorBidi"/>
                <w:sz w:val="30"/>
                <w:szCs w:val="30"/>
              </w:rPr>
              <w:t>1,169,164</w:t>
            </w:r>
          </w:p>
        </w:tc>
        <w:tc>
          <w:tcPr>
            <w:tcW w:w="1261" w:type="dxa"/>
            <w:vAlign w:val="bottom"/>
          </w:tcPr>
          <w:p w14:paraId="0671504A" w14:textId="1E2ADB87" w:rsidR="00713A49" w:rsidRPr="009A2E61" w:rsidRDefault="00713A49" w:rsidP="00713A49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A2E61">
              <w:rPr>
                <w:rFonts w:asciiTheme="majorBidi" w:hAnsiTheme="majorBidi" w:cstheme="majorBidi"/>
                <w:sz w:val="30"/>
                <w:szCs w:val="30"/>
              </w:rPr>
              <w:t>6,272</w:t>
            </w:r>
          </w:p>
        </w:tc>
        <w:tc>
          <w:tcPr>
            <w:tcW w:w="1350" w:type="dxa"/>
            <w:vAlign w:val="bottom"/>
          </w:tcPr>
          <w:p w14:paraId="4421EB24" w14:textId="1F98DDE6" w:rsidR="00713A49" w:rsidRPr="009A2E61" w:rsidRDefault="00713A49" w:rsidP="00713A49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A2E61">
              <w:rPr>
                <w:rFonts w:asciiTheme="majorBidi" w:hAnsiTheme="majorBidi" w:cstheme="majorBidi"/>
                <w:sz w:val="30"/>
                <w:szCs w:val="30"/>
              </w:rPr>
              <w:t>1,175,436</w:t>
            </w:r>
          </w:p>
        </w:tc>
        <w:tc>
          <w:tcPr>
            <w:tcW w:w="1350" w:type="dxa"/>
            <w:vAlign w:val="bottom"/>
          </w:tcPr>
          <w:p w14:paraId="6446B01F" w14:textId="3A0D755D" w:rsidR="00713A49" w:rsidRPr="009A2E61" w:rsidRDefault="00713A49" w:rsidP="00713A49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A2E61">
              <w:rPr>
                <w:rFonts w:asciiTheme="majorBidi" w:hAnsiTheme="majorBidi" w:cstheme="majorBidi"/>
                <w:sz w:val="30"/>
                <w:szCs w:val="30"/>
              </w:rPr>
              <w:t>1,134,060</w:t>
            </w:r>
          </w:p>
        </w:tc>
        <w:tc>
          <w:tcPr>
            <w:tcW w:w="1170" w:type="dxa"/>
            <w:vAlign w:val="bottom"/>
          </w:tcPr>
          <w:p w14:paraId="06DF929F" w14:textId="315C56C4" w:rsidR="00713A49" w:rsidRPr="009A2E61" w:rsidRDefault="00713A49" w:rsidP="00713A49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A2E61">
              <w:rPr>
                <w:rFonts w:asciiTheme="majorBidi" w:hAnsiTheme="majorBidi" w:cstheme="majorBidi"/>
                <w:sz w:val="30"/>
                <w:szCs w:val="30"/>
              </w:rPr>
              <w:t>6,557</w:t>
            </w:r>
          </w:p>
        </w:tc>
        <w:tc>
          <w:tcPr>
            <w:tcW w:w="1350" w:type="dxa"/>
            <w:vAlign w:val="bottom"/>
          </w:tcPr>
          <w:p w14:paraId="4A088CD1" w14:textId="0D1A34CF" w:rsidR="00713A49" w:rsidRPr="009A2E61" w:rsidRDefault="00883E36" w:rsidP="00713A49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1,140,617</w:t>
            </w:r>
          </w:p>
        </w:tc>
      </w:tr>
    </w:tbl>
    <w:p w14:paraId="61AB70F0" w14:textId="42683356" w:rsidR="00771770" w:rsidRDefault="00771770" w:rsidP="003649C5">
      <w:pPr>
        <w:tabs>
          <w:tab w:val="left" w:pos="72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FAA4C2C" w14:textId="70299CF3" w:rsidR="00396027" w:rsidRDefault="00396027" w:rsidP="00396027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96027">
        <w:rPr>
          <w:rFonts w:ascii="Angsana New" w:hAnsi="Angsana New" w:hint="cs"/>
          <w:i/>
          <w:iCs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396027">
        <w:rPr>
          <w:rFonts w:ascii="Angsana New" w:hAnsi="Angsana New" w:hint="cs"/>
          <w:i/>
          <w:iCs/>
          <w:sz w:val="30"/>
          <w:szCs w:val="30"/>
        </w:rPr>
        <w:t>2019</w:t>
      </w:r>
    </w:p>
    <w:p w14:paraId="0777173C" w14:textId="77777777" w:rsidR="00396027" w:rsidRPr="00396027" w:rsidRDefault="00396027" w:rsidP="00396027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04E5CEA" w14:textId="1CCC582C" w:rsidR="00396027" w:rsidRPr="00396027" w:rsidRDefault="00396027" w:rsidP="00396027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96027">
        <w:rPr>
          <w:rFonts w:ascii="Angsana New" w:hAnsi="Angsana New" w:hint="cs"/>
          <w:sz w:val="30"/>
          <w:szCs w:val="30"/>
          <w:cs/>
        </w:rPr>
        <w:t>ตามที่ได้เปิดเผยไว้ในหมายเหตุ</w:t>
      </w:r>
      <w:r w:rsidRPr="0039602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5</w:t>
      </w:r>
      <w:r w:rsidRPr="00396027">
        <w:rPr>
          <w:rFonts w:ascii="Angsana New" w:hAnsi="Angsana New"/>
          <w:sz w:val="30"/>
          <w:szCs w:val="30"/>
        </w:rPr>
        <w:t xml:space="preserve"> </w:t>
      </w:r>
      <w:r w:rsidRPr="00396027">
        <w:rPr>
          <w:rFonts w:ascii="Angsana New" w:hAnsi="Angsana New" w:hint="cs"/>
          <w:sz w:val="30"/>
          <w:szCs w:val="30"/>
          <w:cs/>
        </w:rPr>
        <w:t>กลุ่มบริษัทเลือกปฏิบัติตามแนวปฏิบัติทางการบัญชี</w:t>
      </w:r>
      <w:r w:rsidRPr="00396027">
        <w:rPr>
          <w:rFonts w:ascii="Angsana New" w:hAnsi="Angsana New"/>
          <w:sz w:val="30"/>
          <w:szCs w:val="30"/>
          <w:cs/>
        </w:rPr>
        <w:t xml:space="preserve"> </w:t>
      </w:r>
      <w:r w:rsidRPr="00396027">
        <w:rPr>
          <w:rFonts w:ascii="Angsana New" w:hAnsi="Angsana New" w:hint="cs"/>
          <w:sz w:val="30"/>
          <w:szCs w:val="30"/>
          <w:cs/>
        </w:rPr>
        <w:t>เรื่อง</w:t>
      </w:r>
      <w:r w:rsidRPr="00396027">
        <w:rPr>
          <w:rFonts w:ascii="Angsana New" w:hAnsi="Angsana New"/>
          <w:sz w:val="30"/>
          <w:szCs w:val="30"/>
          <w:cs/>
        </w:rPr>
        <w:t xml:space="preserve"> </w:t>
      </w:r>
      <w:r w:rsidRPr="00396027">
        <w:rPr>
          <w:rFonts w:ascii="Angsana New" w:hAnsi="Angsana New" w:hint="cs"/>
          <w:sz w:val="30"/>
          <w:szCs w:val="30"/>
          <w:cs/>
        </w:rPr>
        <w:t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Pr="00396027">
        <w:rPr>
          <w:rFonts w:ascii="Angsana New" w:hAnsi="Angsana New"/>
          <w:sz w:val="30"/>
          <w:szCs w:val="30"/>
          <w:cs/>
        </w:rPr>
        <w:t xml:space="preserve"> </w:t>
      </w:r>
      <w:r w:rsidRPr="00396027">
        <w:rPr>
          <w:rFonts w:ascii="Angsana New" w:hAnsi="Angsana New"/>
          <w:sz w:val="30"/>
          <w:szCs w:val="30"/>
        </w:rPr>
        <w:t>2019</w:t>
      </w:r>
      <w:r w:rsidR="00197188" w:rsidRPr="00197188">
        <w:rPr>
          <w:rFonts w:ascii="Angsana New" w:hAnsi="Angsana New"/>
          <w:sz w:val="30"/>
          <w:szCs w:val="30"/>
        </w:rPr>
        <w:t xml:space="preserve"> (</w:t>
      </w:r>
      <w:r w:rsidR="006020BF">
        <w:rPr>
          <w:rFonts w:ascii="Angsana New" w:hAnsi="Angsana New" w:hint="cs"/>
          <w:sz w:val="30"/>
          <w:szCs w:val="30"/>
          <w:cs/>
        </w:rPr>
        <w:t xml:space="preserve">โควิด </w:t>
      </w:r>
      <w:r w:rsidR="00197188" w:rsidRPr="00197188">
        <w:rPr>
          <w:rFonts w:ascii="Angsana New" w:hAnsi="Angsana New"/>
          <w:sz w:val="30"/>
          <w:szCs w:val="30"/>
        </w:rPr>
        <w:t>19)</w:t>
      </w:r>
      <w:r w:rsidR="00197188">
        <w:rPr>
          <w:rFonts w:ascii="Angsana New" w:hAnsi="Angsana New"/>
          <w:sz w:val="30"/>
          <w:szCs w:val="30"/>
        </w:rPr>
        <w:t xml:space="preserve"> </w:t>
      </w:r>
      <w:r w:rsidRPr="00396027">
        <w:rPr>
          <w:rFonts w:ascii="Angsana New" w:hAnsi="Angsana New" w:hint="cs"/>
          <w:sz w:val="30"/>
          <w:szCs w:val="30"/>
          <w:cs/>
        </w:rPr>
        <w:t>โดยแนวปฏิบัติดังกล่าวสิ้นสุดการมีผลบังคับใช้</w:t>
      </w:r>
      <w:r w:rsidRPr="00396027">
        <w:rPr>
          <w:rFonts w:ascii="Angsana New" w:hAnsi="Angsana New"/>
          <w:sz w:val="30"/>
          <w:szCs w:val="30"/>
          <w:cs/>
        </w:rPr>
        <w:t xml:space="preserve"> </w:t>
      </w:r>
      <w:r w:rsidRPr="00396027">
        <w:rPr>
          <w:rFonts w:ascii="Angsana New" w:hAnsi="Angsana New" w:hint="cs"/>
          <w:sz w:val="30"/>
          <w:szCs w:val="30"/>
          <w:cs/>
        </w:rPr>
        <w:t>ณ</w:t>
      </w:r>
      <w:r w:rsidRPr="00396027">
        <w:rPr>
          <w:rFonts w:ascii="Angsana New" w:hAnsi="Angsana New"/>
          <w:sz w:val="30"/>
          <w:szCs w:val="30"/>
          <w:cs/>
        </w:rPr>
        <w:t xml:space="preserve"> </w:t>
      </w:r>
      <w:r w:rsidRPr="00396027">
        <w:rPr>
          <w:rFonts w:ascii="Angsana New" w:hAnsi="Angsana New" w:hint="cs"/>
          <w:sz w:val="30"/>
          <w:szCs w:val="30"/>
          <w:cs/>
        </w:rPr>
        <w:t>วันที่</w:t>
      </w:r>
      <w:r w:rsidRPr="00396027">
        <w:rPr>
          <w:rFonts w:ascii="Angsana New" w:hAnsi="Angsana New"/>
          <w:sz w:val="30"/>
          <w:szCs w:val="30"/>
          <w:cs/>
        </w:rPr>
        <w:t xml:space="preserve"> </w:t>
      </w:r>
      <w:r w:rsidRPr="00396027">
        <w:rPr>
          <w:rFonts w:ascii="Angsana New" w:hAnsi="Angsana New"/>
          <w:sz w:val="30"/>
          <w:szCs w:val="30"/>
        </w:rPr>
        <w:t>31</w:t>
      </w:r>
      <w:r w:rsidRPr="00396027">
        <w:rPr>
          <w:rFonts w:ascii="Angsana New" w:hAnsi="Angsana New"/>
          <w:sz w:val="30"/>
          <w:szCs w:val="30"/>
          <w:cs/>
        </w:rPr>
        <w:t xml:space="preserve"> </w:t>
      </w:r>
      <w:r w:rsidRPr="00396027">
        <w:rPr>
          <w:rFonts w:ascii="Angsana New" w:hAnsi="Angsana New" w:hint="cs"/>
          <w:sz w:val="30"/>
          <w:szCs w:val="30"/>
          <w:cs/>
        </w:rPr>
        <w:t>ธันวาคม</w:t>
      </w:r>
      <w:r w:rsidRPr="00396027">
        <w:rPr>
          <w:rFonts w:ascii="Angsana New" w:hAnsi="Angsana New"/>
          <w:sz w:val="30"/>
          <w:szCs w:val="30"/>
          <w:cs/>
        </w:rPr>
        <w:t xml:space="preserve"> </w:t>
      </w:r>
      <w:r w:rsidRPr="00396027">
        <w:rPr>
          <w:rFonts w:ascii="Angsana New" w:hAnsi="Angsana New"/>
          <w:sz w:val="30"/>
          <w:szCs w:val="30"/>
        </w:rPr>
        <w:t>2563</w:t>
      </w:r>
    </w:p>
    <w:p w14:paraId="594F2684" w14:textId="77777777" w:rsidR="00396027" w:rsidRPr="00396027" w:rsidRDefault="00396027" w:rsidP="00396027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C8587EC" w14:textId="77777777" w:rsidR="00396027" w:rsidRPr="00396027" w:rsidRDefault="00396027" w:rsidP="00396027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96027">
        <w:rPr>
          <w:rFonts w:ascii="Angsana New" w:hAnsi="Angsana New" w:hint="cs"/>
          <w:sz w:val="30"/>
          <w:szCs w:val="30"/>
          <w:cs/>
        </w:rPr>
        <w:t>การแพร่ระบาดของโรคโควิด</w:t>
      </w:r>
      <w:r w:rsidRPr="00396027">
        <w:rPr>
          <w:rFonts w:ascii="Angsana New" w:hAnsi="Angsana New"/>
          <w:sz w:val="30"/>
          <w:szCs w:val="30"/>
          <w:cs/>
        </w:rPr>
        <w:t xml:space="preserve"> </w:t>
      </w:r>
      <w:r w:rsidRPr="00396027">
        <w:rPr>
          <w:rFonts w:ascii="Angsana New" w:hAnsi="Angsana New"/>
          <w:sz w:val="30"/>
          <w:szCs w:val="30"/>
        </w:rPr>
        <w:t>19</w:t>
      </w:r>
      <w:r w:rsidRPr="00396027">
        <w:rPr>
          <w:rFonts w:ascii="Angsana New" w:hAnsi="Angsana New"/>
          <w:sz w:val="30"/>
          <w:szCs w:val="30"/>
          <w:cs/>
        </w:rPr>
        <w:t xml:space="preserve"> </w:t>
      </w:r>
      <w:r w:rsidRPr="00396027">
        <w:rPr>
          <w:rFonts w:ascii="Angsana New" w:hAnsi="Angsana New" w:hint="cs"/>
          <w:sz w:val="30"/>
          <w:szCs w:val="30"/>
          <w:cs/>
        </w:rPr>
        <w:t>ยังคงดำเนินอยู่ภายหลังจากที่แนวปฏิบัติดังกล่าวได้สิ้นสุดการมีผลบังคับใช้</w:t>
      </w:r>
      <w:r w:rsidRPr="00396027">
        <w:rPr>
          <w:rFonts w:ascii="Angsana New" w:hAnsi="Angsana New"/>
          <w:sz w:val="30"/>
          <w:szCs w:val="30"/>
          <w:cs/>
        </w:rPr>
        <w:t xml:space="preserve"> </w:t>
      </w:r>
      <w:r w:rsidRPr="00396027">
        <w:rPr>
          <w:rFonts w:ascii="Angsana New" w:hAnsi="Angsana New" w:hint="cs"/>
          <w:sz w:val="30"/>
          <w:szCs w:val="30"/>
          <w:cs/>
        </w:rPr>
        <w:t>โดยมีการตรวจพบผู้ติดเชื้อเป็นจำนวนเพิ่มขึ้นอย่างต่อเนื่องและมีการแพร่ระบาดไปทั่วประเทศไทย</w:t>
      </w:r>
      <w:r w:rsidRPr="00396027">
        <w:rPr>
          <w:rFonts w:ascii="Angsana New" w:hAnsi="Angsana New"/>
          <w:sz w:val="30"/>
          <w:szCs w:val="30"/>
          <w:cs/>
        </w:rPr>
        <w:t xml:space="preserve"> </w:t>
      </w:r>
      <w:r w:rsidRPr="00396027">
        <w:rPr>
          <w:rFonts w:ascii="Angsana New" w:hAnsi="Angsana New" w:hint="cs"/>
          <w:sz w:val="30"/>
          <w:szCs w:val="30"/>
          <w:cs/>
        </w:rPr>
        <w:t>เพื่อเป็นการตอบสนองต่อสถานการณ์ดังกล่าว</w:t>
      </w:r>
      <w:r w:rsidRPr="00396027">
        <w:rPr>
          <w:rFonts w:ascii="Angsana New" w:hAnsi="Angsana New"/>
          <w:sz w:val="30"/>
          <w:szCs w:val="30"/>
          <w:cs/>
        </w:rPr>
        <w:t xml:space="preserve"> </w:t>
      </w:r>
      <w:r w:rsidRPr="00396027">
        <w:rPr>
          <w:rFonts w:ascii="Angsana New" w:hAnsi="Angsana New" w:hint="cs"/>
          <w:sz w:val="30"/>
          <w:szCs w:val="30"/>
          <w:cs/>
        </w:rPr>
        <w:t>ประเทศไทยได้มีการออกมาตรการต่างๆเพื่อเฝ้าระวังและควบคุมการแพร่ระบาด</w:t>
      </w:r>
      <w:r w:rsidRPr="00396027">
        <w:rPr>
          <w:rFonts w:ascii="Angsana New" w:hAnsi="Angsana New"/>
          <w:sz w:val="30"/>
          <w:szCs w:val="30"/>
          <w:cs/>
        </w:rPr>
        <w:t xml:space="preserve"> </w:t>
      </w:r>
      <w:r w:rsidRPr="00396027">
        <w:rPr>
          <w:rFonts w:ascii="Angsana New" w:hAnsi="Angsana New" w:hint="cs"/>
          <w:sz w:val="30"/>
          <w:szCs w:val="30"/>
          <w:cs/>
        </w:rPr>
        <w:t>โดยสนับสนุนให้ประชาชนรักษาระยะห่างทางสังคม</w:t>
      </w:r>
      <w:r w:rsidRPr="00396027">
        <w:rPr>
          <w:rFonts w:ascii="Angsana New" w:hAnsi="Angsana New"/>
          <w:sz w:val="30"/>
          <w:szCs w:val="30"/>
          <w:cs/>
        </w:rPr>
        <w:t xml:space="preserve"> </w:t>
      </w:r>
      <w:r w:rsidRPr="00396027">
        <w:rPr>
          <w:rFonts w:ascii="Angsana New" w:hAnsi="Angsana New" w:hint="cs"/>
          <w:sz w:val="30"/>
          <w:szCs w:val="30"/>
          <w:cs/>
        </w:rPr>
        <w:t>หลีกเลี่ยงการรวมตัวกัน</w:t>
      </w:r>
      <w:r w:rsidRPr="00396027">
        <w:rPr>
          <w:rFonts w:ascii="Angsana New" w:hAnsi="Angsana New"/>
          <w:sz w:val="30"/>
          <w:szCs w:val="30"/>
          <w:cs/>
        </w:rPr>
        <w:t xml:space="preserve"> </w:t>
      </w:r>
      <w:r w:rsidRPr="00396027">
        <w:rPr>
          <w:rFonts w:ascii="Angsana New" w:hAnsi="Angsana New" w:hint="cs"/>
          <w:sz w:val="30"/>
          <w:szCs w:val="30"/>
          <w:cs/>
        </w:rPr>
        <w:t>และจำกัดการเดินทาง</w:t>
      </w:r>
      <w:r w:rsidRPr="00396027">
        <w:rPr>
          <w:rFonts w:ascii="Angsana New" w:hAnsi="Angsana New"/>
          <w:sz w:val="30"/>
          <w:szCs w:val="30"/>
          <w:cs/>
        </w:rPr>
        <w:t xml:space="preserve"> </w:t>
      </w:r>
      <w:r w:rsidRPr="00396027">
        <w:rPr>
          <w:rFonts w:ascii="Angsana New" w:hAnsi="Angsana New" w:hint="cs"/>
          <w:sz w:val="30"/>
          <w:szCs w:val="30"/>
          <w:cs/>
        </w:rPr>
        <w:t>ในขณะเดียวกัน</w:t>
      </w:r>
      <w:r w:rsidRPr="00396027">
        <w:rPr>
          <w:rFonts w:ascii="Angsana New" w:hAnsi="Angsana New"/>
          <w:sz w:val="30"/>
          <w:szCs w:val="30"/>
          <w:cs/>
        </w:rPr>
        <w:t xml:space="preserve"> </w:t>
      </w:r>
      <w:r w:rsidRPr="00396027">
        <w:rPr>
          <w:rFonts w:ascii="Angsana New" w:hAnsi="Angsana New" w:hint="cs"/>
          <w:sz w:val="30"/>
          <w:szCs w:val="30"/>
          <w:cs/>
        </w:rPr>
        <w:t>จากข้อมูลขององค์การอนามัยโลก</w:t>
      </w:r>
      <w:r w:rsidRPr="00396027">
        <w:rPr>
          <w:rFonts w:ascii="Angsana New" w:hAnsi="Angsana New"/>
          <w:sz w:val="30"/>
          <w:szCs w:val="30"/>
          <w:cs/>
        </w:rPr>
        <w:t xml:space="preserve"> (</w:t>
      </w:r>
      <w:r w:rsidRPr="00396027">
        <w:rPr>
          <w:rFonts w:ascii="Angsana New" w:hAnsi="Angsana New"/>
          <w:sz w:val="30"/>
          <w:szCs w:val="30"/>
        </w:rPr>
        <w:t xml:space="preserve">WHO) </w:t>
      </w:r>
      <w:r w:rsidRPr="00396027">
        <w:rPr>
          <w:rFonts w:ascii="Angsana New" w:hAnsi="Angsana New" w:hint="cs"/>
          <w:sz w:val="30"/>
          <w:szCs w:val="30"/>
          <w:cs/>
        </w:rPr>
        <w:t>วัคซีนป้องกันโรคโควิด</w:t>
      </w:r>
      <w:r w:rsidRPr="00396027">
        <w:rPr>
          <w:rFonts w:ascii="Angsana New" w:hAnsi="Angsana New"/>
          <w:sz w:val="30"/>
          <w:szCs w:val="30"/>
          <w:cs/>
        </w:rPr>
        <w:t xml:space="preserve"> </w:t>
      </w:r>
      <w:r w:rsidRPr="00396027">
        <w:rPr>
          <w:rFonts w:ascii="Angsana New" w:hAnsi="Angsana New"/>
          <w:sz w:val="30"/>
          <w:szCs w:val="30"/>
        </w:rPr>
        <w:t>19</w:t>
      </w:r>
      <w:r w:rsidRPr="00396027">
        <w:rPr>
          <w:rFonts w:ascii="Angsana New" w:hAnsi="Angsana New"/>
          <w:sz w:val="30"/>
          <w:szCs w:val="30"/>
          <w:cs/>
        </w:rPr>
        <w:t xml:space="preserve"> </w:t>
      </w:r>
      <w:r w:rsidRPr="00396027">
        <w:rPr>
          <w:rFonts w:ascii="Angsana New" w:hAnsi="Angsana New" w:hint="cs"/>
          <w:sz w:val="30"/>
          <w:szCs w:val="30"/>
          <w:cs/>
        </w:rPr>
        <w:t>เริ่มนำไปใช้ได้แล้วและกำลังแจกจ่ายไปทั่วโลก</w:t>
      </w:r>
      <w:r w:rsidRPr="00396027">
        <w:rPr>
          <w:rFonts w:ascii="Angsana New" w:hAnsi="Angsana New"/>
          <w:sz w:val="30"/>
          <w:szCs w:val="30"/>
          <w:cs/>
        </w:rPr>
        <w:t xml:space="preserve"> </w:t>
      </w:r>
      <w:r w:rsidRPr="00396027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396027">
        <w:rPr>
          <w:rFonts w:ascii="Angsana New" w:hAnsi="Angsana New"/>
          <w:sz w:val="30"/>
          <w:szCs w:val="30"/>
          <w:cs/>
        </w:rPr>
        <w:t xml:space="preserve"> </w:t>
      </w:r>
      <w:r w:rsidRPr="00396027">
        <w:rPr>
          <w:rFonts w:ascii="Angsana New" w:hAnsi="Angsana New" w:hint="cs"/>
          <w:sz w:val="30"/>
          <w:szCs w:val="30"/>
          <w:cs/>
        </w:rPr>
        <w:t>ในขณะนี้ยังไม่สามารถคาดการณ์ได้ว่าวัคซีนดังกล่าวจะสามารถป้องกันการแพร่ระบาดเป็นระยะเวลานานเท่าใดและป้องกันได้มากน้อยเพียงใด</w:t>
      </w:r>
      <w:r w:rsidRPr="00396027">
        <w:rPr>
          <w:rFonts w:ascii="Angsana New" w:hAnsi="Angsana New"/>
          <w:sz w:val="30"/>
          <w:szCs w:val="30"/>
          <w:cs/>
        </w:rPr>
        <w:t xml:space="preserve"> </w:t>
      </w:r>
      <w:r w:rsidRPr="00396027">
        <w:rPr>
          <w:rFonts w:ascii="Angsana New" w:hAnsi="Angsana New" w:hint="cs"/>
          <w:sz w:val="30"/>
          <w:szCs w:val="30"/>
          <w:cs/>
        </w:rPr>
        <w:t>และการแพร่ระบาดจะสิ้นสุดลงเมื่อใด</w:t>
      </w:r>
      <w:r w:rsidRPr="00396027">
        <w:rPr>
          <w:rFonts w:ascii="Angsana New" w:hAnsi="Angsana New"/>
          <w:sz w:val="30"/>
          <w:szCs w:val="30"/>
          <w:cs/>
        </w:rPr>
        <w:t xml:space="preserve"> </w:t>
      </w:r>
    </w:p>
    <w:p w14:paraId="39BC3529" w14:textId="77777777" w:rsidR="00396027" w:rsidRPr="00396027" w:rsidRDefault="00396027" w:rsidP="00396027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286443B" w14:textId="40B82C88" w:rsidR="00396027" w:rsidRPr="00396027" w:rsidRDefault="00396027" w:rsidP="00396027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96027">
        <w:rPr>
          <w:rFonts w:ascii="Angsana New" w:hAnsi="Angsana New" w:hint="cs"/>
          <w:sz w:val="30"/>
          <w:szCs w:val="30"/>
          <w:cs/>
        </w:rPr>
        <w:t>เนื่องจากสถานการณ์ดังกล่าวมีความไม่แน่นอนสูงและอาจเปลี่ยนแปลงได้ทุกเมื่อ</w:t>
      </w:r>
      <w:r w:rsidRPr="00396027">
        <w:rPr>
          <w:rFonts w:ascii="Angsana New" w:hAnsi="Angsana New"/>
          <w:sz w:val="30"/>
          <w:szCs w:val="30"/>
          <w:cs/>
        </w:rPr>
        <w:t xml:space="preserve"> </w:t>
      </w:r>
      <w:r w:rsidRPr="00396027">
        <w:rPr>
          <w:rFonts w:ascii="Angsana New" w:hAnsi="Angsana New" w:hint="cs"/>
          <w:sz w:val="30"/>
          <w:szCs w:val="30"/>
          <w:cs/>
        </w:rPr>
        <w:t>ณ</w:t>
      </w:r>
      <w:r w:rsidRPr="00396027">
        <w:rPr>
          <w:rFonts w:ascii="Angsana New" w:hAnsi="Angsana New"/>
          <w:sz w:val="30"/>
          <w:szCs w:val="30"/>
          <w:cs/>
        </w:rPr>
        <w:t xml:space="preserve"> </w:t>
      </w:r>
      <w:r w:rsidRPr="00396027">
        <w:rPr>
          <w:rFonts w:ascii="Angsana New" w:hAnsi="Angsana New" w:hint="cs"/>
          <w:sz w:val="30"/>
          <w:szCs w:val="30"/>
          <w:cs/>
        </w:rPr>
        <w:t>ขณะนี้จึงไม่สามารถคาดการณ์ผลกระทบของการแพร่ระบาดที่ยังคงดำเนินอยู่</w:t>
      </w:r>
      <w:r w:rsidRPr="00396027">
        <w:rPr>
          <w:rFonts w:ascii="Angsana New" w:hAnsi="Angsana New"/>
          <w:sz w:val="30"/>
          <w:szCs w:val="30"/>
          <w:cs/>
        </w:rPr>
        <w:t xml:space="preserve"> </w:t>
      </w:r>
      <w:r w:rsidRPr="00396027">
        <w:rPr>
          <w:rFonts w:ascii="Angsana New" w:hAnsi="Angsana New" w:hint="cs"/>
          <w:sz w:val="30"/>
          <w:szCs w:val="30"/>
          <w:cs/>
        </w:rPr>
        <w:t>มาตรการต่างๆ</w:t>
      </w:r>
      <w:r w:rsidRPr="00396027">
        <w:rPr>
          <w:rFonts w:ascii="Angsana New" w:hAnsi="Angsana New"/>
          <w:sz w:val="30"/>
          <w:szCs w:val="30"/>
          <w:cs/>
        </w:rPr>
        <w:t xml:space="preserve"> </w:t>
      </w:r>
      <w:r w:rsidRPr="00396027">
        <w:rPr>
          <w:rFonts w:ascii="Angsana New" w:hAnsi="Angsana New" w:hint="cs"/>
          <w:sz w:val="30"/>
          <w:szCs w:val="30"/>
          <w:cs/>
        </w:rPr>
        <w:t>ของรัฐบาล</w:t>
      </w:r>
      <w:r w:rsidRPr="00396027">
        <w:rPr>
          <w:rFonts w:ascii="Angsana New" w:hAnsi="Angsana New"/>
          <w:sz w:val="30"/>
          <w:szCs w:val="30"/>
          <w:cs/>
        </w:rPr>
        <w:t xml:space="preserve"> </w:t>
      </w:r>
      <w:r w:rsidRPr="00396027">
        <w:rPr>
          <w:rFonts w:ascii="Angsana New" w:hAnsi="Angsana New" w:hint="cs"/>
          <w:sz w:val="30"/>
          <w:szCs w:val="30"/>
          <w:cs/>
        </w:rPr>
        <w:t>และการแจกจ่ายวัคซีน</w:t>
      </w:r>
      <w:r w:rsidRPr="00396027">
        <w:rPr>
          <w:rFonts w:ascii="Angsana New" w:hAnsi="Angsana New"/>
          <w:sz w:val="30"/>
          <w:szCs w:val="30"/>
          <w:cs/>
        </w:rPr>
        <w:t xml:space="preserve"> </w:t>
      </w:r>
      <w:r w:rsidRPr="00396027">
        <w:rPr>
          <w:rFonts w:ascii="Angsana New" w:hAnsi="Angsana New" w:hint="cs"/>
          <w:sz w:val="30"/>
          <w:szCs w:val="30"/>
          <w:cs/>
        </w:rPr>
        <w:t>ที่อาจมีต่อธุรกิจของกลุ่มบริษัท</w:t>
      </w:r>
      <w:r w:rsidRPr="00396027">
        <w:rPr>
          <w:rFonts w:ascii="Angsana New" w:hAnsi="Angsana New"/>
          <w:sz w:val="30"/>
          <w:szCs w:val="30"/>
          <w:cs/>
        </w:rPr>
        <w:t xml:space="preserve"> </w:t>
      </w:r>
      <w:r w:rsidRPr="00396027">
        <w:rPr>
          <w:rFonts w:ascii="Angsana New" w:hAnsi="Angsana New" w:hint="cs"/>
          <w:sz w:val="30"/>
          <w:szCs w:val="30"/>
          <w:cs/>
        </w:rPr>
        <w:t>ทั้งนี้</w:t>
      </w:r>
      <w:r w:rsidRPr="00396027">
        <w:rPr>
          <w:rFonts w:ascii="Angsana New" w:hAnsi="Angsana New"/>
          <w:sz w:val="30"/>
          <w:szCs w:val="30"/>
          <w:cs/>
        </w:rPr>
        <w:t xml:space="preserve"> </w:t>
      </w:r>
      <w:r w:rsidRPr="00396027">
        <w:rPr>
          <w:rFonts w:ascii="Angsana New" w:hAnsi="Angsana New" w:hint="cs"/>
          <w:sz w:val="30"/>
          <w:szCs w:val="30"/>
          <w:cs/>
        </w:rPr>
        <w:t>ผู้บริหารได้ติดตามสถานการณ์ดังกล่าวอย่างใกล้ชิดและดำเนินการเพื่อลดผลกระทบให้มากที่สุดเท่าที่จะเป็นไปได้</w:t>
      </w:r>
    </w:p>
    <w:sectPr w:rsidR="00396027" w:rsidRPr="00396027" w:rsidSect="003649C5">
      <w:headerReference w:type="default" r:id="rId24"/>
      <w:footerReference w:type="default" r:id="rId25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A3E9C1" w14:textId="77777777" w:rsidR="008936B2" w:rsidRDefault="008936B2">
      <w:r>
        <w:separator/>
      </w:r>
    </w:p>
  </w:endnote>
  <w:endnote w:type="continuationSeparator" w:id="0">
    <w:p w14:paraId="22B4CB6D" w14:textId="77777777" w:rsidR="008936B2" w:rsidRDefault="00893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776BBB" w14:textId="77777777" w:rsidR="00EA2571" w:rsidRPr="000A5D33" w:rsidRDefault="00EA2571" w:rsidP="001D42BC">
    <w:pPr>
      <w:pStyle w:val="Footer"/>
      <w:framePr w:wrap="around" w:vAnchor="text" w:hAnchor="page" w:x="5937" w:y="2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0A5D3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0A5D3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A5D3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Pr="000A5D3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86CBEFF" w14:textId="77777777" w:rsidR="00EA2571" w:rsidRPr="00300A8F" w:rsidRDefault="00EA2571" w:rsidP="004A3E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b/>
        <w:bCs/>
        <w:i/>
        <w:iCs/>
        <w:sz w:val="28"/>
        <w:szCs w:val="28"/>
        <w:lang w:val="nl-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E4142" w14:textId="77777777" w:rsidR="009C6912" w:rsidRPr="000A5D33" w:rsidRDefault="009C6912" w:rsidP="001D0CED">
    <w:pPr>
      <w:pStyle w:val="Footer"/>
      <w:framePr w:wrap="around" w:vAnchor="text" w:hAnchor="page" w:x="8261" w:y="2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0A5D3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0A5D3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A5D3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Pr="000A5D3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83A5473" w14:textId="77777777" w:rsidR="009C6912" w:rsidRPr="00300A8F" w:rsidRDefault="009C6912" w:rsidP="001D0CE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b/>
        <w:bCs/>
        <w:i/>
        <w:iCs/>
        <w:sz w:val="28"/>
        <w:szCs w:val="28"/>
        <w:lang w:val="nl-N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C3C0D" w14:textId="77777777" w:rsidR="009C6912" w:rsidRPr="000A5D33" w:rsidRDefault="009C6912" w:rsidP="001D0CED">
    <w:pPr>
      <w:pStyle w:val="Footer"/>
      <w:framePr w:wrap="around" w:vAnchor="text" w:hAnchor="page" w:x="5937" w:y="2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0A5D3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0A5D3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A5D3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Pr="000A5D3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918883B" w14:textId="77777777" w:rsidR="009C6912" w:rsidRPr="00300A8F" w:rsidRDefault="009C6912" w:rsidP="001D0CE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b/>
        <w:bCs/>
        <w:i/>
        <w:iCs/>
        <w:sz w:val="28"/>
        <w:szCs w:val="28"/>
        <w:lang w:val="nl-NL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EDD46" w14:textId="77777777" w:rsidR="009C6912" w:rsidRPr="009030CF" w:rsidRDefault="009C6912" w:rsidP="009030CF">
    <w:pPr>
      <w:pStyle w:val="Footer"/>
      <w:jc w:val="center"/>
      <w:rPr>
        <w:rFonts w:ascii="Angsana New" w:hAnsi="Angsana New"/>
        <w:sz w:val="30"/>
        <w:szCs w:val="30"/>
      </w:rPr>
    </w:pPr>
    <w:r w:rsidRPr="009030CF">
      <w:rPr>
        <w:rFonts w:ascii="Angsana New" w:hAnsi="Angsana New"/>
        <w:sz w:val="30"/>
        <w:szCs w:val="30"/>
      </w:rPr>
      <w:fldChar w:fldCharType="begin"/>
    </w:r>
    <w:r w:rsidRPr="009030CF">
      <w:rPr>
        <w:rFonts w:ascii="Angsana New" w:hAnsi="Angsana New"/>
        <w:sz w:val="30"/>
        <w:szCs w:val="30"/>
      </w:rPr>
      <w:instrText xml:space="preserve"> PAGE   \* MERGEFORMAT </w:instrText>
    </w:r>
    <w:r w:rsidRPr="009030C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102</w:t>
    </w:r>
    <w:r w:rsidRPr="009030CF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4A469" w14:textId="77777777" w:rsidR="009C6912" w:rsidRPr="009030CF" w:rsidRDefault="009C6912" w:rsidP="009030CF">
    <w:pPr>
      <w:pStyle w:val="Footer"/>
      <w:jc w:val="center"/>
      <w:rPr>
        <w:rFonts w:ascii="Angsana New" w:hAnsi="Angsana New"/>
        <w:sz w:val="30"/>
        <w:szCs w:val="30"/>
      </w:rPr>
    </w:pPr>
    <w:r w:rsidRPr="009030CF">
      <w:rPr>
        <w:rFonts w:ascii="Angsana New" w:hAnsi="Angsana New"/>
        <w:sz w:val="30"/>
        <w:szCs w:val="30"/>
      </w:rPr>
      <w:fldChar w:fldCharType="begin"/>
    </w:r>
    <w:r w:rsidRPr="009030CF">
      <w:rPr>
        <w:rFonts w:ascii="Angsana New" w:hAnsi="Angsana New"/>
        <w:sz w:val="30"/>
        <w:szCs w:val="30"/>
      </w:rPr>
      <w:instrText xml:space="preserve"> PAGE   \* MERGEFORMAT </w:instrText>
    </w:r>
    <w:r w:rsidRPr="009030C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107</w:t>
    </w:r>
    <w:r w:rsidRPr="009030CF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CB0626" w14:textId="77777777" w:rsidR="009C6912" w:rsidRPr="002E10F2" w:rsidRDefault="009C6912">
    <w:pPr>
      <w:pStyle w:val="Footer"/>
      <w:jc w:val="center"/>
      <w:rPr>
        <w:rFonts w:ascii="Angsana New" w:hAnsi="Angsana New"/>
        <w:sz w:val="30"/>
        <w:szCs w:val="30"/>
      </w:rPr>
    </w:pPr>
    <w:r w:rsidRPr="002E10F2">
      <w:rPr>
        <w:rFonts w:ascii="Angsana New" w:hAnsi="Angsana New"/>
        <w:sz w:val="30"/>
        <w:szCs w:val="30"/>
      </w:rPr>
      <w:fldChar w:fldCharType="begin"/>
    </w:r>
    <w:r w:rsidRPr="002E10F2">
      <w:rPr>
        <w:rFonts w:ascii="Angsana New" w:hAnsi="Angsana New"/>
        <w:sz w:val="30"/>
        <w:szCs w:val="30"/>
      </w:rPr>
      <w:instrText xml:space="preserve"> PAGE   \* MERGEFORMAT </w:instrText>
    </w:r>
    <w:r w:rsidRPr="002E10F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110</w:t>
    </w:r>
    <w:r w:rsidRPr="002E10F2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FCA4DF" w14:textId="77777777" w:rsidR="009C6912" w:rsidRPr="002E10F2" w:rsidRDefault="009C6912">
    <w:pPr>
      <w:pStyle w:val="Footer"/>
      <w:jc w:val="center"/>
      <w:rPr>
        <w:rFonts w:ascii="Angsana New" w:hAnsi="Angsana New"/>
        <w:sz w:val="30"/>
        <w:szCs w:val="30"/>
      </w:rPr>
    </w:pPr>
    <w:r w:rsidRPr="002E10F2">
      <w:rPr>
        <w:rFonts w:ascii="Angsana New" w:hAnsi="Angsana New"/>
        <w:sz w:val="30"/>
        <w:szCs w:val="30"/>
      </w:rPr>
      <w:fldChar w:fldCharType="begin"/>
    </w:r>
    <w:r w:rsidRPr="002E10F2">
      <w:rPr>
        <w:rFonts w:ascii="Angsana New" w:hAnsi="Angsana New"/>
        <w:sz w:val="30"/>
        <w:szCs w:val="30"/>
      </w:rPr>
      <w:instrText xml:space="preserve"> PAGE   \* MERGEFORMAT </w:instrText>
    </w:r>
    <w:r w:rsidRPr="002E10F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131</w:t>
    </w:r>
    <w:r w:rsidRPr="002E10F2">
      <w:rPr>
        <w:rFonts w:ascii="Angsana New" w:hAnsi="Angsana New"/>
        <w:noProof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BCFAB" w14:textId="77777777" w:rsidR="009C6912" w:rsidRPr="002E10F2" w:rsidRDefault="009C6912">
    <w:pPr>
      <w:pStyle w:val="Footer"/>
      <w:jc w:val="center"/>
      <w:rPr>
        <w:rFonts w:ascii="Angsana New" w:hAnsi="Angsana New"/>
        <w:sz w:val="30"/>
        <w:szCs w:val="30"/>
      </w:rPr>
    </w:pPr>
    <w:r w:rsidRPr="002E10F2">
      <w:rPr>
        <w:rFonts w:ascii="Angsana New" w:hAnsi="Angsana New"/>
        <w:sz w:val="30"/>
        <w:szCs w:val="30"/>
      </w:rPr>
      <w:fldChar w:fldCharType="begin"/>
    </w:r>
    <w:r w:rsidRPr="002E10F2">
      <w:rPr>
        <w:rFonts w:ascii="Angsana New" w:hAnsi="Angsana New"/>
        <w:sz w:val="30"/>
        <w:szCs w:val="30"/>
      </w:rPr>
      <w:instrText xml:space="preserve"> PAGE   \* MERGEFORMAT </w:instrText>
    </w:r>
    <w:r w:rsidRPr="002E10F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132</w:t>
    </w:r>
    <w:r w:rsidRPr="002E10F2">
      <w:rPr>
        <w:rFonts w:ascii="Angsana New" w:hAnsi="Angsana New"/>
        <w:noProof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3D520" w14:textId="77777777" w:rsidR="009C6912" w:rsidRPr="002E10F2" w:rsidRDefault="009C6912">
    <w:pPr>
      <w:pStyle w:val="Footer"/>
      <w:jc w:val="center"/>
      <w:rPr>
        <w:rFonts w:ascii="Angsana New" w:hAnsi="Angsana New"/>
        <w:sz w:val="30"/>
        <w:szCs w:val="30"/>
      </w:rPr>
    </w:pPr>
    <w:r w:rsidRPr="002E10F2">
      <w:rPr>
        <w:rFonts w:ascii="Angsana New" w:hAnsi="Angsana New"/>
        <w:sz w:val="30"/>
        <w:szCs w:val="30"/>
      </w:rPr>
      <w:fldChar w:fldCharType="begin"/>
    </w:r>
    <w:r w:rsidRPr="002E10F2">
      <w:rPr>
        <w:rFonts w:ascii="Angsana New" w:hAnsi="Angsana New"/>
        <w:sz w:val="30"/>
        <w:szCs w:val="30"/>
      </w:rPr>
      <w:instrText xml:space="preserve"> PAGE   \* MERGEFORMAT </w:instrText>
    </w:r>
    <w:r w:rsidRPr="002E10F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139</w:t>
    </w:r>
    <w:r w:rsidRPr="002E10F2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B7F34C" w14:textId="77777777" w:rsidR="008936B2" w:rsidRDefault="008936B2">
      <w:r>
        <w:separator/>
      </w:r>
    </w:p>
  </w:footnote>
  <w:footnote w:type="continuationSeparator" w:id="0">
    <w:p w14:paraId="1E5F9489" w14:textId="77777777" w:rsidR="008936B2" w:rsidRDefault="00893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7F9F2F" w14:textId="77777777" w:rsidR="009C6912" w:rsidRDefault="009C6912" w:rsidP="00A451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7A0AB672" w14:textId="77777777" w:rsidR="009C6912" w:rsidRDefault="009C6912" w:rsidP="00A3721A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08063498" w14:textId="2B5488F2" w:rsidR="009C6912" w:rsidRDefault="009C6912" w:rsidP="00A3721A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711C6463" w14:textId="77777777" w:rsidR="009C6912" w:rsidRDefault="009C6912" w:rsidP="00A3721A">
    <w:pPr>
      <w:pStyle w:val="Header"/>
      <w:rPr>
        <w:rFonts w:ascii="Angsana New" w:hAnsi="Angsana New"/>
        <w:b/>
        <w:bCs/>
        <w:i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B3F46" w14:textId="77777777" w:rsidR="009C6912" w:rsidRDefault="009C6912" w:rsidP="005F7CA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630"/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7447206A" w14:textId="77777777" w:rsidR="009C6912" w:rsidRDefault="009C6912" w:rsidP="005F7CA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630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7B3875B" w14:textId="33B7D6A3" w:rsidR="009C6912" w:rsidRDefault="009C6912" w:rsidP="005F7CA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630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6D5C89D8" w14:textId="77777777" w:rsidR="009C6912" w:rsidRDefault="009C6912" w:rsidP="00A3721A">
    <w:pPr>
      <w:pStyle w:val="Header"/>
      <w:rPr>
        <w:rFonts w:ascii="Angsana New" w:hAnsi="Angsana New"/>
        <w:b/>
        <w:bCs/>
        <w:i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0CF9F" w14:textId="77777777" w:rsidR="009C6912" w:rsidRDefault="009C6912" w:rsidP="001264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6379B85D" w14:textId="77777777" w:rsidR="009C6912" w:rsidRDefault="009C6912" w:rsidP="001264D9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4FA2AB11" w14:textId="13576CDB" w:rsidR="009C6912" w:rsidRDefault="009C6912" w:rsidP="001264D9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2E897881" w14:textId="77777777" w:rsidR="009C6912" w:rsidRDefault="009C6912" w:rsidP="00A3721A">
    <w:pPr>
      <w:pStyle w:val="Header"/>
      <w:rPr>
        <w:rFonts w:ascii="Angsana New" w:hAnsi="Angsana New"/>
        <w:b/>
        <w:bCs/>
        <w:i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B7C416" w14:textId="77777777" w:rsidR="009C6912" w:rsidRDefault="009C6912" w:rsidP="001264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7EEA381C" w14:textId="77777777" w:rsidR="009C6912" w:rsidRDefault="009C6912" w:rsidP="001264D9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7A778C3F" w14:textId="36C64525" w:rsidR="009C6912" w:rsidRDefault="009C6912" w:rsidP="001264D9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574C3350" w14:textId="77777777" w:rsidR="009C6912" w:rsidRDefault="009C6912" w:rsidP="00A3721A">
    <w:pPr>
      <w:pStyle w:val="Header"/>
      <w:rPr>
        <w:rFonts w:ascii="Angsana New" w:hAnsi="Angsana New"/>
        <w:b/>
        <w:bCs/>
        <w:i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E68D2" w14:textId="77777777" w:rsidR="009C6912" w:rsidRDefault="009C6912" w:rsidP="007277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540"/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317806B9" w14:textId="77777777" w:rsidR="009C6912" w:rsidRDefault="009C6912" w:rsidP="00727713">
    <w:pPr>
      <w:pStyle w:val="Header"/>
      <w:ind w:firstLine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4A6B727" w14:textId="6A4E1668" w:rsidR="009C6912" w:rsidRDefault="009C6912" w:rsidP="00727713">
    <w:pPr>
      <w:pStyle w:val="Header"/>
      <w:ind w:firstLine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6ACD4C1A" w14:textId="77777777" w:rsidR="009C6912" w:rsidRDefault="009C6912" w:rsidP="00A3721A">
    <w:pPr>
      <w:pStyle w:val="Header"/>
      <w:rPr>
        <w:rFonts w:ascii="Angsana New" w:hAnsi="Angsana New"/>
        <w:b/>
        <w:bCs/>
        <w:i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F916A" w14:textId="77777777" w:rsidR="009C6912" w:rsidRDefault="009C6912" w:rsidP="003D40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52FA6ED1" w14:textId="71AE1B80" w:rsidR="009C6912" w:rsidRDefault="009C6912" w:rsidP="003D40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C7A2390" w14:textId="0543D8D0" w:rsidR="009C6912" w:rsidRDefault="009C6912" w:rsidP="003D40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37781291" w14:textId="271E7496" w:rsidR="009C6912" w:rsidRPr="00D948B9" w:rsidRDefault="009C6912" w:rsidP="00D948B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540"/>
      <w:jc w:val="both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8CB40E" w14:textId="77777777" w:rsidR="009C6912" w:rsidRDefault="009C6912" w:rsidP="009572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52E42E77" w14:textId="77777777" w:rsidR="009C6912" w:rsidRDefault="009C6912" w:rsidP="009572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6D7651C" w14:textId="77777777" w:rsidR="009C6912" w:rsidRDefault="009C6912" w:rsidP="009572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604EA51B" w14:textId="77777777" w:rsidR="009C6912" w:rsidRPr="00D948B9" w:rsidRDefault="009C6912" w:rsidP="00D948B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540"/>
      <w:jc w:val="both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7B9C9" w14:textId="77777777" w:rsidR="009C6912" w:rsidRDefault="009C6912" w:rsidP="004A6FE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20"/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323F0A32" w14:textId="77777777" w:rsidR="009C6912" w:rsidRDefault="009C6912" w:rsidP="004A6FE7">
    <w:pPr>
      <w:pStyle w:val="Header"/>
      <w:ind w:firstLine="72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3776E027" w14:textId="1EFD6B93" w:rsidR="009C6912" w:rsidRDefault="009C6912" w:rsidP="004A6FE7">
    <w:pPr>
      <w:pStyle w:val="Header"/>
      <w:ind w:firstLine="72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7F936" w14:textId="77777777" w:rsidR="009C6912" w:rsidRDefault="009C6912" w:rsidP="001264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11204D0F" w14:textId="77777777" w:rsidR="009C6912" w:rsidRDefault="009C6912" w:rsidP="001264D9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F38F405" w14:textId="7F06B413" w:rsidR="009C6912" w:rsidRDefault="009C6912" w:rsidP="001264D9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66F626CD" w14:textId="77777777" w:rsidR="009C6912" w:rsidRDefault="009C6912" w:rsidP="00A3721A">
    <w:pPr>
      <w:pStyle w:val="Header"/>
      <w:rPr>
        <w:rFonts w:ascii="Angsana New" w:hAnsi="Angsana New"/>
        <w:b/>
        <w:bCs/>
        <w:i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E34B8"/>
    <w:multiLevelType w:val="hybridMultilevel"/>
    <w:tmpl w:val="4E78CE4A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D792018"/>
    <w:multiLevelType w:val="hybridMultilevel"/>
    <w:tmpl w:val="2E9A5748"/>
    <w:lvl w:ilvl="0" w:tplc="D78E20E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0C63860"/>
    <w:multiLevelType w:val="multilevel"/>
    <w:tmpl w:val="331078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99E3D9A"/>
    <w:multiLevelType w:val="hybridMultilevel"/>
    <w:tmpl w:val="01CE9124"/>
    <w:lvl w:ilvl="0" w:tplc="2D92A5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9632A388"/>
    <w:lvl w:ilvl="0">
      <w:start w:val="19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3576225E"/>
    <w:multiLevelType w:val="hybridMultilevel"/>
    <w:tmpl w:val="12ACAF26"/>
    <w:lvl w:ilvl="0" w:tplc="252A1000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EB2DA0"/>
    <w:multiLevelType w:val="hybridMultilevel"/>
    <w:tmpl w:val="BB926482"/>
    <w:lvl w:ilvl="0" w:tplc="6442D5E2">
      <w:start w:val="100"/>
      <w:numFmt w:val="bullet"/>
      <w:lvlText w:val="﷐"/>
      <w:lvlJc w:val="left"/>
      <w:pPr>
        <w:ind w:left="760" w:hanging="40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03F50BC"/>
    <w:multiLevelType w:val="hybridMultilevel"/>
    <w:tmpl w:val="C3E82DF6"/>
    <w:lvl w:ilvl="0" w:tplc="184CA34A">
      <w:start w:val="1"/>
      <w:numFmt w:val="bullet"/>
      <w:lvlText w:val=""/>
      <w:lvlJc w:val="center"/>
      <w:pPr>
        <w:ind w:left="187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32" w15:restartNumberingAfterBreak="0">
    <w:nsid w:val="510159A5"/>
    <w:multiLevelType w:val="hybridMultilevel"/>
    <w:tmpl w:val="080AD392"/>
    <w:lvl w:ilvl="0" w:tplc="4240EA96">
      <w:start w:val="1"/>
      <w:numFmt w:val="bullet"/>
      <w:lvlText w:val=""/>
      <w:lvlJc w:val="center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5178328A"/>
    <w:multiLevelType w:val="hybridMultilevel"/>
    <w:tmpl w:val="6AA231B2"/>
    <w:lvl w:ilvl="0" w:tplc="75325C28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54F7E8A"/>
    <w:multiLevelType w:val="hybridMultilevel"/>
    <w:tmpl w:val="C0A85F1A"/>
    <w:lvl w:ilvl="0" w:tplc="F420318C">
      <w:start w:val="1"/>
      <w:numFmt w:val="thaiLetters"/>
      <w:lvlText w:val="(%1)"/>
      <w:lvlJc w:val="left"/>
      <w:pPr>
        <w:ind w:left="135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5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5F411BA1"/>
    <w:multiLevelType w:val="hybridMultilevel"/>
    <w:tmpl w:val="3F5C1194"/>
    <w:lvl w:ilvl="0" w:tplc="DBC0E2D2">
      <w:start w:val="7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7" w15:restartNumberingAfterBreak="0">
    <w:nsid w:val="608E71F7"/>
    <w:multiLevelType w:val="hybridMultilevel"/>
    <w:tmpl w:val="6C58D7FA"/>
    <w:lvl w:ilvl="0" w:tplc="A4C6CBA0">
      <w:start w:val="1"/>
      <w:numFmt w:val="bullet"/>
      <w:lvlText w:val="-"/>
      <w:lvlJc w:val="left"/>
      <w:pPr>
        <w:ind w:left="1772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</w:abstractNum>
  <w:abstractNum w:abstractNumId="38" w15:restartNumberingAfterBreak="0">
    <w:nsid w:val="61054F4E"/>
    <w:multiLevelType w:val="hybridMultilevel"/>
    <w:tmpl w:val="A056809A"/>
    <w:lvl w:ilvl="0" w:tplc="371CB820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i w:val="0"/>
        <w:i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665C1C30"/>
    <w:multiLevelType w:val="hybridMultilevel"/>
    <w:tmpl w:val="E3FA913A"/>
    <w:lvl w:ilvl="0" w:tplc="F420318C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ECA53BA"/>
    <w:multiLevelType w:val="hybridMultilevel"/>
    <w:tmpl w:val="BED45AAA"/>
    <w:lvl w:ilvl="0" w:tplc="89D88AD4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7FA95D99"/>
    <w:multiLevelType w:val="hybridMultilevel"/>
    <w:tmpl w:val="0F580B2E"/>
    <w:lvl w:ilvl="0" w:tplc="BE80B2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17"/>
  </w:num>
  <w:num w:numId="13">
    <w:abstractNumId w:val="40"/>
  </w:num>
  <w:num w:numId="14">
    <w:abstractNumId w:val="22"/>
  </w:num>
  <w:num w:numId="15">
    <w:abstractNumId w:val="26"/>
  </w:num>
  <w:num w:numId="16">
    <w:abstractNumId w:val="15"/>
  </w:num>
  <w:num w:numId="17">
    <w:abstractNumId w:val="33"/>
  </w:num>
  <w:num w:numId="18">
    <w:abstractNumId w:val="10"/>
  </w:num>
  <w:num w:numId="19">
    <w:abstractNumId w:val="20"/>
  </w:num>
  <w:num w:numId="20">
    <w:abstractNumId w:val="35"/>
  </w:num>
  <w:num w:numId="21">
    <w:abstractNumId w:val="42"/>
  </w:num>
  <w:num w:numId="22">
    <w:abstractNumId w:val="16"/>
  </w:num>
  <w:num w:numId="23">
    <w:abstractNumId w:val="21"/>
  </w:num>
  <w:num w:numId="24">
    <w:abstractNumId w:val="36"/>
  </w:num>
  <w:num w:numId="25">
    <w:abstractNumId w:val="19"/>
  </w:num>
  <w:num w:numId="26">
    <w:abstractNumId w:val="38"/>
  </w:num>
  <w:num w:numId="27">
    <w:abstractNumId w:val="39"/>
  </w:num>
  <w:num w:numId="28">
    <w:abstractNumId w:val="30"/>
  </w:num>
  <w:num w:numId="29">
    <w:abstractNumId w:val="27"/>
  </w:num>
  <w:num w:numId="30">
    <w:abstractNumId w:val="13"/>
  </w:num>
  <w:num w:numId="31">
    <w:abstractNumId w:val="28"/>
  </w:num>
  <w:num w:numId="32">
    <w:abstractNumId w:val="14"/>
  </w:num>
  <w:num w:numId="33">
    <w:abstractNumId w:val="41"/>
  </w:num>
  <w:num w:numId="34">
    <w:abstractNumId w:val="18"/>
  </w:num>
  <w:num w:numId="35">
    <w:abstractNumId w:val="24"/>
  </w:num>
  <w:num w:numId="36">
    <w:abstractNumId w:val="44"/>
  </w:num>
  <w:num w:numId="37">
    <w:abstractNumId w:val="29"/>
  </w:num>
  <w:num w:numId="38">
    <w:abstractNumId w:val="43"/>
  </w:num>
  <w:num w:numId="39">
    <w:abstractNumId w:val="34"/>
  </w:num>
  <w:num w:numId="40">
    <w:abstractNumId w:val="32"/>
  </w:num>
  <w:num w:numId="41">
    <w:abstractNumId w:val="31"/>
  </w:num>
  <w:num w:numId="42">
    <w:abstractNumId w:val="23"/>
  </w:num>
  <w:num w:numId="43">
    <w:abstractNumId w:val="37"/>
  </w:num>
  <w:num w:numId="44">
    <w:abstractNumId w:val="12"/>
  </w:num>
  <w:num w:numId="45">
    <w:abstractNumId w:val="45"/>
  </w:num>
  <w:num w:numId="46">
    <w:abstractNumId w:val="11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024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D77"/>
    <w:rsid w:val="0000005B"/>
    <w:rsid w:val="00000191"/>
    <w:rsid w:val="00000280"/>
    <w:rsid w:val="00000332"/>
    <w:rsid w:val="00000600"/>
    <w:rsid w:val="00000A6D"/>
    <w:rsid w:val="00000A74"/>
    <w:rsid w:val="0000137A"/>
    <w:rsid w:val="000017EF"/>
    <w:rsid w:val="00001B51"/>
    <w:rsid w:val="00002206"/>
    <w:rsid w:val="00002658"/>
    <w:rsid w:val="000027DA"/>
    <w:rsid w:val="00002D45"/>
    <w:rsid w:val="000034CC"/>
    <w:rsid w:val="00003649"/>
    <w:rsid w:val="0000379C"/>
    <w:rsid w:val="00003A1F"/>
    <w:rsid w:val="00003ACE"/>
    <w:rsid w:val="00003D74"/>
    <w:rsid w:val="0000416D"/>
    <w:rsid w:val="0000419C"/>
    <w:rsid w:val="00004D9B"/>
    <w:rsid w:val="00006087"/>
    <w:rsid w:val="000064E4"/>
    <w:rsid w:val="00006517"/>
    <w:rsid w:val="000068D9"/>
    <w:rsid w:val="00006FDF"/>
    <w:rsid w:val="00007067"/>
    <w:rsid w:val="00007127"/>
    <w:rsid w:val="00007205"/>
    <w:rsid w:val="00007692"/>
    <w:rsid w:val="00007A7C"/>
    <w:rsid w:val="00007E9D"/>
    <w:rsid w:val="00010850"/>
    <w:rsid w:val="0001089D"/>
    <w:rsid w:val="00010E50"/>
    <w:rsid w:val="0001105A"/>
    <w:rsid w:val="0001130F"/>
    <w:rsid w:val="000114B6"/>
    <w:rsid w:val="000114B9"/>
    <w:rsid w:val="0001150D"/>
    <w:rsid w:val="00011676"/>
    <w:rsid w:val="000117A3"/>
    <w:rsid w:val="00011D8E"/>
    <w:rsid w:val="000125A7"/>
    <w:rsid w:val="000127D7"/>
    <w:rsid w:val="0001299C"/>
    <w:rsid w:val="00012B4E"/>
    <w:rsid w:val="00012BDD"/>
    <w:rsid w:val="00012F64"/>
    <w:rsid w:val="00013132"/>
    <w:rsid w:val="000134AD"/>
    <w:rsid w:val="00013FE1"/>
    <w:rsid w:val="00014109"/>
    <w:rsid w:val="0001476B"/>
    <w:rsid w:val="00014B21"/>
    <w:rsid w:val="00014B2D"/>
    <w:rsid w:val="00015075"/>
    <w:rsid w:val="00015485"/>
    <w:rsid w:val="000156DD"/>
    <w:rsid w:val="0001572A"/>
    <w:rsid w:val="00015799"/>
    <w:rsid w:val="00015802"/>
    <w:rsid w:val="00015DAC"/>
    <w:rsid w:val="00015DCD"/>
    <w:rsid w:val="000160CE"/>
    <w:rsid w:val="0001623A"/>
    <w:rsid w:val="00016443"/>
    <w:rsid w:val="00016967"/>
    <w:rsid w:val="00016F61"/>
    <w:rsid w:val="00016FFB"/>
    <w:rsid w:val="000174F7"/>
    <w:rsid w:val="00017D5D"/>
    <w:rsid w:val="00020192"/>
    <w:rsid w:val="000201C3"/>
    <w:rsid w:val="00020563"/>
    <w:rsid w:val="000207CB"/>
    <w:rsid w:val="0002090B"/>
    <w:rsid w:val="00020D09"/>
    <w:rsid w:val="00020DB6"/>
    <w:rsid w:val="000212C2"/>
    <w:rsid w:val="00021474"/>
    <w:rsid w:val="0002195A"/>
    <w:rsid w:val="000219AE"/>
    <w:rsid w:val="000225F8"/>
    <w:rsid w:val="00022FD1"/>
    <w:rsid w:val="00023045"/>
    <w:rsid w:val="000237FC"/>
    <w:rsid w:val="00024003"/>
    <w:rsid w:val="0002413F"/>
    <w:rsid w:val="000249CD"/>
    <w:rsid w:val="00024AB4"/>
    <w:rsid w:val="00024ECB"/>
    <w:rsid w:val="00025070"/>
    <w:rsid w:val="0002518F"/>
    <w:rsid w:val="000251A3"/>
    <w:rsid w:val="00025302"/>
    <w:rsid w:val="000259F9"/>
    <w:rsid w:val="000261EB"/>
    <w:rsid w:val="000265FC"/>
    <w:rsid w:val="000268B8"/>
    <w:rsid w:val="00026F23"/>
    <w:rsid w:val="00027D35"/>
    <w:rsid w:val="00027EC8"/>
    <w:rsid w:val="0003041D"/>
    <w:rsid w:val="00030568"/>
    <w:rsid w:val="0003056A"/>
    <w:rsid w:val="00030853"/>
    <w:rsid w:val="00030A52"/>
    <w:rsid w:val="00030E41"/>
    <w:rsid w:val="000313E1"/>
    <w:rsid w:val="00031533"/>
    <w:rsid w:val="000317B7"/>
    <w:rsid w:val="000317EC"/>
    <w:rsid w:val="00031B30"/>
    <w:rsid w:val="00031E49"/>
    <w:rsid w:val="00032082"/>
    <w:rsid w:val="000320B5"/>
    <w:rsid w:val="00032245"/>
    <w:rsid w:val="000323C0"/>
    <w:rsid w:val="00032CE8"/>
    <w:rsid w:val="00032D88"/>
    <w:rsid w:val="00032D95"/>
    <w:rsid w:val="000331A1"/>
    <w:rsid w:val="0003333C"/>
    <w:rsid w:val="00033464"/>
    <w:rsid w:val="000336E7"/>
    <w:rsid w:val="0003387C"/>
    <w:rsid w:val="00033C4E"/>
    <w:rsid w:val="000340BF"/>
    <w:rsid w:val="0003439F"/>
    <w:rsid w:val="000346D1"/>
    <w:rsid w:val="00034EF0"/>
    <w:rsid w:val="0003511B"/>
    <w:rsid w:val="00035690"/>
    <w:rsid w:val="0003574B"/>
    <w:rsid w:val="00035BE3"/>
    <w:rsid w:val="00036073"/>
    <w:rsid w:val="000364D0"/>
    <w:rsid w:val="0003651F"/>
    <w:rsid w:val="000365DC"/>
    <w:rsid w:val="00037698"/>
    <w:rsid w:val="000401DD"/>
    <w:rsid w:val="000402D8"/>
    <w:rsid w:val="00040C9F"/>
    <w:rsid w:val="00041558"/>
    <w:rsid w:val="000418AD"/>
    <w:rsid w:val="00041B14"/>
    <w:rsid w:val="00041F50"/>
    <w:rsid w:val="0004215D"/>
    <w:rsid w:val="000421CC"/>
    <w:rsid w:val="000424E0"/>
    <w:rsid w:val="00042694"/>
    <w:rsid w:val="00042A76"/>
    <w:rsid w:val="0004302B"/>
    <w:rsid w:val="00043D5E"/>
    <w:rsid w:val="0004404D"/>
    <w:rsid w:val="00044156"/>
    <w:rsid w:val="00044438"/>
    <w:rsid w:val="00044613"/>
    <w:rsid w:val="00044E1D"/>
    <w:rsid w:val="00044EE9"/>
    <w:rsid w:val="000450F5"/>
    <w:rsid w:val="000458B7"/>
    <w:rsid w:val="00045B3B"/>
    <w:rsid w:val="00045FE5"/>
    <w:rsid w:val="00047045"/>
    <w:rsid w:val="000478F5"/>
    <w:rsid w:val="000479FF"/>
    <w:rsid w:val="00047CA8"/>
    <w:rsid w:val="00047F7E"/>
    <w:rsid w:val="000503AC"/>
    <w:rsid w:val="0005059D"/>
    <w:rsid w:val="0005084F"/>
    <w:rsid w:val="00050C08"/>
    <w:rsid w:val="00050C56"/>
    <w:rsid w:val="00050DDD"/>
    <w:rsid w:val="00050E68"/>
    <w:rsid w:val="000516EB"/>
    <w:rsid w:val="00052464"/>
    <w:rsid w:val="00052677"/>
    <w:rsid w:val="00052A90"/>
    <w:rsid w:val="00052AE7"/>
    <w:rsid w:val="00052F74"/>
    <w:rsid w:val="000532F1"/>
    <w:rsid w:val="00053A39"/>
    <w:rsid w:val="00054054"/>
    <w:rsid w:val="0005443A"/>
    <w:rsid w:val="0005453F"/>
    <w:rsid w:val="000545D2"/>
    <w:rsid w:val="00054E1B"/>
    <w:rsid w:val="00054E88"/>
    <w:rsid w:val="0005502D"/>
    <w:rsid w:val="0005538F"/>
    <w:rsid w:val="00055545"/>
    <w:rsid w:val="00056D55"/>
    <w:rsid w:val="0005721B"/>
    <w:rsid w:val="00057BDC"/>
    <w:rsid w:val="0006005A"/>
    <w:rsid w:val="000601EE"/>
    <w:rsid w:val="000604CE"/>
    <w:rsid w:val="00060998"/>
    <w:rsid w:val="00060F70"/>
    <w:rsid w:val="000611F0"/>
    <w:rsid w:val="00061327"/>
    <w:rsid w:val="00061377"/>
    <w:rsid w:val="0006143E"/>
    <w:rsid w:val="000615E1"/>
    <w:rsid w:val="000616C2"/>
    <w:rsid w:val="000618FE"/>
    <w:rsid w:val="000619A3"/>
    <w:rsid w:val="00061D9C"/>
    <w:rsid w:val="00062054"/>
    <w:rsid w:val="0006238C"/>
    <w:rsid w:val="00062D3E"/>
    <w:rsid w:val="00062D45"/>
    <w:rsid w:val="00063457"/>
    <w:rsid w:val="0006350E"/>
    <w:rsid w:val="0006397A"/>
    <w:rsid w:val="00063A52"/>
    <w:rsid w:val="00063BF1"/>
    <w:rsid w:val="00063C7D"/>
    <w:rsid w:val="000643FA"/>
    <w:rsid w:val="00064896"/>
    <w:rsid w:val="000649F6"/>
    <w:rsid w:val="00064DCF"/>
    <w:rsid w:val="000659BD"/>
    <w:rsid w:val="000660BC"/>
    <w:rsid w:val="00066299"/>
    <w:rsid w:val="00066D26"/>
    <w:rsid w:val="00066DB3"/>
    <w:rsid w:val="00066F16"/>
    <w:rsid w:val="000670FB"/>
    <w:rsid w:val="00067B4F"/>
    <w:rsid w:val="00067B6A"/>
    <w:rsid w:val="00067FB5"/>
    <w:rsid w:val="000702BF"/>
    <w:rsid w:val="000707C4"/>
    <w:rsid w:val="000711B8"/>
    <w:rsid w:val="000713D9"/>
    <w:rsid w:val="00071486"/>
    <w:rsid w:val="00071750"/>
    <w:rsid w:val="000718C9"/>
    <w:rsid w:val="00071A2F"/>
    <w:rsid w:val="00071F07"/>
    <w:rsid w:val="00072241"/>
    <w:rsid w:val="0007257A"/>
    <w:rsid w:val="0007264D"/>
    <w:rsid w:val="00072AFD"/>
    <w:rsid w:val="00072B45"/>
    <w:rsid w:val="00072EFB"/>
    <w:rsid w:val="0007361C"/>
    <w:rsid w:val="000736A7"/>
    <w:rsid w:val="00073880"/>
    <w:rsid w:val="000740BD"/>
    <w:rsid w:val="00074DEE"/>
    <w:rsid w:val="00075329"/>
    <w:rsid w:val="00075740"/>
    <w:rsid w:val="00075CA7"/>
    <w:rsid w:val="00075F32"/>
    <w:rsid w:val="00076188"/>
    <w:rsid w:val="000763D4"/>
    <w:rsid w:val="00076DBE"/>
    <w:rsid w:val="00076DE9"/>
    <w:rsid w:val="00077026"/>
    <w:rsid w:val="000776C5"/>
    <w:rsid w:val="0007781A"/>
    <w:rsid w:val="00077E8E"/>
    <w:rsid w:val="00080436"/>
    <w:rsid w:val="000805EA"/>
    <w:rsid w:val="0008060D"/>
    <w:rsid w:val="00080986"/>
    <w:rsid w:val="00080B4A"/>
    <w:rsid w:val="00081191"/>
    <w:rsid w:val="000817C7"/>
    <w:rsid w:val="00081B3D"/>
    <w:rsid w:val="00081B73"/>
    <w:rsid w:val="00082099"/>
    <w:rsid w:val="0008226C"/>
    <w:rsid w:val="00082308"/>
    <w:rsid w:val="000826E4"/>
    <w:rsid w:val="000829B3"/>
    <w:rsid w:val="00082A4E"/>
    <w:rsid w:val="00082D05"/>
    <w:rsid w:val="000830AF"/>
    <w:rsid w:val="0008369B"/>
    <w:rsid w:val="00083FD4"/>
    <w:rsid w:val="000843F8"/>
    <w:rsid w:val="00084470"/>
    <w:rsid w:val="00084577"/>
    <w:rsid w:val="00084C97"/>
    <w:rsid w:val="00084D9A"/>
    <w:rsid w:val="00084E32"/>
    <w:rsid w:val="00085626"/>
    <w:rsid w:val="00085EB4"/>
    <w:rsid w:val="0008661F"/>
    <w:rsid w:val="00086895"/>
    <w:rsid w:val="00086FFA"/>
    <w:rsid w:val="000873C2"/>
    <w:rsid w:val="000877D3"/>
    <w:rsid w:val="00090119"/>
    <w:rsid w:val="00090AEA"/>
    <w:rsid w:val="00090D2F"/>
    <w:rsid w:val="00090E06"/>
    <w:rsid w:val="0009174B"/>
    <w:rsid w:val="00091874"/>
    <w:rsid w:val="00091BC4"/>
    <w:rsid w:val="00092901"/>
    <w:rsid w:val="0009296F"/>
    <w:rsid w:val="00092A9A"/>
    <w:rsid w:val="00092B3A"/>
    <w:rsid w:val="00092FF0"/>
    <w:rsid w:val="000934D2"/>
    <w:rsid w:val="00093892"/>
    <w:rsid w:val="00093BB5"/>
    <w:rsid w:val="00093DB2"/>
    <w:rsid w:val="00093DF4"/>
    <w:rsid w:val="00094D52"/>
    <w:rsid w:val="00094F80"/>
    <w:rsid w:val="00095150"/>
    <w:rsid w:val="0009531D"/>
    <w:rsid w:val="000953A4"/>
    <w:rsid w:val="00095B4D"/>
    <w:rsid w:val="00095D3A"/>
    <w:rsid w:val="00095E14"/>
    <w:rsid w:val="00095EEA"/>
    <w:rsid w:val="00096176"/>
    <w:rsid w:val="000963E2"/>
    <w:rsid w:val="0009658F"/>
    <w:rsid w:val="00096C1E"/>
    <w:rsid w:val="0009726F"/>
    <w:rsid w:val="000975B1"/>
    <w:rsid w:val="000976F6"/>
    <w:rsid w:val="0009794D"/>
    <w:rsid w:val="00097AB0"/>
    <w:rsid w:val="000A01B7"/>
    <w:rsid w:val="000A020C"/>
    <w:rsid w:val="000A06DC"/>
    <w:rsid w:val="000A07B2"/>
    <w:rsid w:val="000A0888"/>
    <w:rsid w:val="000A15D7"/>
    <w:rsid w:val="000A163D"/>
    <w:rsid w:val="000A1D30"/>
    <w:rsid w:val="000A1F76"/>
    <w:rsid w:val="000A2124"/>
    <w:rsid w:val="000A21CC"/>
    <w:rsid w:val="000A25F0"/>
    <w:rsid w:val="000A25F4"/>
    <w:rsid w:val="000A2D4C"/>
    <w:rsid w:val="000A3A1F"/>
    <w:rsid w:val="000A3B78"/>
    <w:rsid w:val="000A3D03"/>
    <w:rsid w:val="000A3D70"/>
    <w:rsid w:val="000A41BE"/>
    <w:rsid w:val="000A4545"/>
    <w:rsid w:val="000A4AFE"/>
    <w:rsid w:val="000A4C5A"/>
    <w:rsid w:val="000A5281"/>
    <w:rsid w:val="000A580B"/>
    <w:rsid w:val="000A5AA3"/>
    <w:rsid w:val="000A5D33"/>
    <w:rsid w:val="000A5D54"/>
    <w:rsid w:val="000A5DD7"/>
    <w:rsid w:val="000A678C"/>
    <w:rsid w:val="000A67F7"/>
    <w:rsid w:val="000A6947"/>
    <w:rsid w:val="000A721C"/>
    <w:rsid w:val="000A78EE"/>
    <w:rsid w:val="000A7A5F"/>
    <w:rsid w:val="000A7E6D"/>
    <w:rsid w:val="000A7F72"/>
    <w:rsid w:val="000B003A"/>
    <w:rsid w:val="000B0216"/>
    <w:rsid w:val="000B0845"/>
    <w:rsid w:val="000B0B09"/>
    <w:rsid w:val="000B0C17"/>
    <w:rsid w:val="000B0CA9"/>
    <w:rsid w:val="000B10A1"/>
    <w:rsid w:val="000B10D9"/>
    <w:rsid w:val="000B158D"/>
    <w:rsid w:val="000B1844"/>
    <w:rsid w:val="000B1931"/>
    <w:rsid w:val="000B1C45"/>
    <w:rsid w:val="000B1D69"/>
    <w:rsid w:val="000B205F"/>
    <w:rsid w:val="000B22CE"/>
    <w:rsid w:val="000B24CE"/>
    <w:rsid w:val="000B26F5"/>
    <w:rsid w:val="000B28B7"/>
    <w:rsid w:val="000B2CA4"/>
    <w:rsid w:val="000B2D5B"/>
    <w:rsid w:val="000B3227"/>
    <w:rsid w:val="000B366C"/>
    <w:rsid w:val="000B39E8"/>
    <w:rsid w:val="000B3F07"/>
    <w:rsid w:val="000B4556"/>
    <w:rsid w:val="000B4701"/>
    <w:rsid w:val="000B4964"/>
    <w:rsid w:val="000B49AE"/>
    <w:rsid w:val="000B49D3"/>
    <w:rsid w:val="000B4AB4"/>
    <w:rsid w:val="000B4CFD"/>
    <w:rsid w:val="000B4E32"/>
    <w:rsid w:val="000B4FC3"/>
    <w:rsid w:val="000B5CC3"/>
    <w:rsid w:val="000B61AE"/>
    <w:rsid w:val="000B6417"/>
    <w:rsid w:val="000B6D5C"/>
    <w:rsid w:val="000B6EC0"/>
    <w:rsid w:val="000B6F84"/>
    <w:rsid w:val="000B7156"/>
    <w:rsid w:val="000B72AE"/>
    <w:rsid w:val="000B72B2"/>
    <w:rsid w:val="000B7577"/>
    <w:rsid w:val="000B75EB"/>
    <w:rsid w:val="000B7740"/>
    <w:rsid w:val="000B79A8"/>
    <w:rsid w:val="000B7A68"/>
    <w:rsid w:val="000B7AC1"/>
    <w:rsid w:val="000B7DA2"/>
    <w:rsid w:val="000C03E5"/>
    <w:rsid w:val="000C0CE5"/>
    <w:rsid w:val="000C0FD2"/>
    <w:rsid w:val="000C11BD"/>
    <w:rsid w:val="000C1799"/>
    <w:rsid w:val="000C1E6F"/>
    <w:rsid w:val="000C2745"/>
    <w:rsid w:val="000C27CF"/>
    <w:rsid w:val="000C2EC9"/>
    <w:rsid w:val="000C37A9"/>
    <w:rsid w:val="000C38C4"/>
    <w:rsid w:val="000C3B3F"/>
    <w:rsid w:val="000C43A3"/>
    <w:rsid w:val="000C44BC"/>
    <w:rsid w:val="000C4C65"/>
    <w:rsid w:val="000C561C"/>
    <w:rsid w:val="000C564F"/>
    <w:rsid w:val="000C58E6"/>
    <w:rsid w:val="000C5A6C"/>
    <w:rsid w:val="000C5D3C"/>
    <w:rsid w:val="000C5ECF"/>
    <w:rsid w:val="000C5F46"/>
    <w:rsid w:val="000C606A"/>
    <w:rsid w:val="000C66CD"/>
    <w:rsid w:val="000C68F4"/>
    <w:rsid w:val="000C7412"/>
    <w:rsid w:val="000C7503"/>
    <w:rsid w:val="000D07E9"/>
    <w:rsid w:val="000D1112"/>
    <w:rsid w:val="000D1276"/>
    <w:rsid w:val="000D1A5A"/>
    <w:rsid w:val="000D2318"/>
    <w:rsid w:val="000D261C"/>
    <w:rsid w:val="000D2EF6"/>
    <w:rsid w:val="000D3698"/>
    <w:rsid w:val="000D3708"/>
    <w:rsid w:val="000D378F"/>
    <w:rsid w:val="000D4069"/>
    <w:rsid w:val="000D41DA"/>
    <w:rsid w:val="000D43D2"/>
    <w:rsid w:val="000D47CC"/>
    <w:rsid w:val="000D49A2"/>
    <w:rsid w:val="000D4A04"/>
    <w:rsid w:val="000D4EFA"/>
    <w:rsid w:val="000D51E1"/>
    <w:rsid w:val="000D558F"/>
    <w:rsid w:val="000D57A6"/>
    <w:rsid w:val="000D57E8"/>
    <w:rsid w:val="000D59DE"/>
    <w:rsid w:val="000D5AAB"/>
    <w:rsid w:val="000D657D"/>
    <w:rsid w:val="000D65DF"/>
    <w:rsid w:val="000D67F3"/>
    <w:rsid w:val="000D6C37"/>
    <w:rsid w:val="000D6D3B"/>
    <w:rsid w:val="000D6DBD"/>
    <w:rsid w:val="000D6EE5"/>
    <w:rsid w:val="000D7039"/>
    <w:rsid w:val="000D7082"/>
    <w:rsid w:val="000D71D9"/>
    <w:rsid w:val="000D77DC"/>
    <w:rsid w:val="000D780B"/>
    <w:rsid w:val="000D7A8A"/>
    <w:rsid w:val="000D7B0A"/>
    <w:rsid w:val="000D7D56"/>
    <w:rsid w:val="000E027F"/>
    <w:rsid w:val="000E0841"/>
    <w:rsid w:val="000E098F"/>
    <w:rsid w:val="000E0AAC"/>
    <w:rsid w:val="000E10B3"/>
    <w:rsid w:val="000E18D6"/>
    <w:rsid w:val="000E1BB1"/>
    <w:rsid w:val="000E20BB"/>
    <w:rsid w:val="000E2275"/>
    <w:rsid w:val="000E22C8"/>
    <w:rsid w:val="000E2311"/>
    <w:rsid w:val="000E2669"/>
    <w:rsid w:val="000E27F5"/>
    <w:rsid w:val="000E280A"/>
    <w:rsid w:val="000E28A7"/>
    <w:rsid w:val="000E296C"/>
    <w:rsid w:val="000E29D5"/>
    <w:rsid w:val="000E2FF3"/>
    <w:rsid w:val="000E32C1"/>
    <w:rsid w:val="000E3385"/>
    <w:rsid w:val="000E3588"/>
    <w:rsid w:val="000E39CD"/>
    <w:rsid w:val="000E3BA3"/>
    <w:rsid w:val="000E3CA0"/>
    <w:rsid w:val="000E3F66"/>
    <w:rsid w:val="000E4C4C"/>
    <w:rsid w:val="000E4D72"/>
    <w:rsid w:val="000E51F7"/>
    <w:rsid w:val="000E52FC"/>
    <w:rsid w:val="000E5552"/>
    <w:rsid w:val="000E585B"/>
    <w:rsid w:val="000E5A94"/>
    <w:rsid w:val="000E5B58"/>
    <w:rsid w:val="000E5F30"/>
    <w:rsid w:val="000E6312"/>
    <w:rsid w:val="000E652A"/>
    <w:rsid w:val="000E6B2E"/>
    <w:rsid w:val="000E6D7A"/>
    <w:rsid w:val="000E7457"/>
    <w:rsid w:val="000E760D"/>
    <w:rsid w:val="000E7687"/>
    <w:rsid w:val="000E7C38"/>
    <w:rsid w:val="000F0C49"/>
    <w:rsid w:val="000F0CC1"/>
    <w:rsid w:val="000F103D"/>
    <w:rsid w:val="000F1304"/>
    <w:rsid w:val="000F13EF"/>
    <w:rsid w:val="000F1648"/>
    <w:rsid w:val="000F225C"/>
    <w:rsid w:val="000F2372"/>
    <w:rsid w:val="000F28D8"/>
    <w:rsid w:val="000F297A"/>
    <w:rsid w:val="000F2A61"/>
    <w:rsid w:val="000F2AF2"/>
    <w:rsid w:val="000F2B12"/>
    <w:rsid w:val="000F31F1"/>
    <w:rsid w:val="000F37DD"/>
    <w:rsid w:val="000F3859"/>
    <w:rsid w:val="000F3F57"/>
    <w:rsid w:val="000F4094"/>
    <w:rsid w:val="000F47C4"/>
    <w:rsid w:val="000F4B04"/>
    <w:rsid w:val="000F4E9B"/>
    <w:rsid w:val="000F508E"/>
    <w:rsid w:val="000F5317"/>
    <w:rsid w:val="000F53C1"/>
    <w:rsid w:val="000F56B5"/>
    <w:rsid w:val="000F5AD9"/>
    <w:rsid w:val="000F69C1"/>
    <w:rsid w:val="000F7009"/>
    <w:rsid w:val="000F7580"/>
    <w:rsid w:val="000F770B"/>
    <w:rsid w:val="000F7B51"/>
    <w:rsid w:val="000F7E80"/>
    <w:rsid w:val="000F7F01"/>
    <w:rsid w:val="001002A6"/>
    <w:rsid w:val="001002F1"/>
    <w:rsid w:val="00100332"/>
    <w:rsid w:val="00100AC6"/>
    <w:rsid w:val="0010101C"/>
    <w:rsid w:val="001017D4"/>
    <w:rsid w:val="00101802"/>
    <w:rsid w:val="001019BE"/>
    <w:rsid w:val="00101C50"/>
    <w:rsid w:val="00101F14"/>
    <w:rsid w:val="001021B3"/>
    <w:rsid w:val="001023F4"/>
    <w:rsid w:val="0010269A"/>
    <w:rsid w:val="0010296E"/>
    <w:rsid w:val="00102A49"/>
    <w:rsid w:val="00102C16"/>
    <w:rsid w:val="00103224"/>
    <w:rsid w:val="001032BF"/>
    <w:rsid w:val="001037A0"/>
    <w:rsid w:val="001037B1"/>
    <w:rsid w:val="00103870"/>
    <w:rsid w:val="001038A9"/>
    <w:rsid w:val="00103D65"/>
    <w:rsid w:val="00103E1A"/>
    <w:rsid w:val="0010423E"/>
    <w:rsid w:val="00104E1A"/>
    <w:rsid w:val="001052A9"/>
    <w:rsid w:val="001053C2"/>
    <w:rsid w:val="001053E5"/>
    <w:rsid w:val="00105669"/>
    <w:rsid w:val="00105672"/>
    <w:rsid w:val="00105ADF"/>
    <w:rsid w:val="00105B3A"/>
    <w:rsid w:val="00105E7B"/>
    <w:rsid w:val="00105F24"/>
    <w:rsid w:val="00106162"/>
    <w:rsid w:val="001062DB"/>
    <w:rsid w:val="00106505"/>
    <w:rsid w:val="0010668F"/>
    <w:rsid w:val="00106836"/>
    <w:rsid w:val="00106E90"/>
    <w:rsid w:val="00107DCA"/>
    <w:rsid w:val="00110017"/>
    <w:rsid w:val="0011074F"/>
    <w:rsid w:val="00110B54"/>
    <w:rsid w:val="00110BB3"/>
    <w:rsid w:val="0011108E"/>
    <w:rsid w:val="0011130A"/>
    <w:rsid w:val="00111D7F"/>
    <w:rsid w:val="00111F6A"/>
    <w:rsid w:val="001120AF"/>
    <w:rsid w:val="0011237A"/>
    <w:rsid w:val="001129DA"/>
    <w:rsid w:val="00112C3E"/>
    <w:rsid w:val="00112C93"/>
    <w:rsid w:val="00112DC0"/>
    <w:rsid w:val="00112E30"/>
    <w:rsid w:val="00112EB1"/>
    <w:rsid w:val="00112ED6"/>
    <w:rsid w:val="001130A7"/>
    <w:rsid w:val="001130AC"/>
    <w:rsid w:val="00113195"/>
    <w:rsid w:val="00113227"/>
    <w:rsid w:val="001132F5"/>
    <w:rsid w:val="00113B55"/>
    <w:rsid w:val="001148EA"/>
    <w:rsid w:val="00115DB8"/>
    <w:rsid w:val="00116582"/>
    <w:rsid w:val="00116870"/>
    <w:rsid w:val="00116A45"/>
    <w:rsid w:val="00116FAA"/>
    <w:rsid w:val="0011771B"/>
    <w:rsid w:val="00117ABC"/>
    <w:rsid w:val="00117B3D"/>
    <w:rsid w:val="00117E34"/>
    <w:rsid w:val="00117F5B"/>
    <w:rsid w:val="00120472"/>
    <w:rsid w:val="001205EE"/>
    <w:rsid w:val="0012074C"/>
    <w:rsid w:val="00120A68"/>
    <w:rsid w:val="001210FF"/>
    <w:rsid w:val="001212BC"/>
    <w:rsid w:val="001212ED"/>
    <w:rsid w:val="00121455"/>
    <w:rsid w:val="001217B9"/>
    <w:rsid w:val="00121A75"/>
    <w:rsid w:val="00121DC2"/>
    <w:rsid w:val="00121EA8"/>
    <w:rsid w:val="0012228D"/>
    <w:rsid w:val="001226F7"/>
    <w:rsid w:val="00122831"/>
    <w:rsid w:val="00122C09"/>
    <w:rsid w:val="00122C9A"/>
    <w:rsid w:val="00122DDC"/>
    <w:rsid w:val="00122F9A"/>
    <w:rsid w:val="00123834"/>
    <w:rsid w:val="00123F50"/>
    <w:rsid w:val="0012426B"/>
    <w:rsid w:val="00124CB7"/>
    <w:rsid w:val="00124E5E"/>
    <w:rsid w:val="00125226"/>
    <w:rsid w:val="0012580D"/>
    <w:rsid w:val="00125C3D"/>
    <w:rsid w:val="001264D9"/>
    <w:rsid w:val="00126649"/>
    <w:rsid w:val="001266AB"/>
    <w:rsid w:val="00126E19"/>
    <w:rsid w:val="00127692"/>
    <w:rsid w:val="001278C7"/>
    <w:rsid w:val="00127A4C"/>
    <w:rsid w:val="00130294"/>
    <w:rsid w:val="001309D9"/>
    <w:rsid w:val="00130B27"/>
    <w:rsid w:val="00130C0D"/>
    <w:rsid w:val="00130DA8"/>
    <w:rsid w:val="00130DB0"/>
    <w:rsid w:val="00131547"/>
    <w:rsid w:val="00131B52"/>
    <w:rsid w:val="00131D3A"/>
    <w:rsid w:val="001320C1"/>
    <w:rsid w:val="001321BC"/>
    <w:rsid w:val="001321EB"/>
    <w:rsid w:val="001322BA"/>
    <w:rsid w:val="00132331"/>
    <w:rsid w:val="00132945"/>
    <w:rsid w:val="00132B55"/>
    <w:rsid w:val="00132BBF"/>
    <w:rsid w:val="00132E5C"/>
    <w:rsid w:val="001330E7"/>
    <w:rsid w:val="00133105"/>
    <w:rsid w:val="001331E3"/>
    <w:rsid w:val="001332CA"/>
    <w:rsid w:val="00133907"/>
    <w:rsid w:val="00133BF7"/>
    <w:rsid w:val="001340E7"/>
    <w:rsid w:val="00134345"/>
    <w:rsid w:val="001344C1"/>
    <w:rsid w:val="00134962"/>
    <w:rsid w:val="00134986"/>
    <w:rsid w:val="00134E54"/>
    <w:rsid w:val="001353DD"/>
    <w:rsid w:val="001354C5"/>
    <w:rsid w:val="00135987"/>
    <w:rsid w:val="00135CE1"/>
    <w:rsid w:val="00135E05"/>
    <w:rsid w:val="00135F0A"/>
    <w:rsid w:val="00136299"/>
    <w:rsid w:val="001363C0"/>
    <w:rsid w:val="0013675C"/>
    <w:rsid w:val="00136874"/>
    <w:rsid w:val="001368B7"/>
    <w:rsid w:val="00136E7D"/>
    <w:rsid w:val="00136F81"/>
    <w:rsid w:val="001374E3"/>
    <w:rsid w:val="00137CA6"/>
    <w:rsid w:val="001401B5"/>
    <w:rsid w:val="001409C7"/>
    <w:rsid w:val="00140BFA"/>
    <w:rsid w:val="00140C60"/>
    <w:rsid w:val="00140E76"/>
    <w:rsid w:val="00140EEA"/>
    <w:rsid w:val="00140FAC"/>
    <w:rsid w:val="00141347"/>
    <w:rsid w:val="00141474"/>
    <w:rsid w:val="00141883"/>
    <w:rsid w:val="00142094"/>
    <w:rsid w:val="00142307"/>
    <w:rsid w:val="00142488"/>
    <w:rsid w:val="00142D44"/>
    <w:rsid w:val="001432BA"/>
    <w:rsid w:val="00143AB9"/>
    <w:rsid w:val="00143B33"/>
    <w:rsid w:val="00143DAA"/>
    <w:rsid w:val="00143FD1"/>
    <w:rsid w:val="00144071"/>
    <w:rsid w:val="00144DC0"/>
    <w:rsid w:val="00144E15"/>
    <w:rsid w:val="00145529"/>
    <w:rsid w:val="00145A8B"/>
    <w:rsid w:val="00145D05"/>
    <w:rsid w:val="00145D2F"/>
    <w:rsid w:val="00145F0A"/>
    <w:rsid w:val="00145FC9"/>
    <w:rsid w:val="0014612C"/>
    <w:rsid w:val="00146373"/>
    <w:rsid w:val="00146987"/>
    <w:rsid w:val="00146D19"/>
    <w:rsid w:val="00147920"/>
    <w:rsid w:val="001501CF"/>
    <w:rsid w:val="0015042B"/>
    <w:rsid w:val="00150827"/>
    <w:rsid w:val="00151094"/>
    <w:rsid w:val="001510BF"/>
    <w:rsid w:val="00151562"/>
    <w:rsid w:val="00151E80"/>
    <w:rsid w:val="001526FE"/>
    <w:rsid w:val="00152E81"/>
    <w:rsid w:val="0015312F"/>
    <w:rsid w:val="0015328F"/>
    <w:rsid w:val="0015355C"/>
    <w:rsid w:val="00153AAC"/>
    <w:rsid w:val="00153EAD"/>
    <w:rsid w:val="001545A3"/>
    <w:rsid w:val="00154735"/>
    <w:rsid w:val="00154790"/>
    <w:rsid w:val="00154EB1"/>
    <w:rsid w:val="00154F83"/>
    <w:rsid w:val="00155D4B"/>
    <w:rsid w:val="0015692F"/>
    <w:rsid w:val="00156A2D"/>
    <w:rsid w:val="00156F48"/>
    <w:rsid w:val="0015757F"/>
    <w:rsid w:val="00157B44"/>
    <w:rsid w:val="00157FC2"/>
    <w:rsid w:val="00160088"/>
    <w:rsid w:val="001600DF"/>
    <w:rsid w:val="001601D0"/>
    <w:rsid w:val="00160F94"/>
    <w:rsid w:val="001612AD"/>
    <w:rsid w:val="00161327"/>
    <w:rsid w:val="0016141C"/>
    <w:rsid w:val="001615EC"/>
    <w:rsid w:val="00161FF1"/>
    <w:rsid w:val="00162982"/>
    <w:rsid w:val="00162DF4"/>
    <w:rsid w:val="00163069"/>
    <w:rsid w:val="00163100"/>
    <w:rsid w:val="00163754"/>
    <w:rsid w:val="001637DF"/>
    <w:rsid w:val="001639D2"/>
    <w:rsid w:val="00163EA3"/>
    <w:rsid w:val="0016409E"/>
    <w:rsid w:val="001644BF"/>
    <w:rsid w:val="00164884"/>
    <w:rsid w:val="00164AAA"/>
    <w:rsid w:val="00164CA2"/>
    <w:rsid w:val="00165566"/>
    <w:rsid w:val="001658DD"/>
    <w:rsid w:val="00166142"/>
    <w:rsid w:val="001662B4"/>
    <w:rsid w:val="00166838"/>
    <w:rsid w:val="00167354"/>
    <w:rsid w:val="00167903"/>
    <w:rsid w:val="00167B8C"/>
    <w:rsid w:val="001700C2"/>
    <w:rsid w:val="001708C0"/>
    <w:rsid w:val="00170C48"/>
    <w:rsid w:val="0017155A"/>
    <w:rsid w:val="001719D0"/>
    <w:rsid w:val="00171CAB"/>
    <w:rsid w:val="00171CDA"/>
    <w:rsid w:val="00171D04"/>
    <w:rsid w:val="00171E30"/>
    <w:rsid w:val="00172373"/>
    <w:rsid w:val="001723DD"/>
    <w:rsid w:val="00172503"/>
    <w:rsid w:val="00172573"/>
    <w:rsid w:val="00172999"/>
    <w:rsid w:val="00172E14"/>
    <w:rsid w:val="00172E4A"/>
    <w:rsid w:val="00172F69"/>
    <w:rsid w:val="00172FA5"/>
    <w:rsid w:val="0017329D"/>
    <w:rsid w:val="00173ABA"/>
    <w:rsid w:val="00173C24"/>
    <w:rsid w:val="00173FDC"/>
    <w:rsid w:val="00174391"/>
    <w:rsid w:val="00174682"/>
    <w:rsid w:val="00174686"/>
    <w:rsid w:val="0017492E"/>
    <w:rsid w:val="00174D70"/>
    <w:rsid w:val="001752A5"/>
    <w:rsid w:val="00175377"/>
    <w:rsid w:val="00175CD2"/>
    <w:rsid w:val="00175CFC"/>
    <w:rsid w:val="00175DBE"/>
    <w:rsid w:val="00175F10"/>
    <w:rsid w:val="00175F2C"/>
    <w:rsid w:val="00175FC6"/>
    <w:rsid w:val="00176542"/>
    <w:rsid w:val="00176810"/>
    <w:rsid w:val="00176D9E"/>
    <w:rsid w:val="0017743F"/>
    <w:rsid w:val="00177461"/>
    <w:rsid w:val="00177955"/>
    <w:rsid w:val="00177961"/>
    <w:rsid w:val="00177F7F"/>
    <w:rsid w:val="00180035"/>
    <w:rsid w:val="0018012A"/>
    <w:rsid w:val="0018038B"/>
    <w:rsid w:val="001805DF"/>
    <w:rsid w:val="00180B02"/>
    <w:rsid w:val="00180B49"/>
    <w:rsid w:val="00180CBB"/>
    <w:rsid w:val="0018106D"/>
    <w:rsid w:val="0018146D"/>
    <w:rsid w:val="00181CC1"/>
    <w:rsid w:val="00181D46"/>
    <w:rsid w:val="00182280"/>
    <w:rsid w:val="001822EC"/>
    <w:rsid w:val="0018257B"/>
    <w:rsid w:val="001826EF"/>
    <w:rsid w:val="001827A2"/>
    <w:rsid w:val="00182AC3"/>
    <w:rsid w:val="00182CD7"/>
    <w:rsid w:val="00182DA4"/>
    <w:rsid w:val="001830DF"/>
    <w:rsid w:val="00183669"/>
    <w:rsid w:val="0018378A"/>
    <w:rsid w:val="00183804"/>
    <w:rsid w:val="00183813"/>
    <w:rsid w:val="00183A59"/>
    <w:rsid w:val="00184A32"/>
    <w:rsid w:val="00184BAA"/>
    <w:rsid w:val="00184EBE"/>
    <w:rsid w:val="001853DC"/>
    <w:rsid w:val="0018547E"/>
    <w:rsid w:val="001862B3"/>
    <w:rsid w:val="0018681E"/>
    <w:rsid w:val="0018726F"/>
    <w:rsid w:val="00187332"/>
    <w:rsid w:val="0018794E"/>
    <w:rsid w:val="00187C2C"/>
    <w:rsid w:val="001906BE"/>
    <w:rsid w:val="00190C7C"/>
    <w:rsid w:val="00190CBC"/>
    <w:rsid w:val="00191155"/>
    <w:rsid w:val="0019167A"/>
    <w:rsid w:val="001917D2"/>
    <w:rsid w:val="00191818"/>
    <w:rsid w:val="00191DF6"/>
    <w:rsid w:val="00192048"/>
    <w:rsid w:val="0019287B"/>
    <w:rsid w:val="0019316F"/>
    <w:rsid w:val="00193203"/>
    <w:rsid w:val="001933C4"/>
    <w:rsid w:val="0019368C"/>
    <w:rsid w:val="00193AC2"/>
    <w:rsid w:val="00193BDE"/>
    <w:rsid w:val="00193BF3"/>
    <w:rsid w:val="00193F65"/>
    <w:rsid w:val="00194045"/>
    <w:rsid w:val="00194BA9"/>
    <w:rsid w:val="00194D6D"/>
    <w:rsid w:val="001950DD"/>
    <w:rsid w:val="00195354"/>
    <w:rsid w:val="001954DE"/>
    <w:rsid w:val="00195C11"/>
    <w:rsid w:val="00195C7A"/>
    <w:rsid w:val="00195F03"/>
    <w:rsid w:val="00196220"/>
    <w:rsid w:val="001967FD"/>
    <w:rsid w:val="00196921"/>
    <w:rsid w:val="00196A04"/>
    <w:rsid w:val="00197188"/>
    <w:rsid w:val="001977F5"/>
    <w:rsid w:val="00197BAC"/>
    <w:rsid w:val="00197D9C"/>
    <w:rsid w:val="00197F4A"/>
    <w:rsid w:val="001A0010"/>
    <w:rsid w:val="001A05A2"/>
    <w:rsid w:val="001A0785"/>
    <w:rsid w:val="001A08A8"/>
    <w:rsid w:val="001A0EDB"/>
    <w:rsid w:val="001A1092"/>
    <w:rsid w:val="001A10DA"/>
    <w:rsid w:val="001A17C0"/>
    <w:rsid w:val="001A1B81"/>
    <w:rsid w:val="001A1DFE"/>
    <w:rsid w:val="001A216A"/>
    <w:rsid w:val="001A230B"/>
    <w:rsid w:val="001A2429"/>
    <w:rsid w:val="001A27F8"/>
    <w:rsid w:val="001A28EC"/>
    <w:rsid w:val="001A297E"/>
    <w:rsid w:val="001A29B7"/>
    <w:rsid w:val="001A2CAA"/>
    <w:rsid w:val="001A2DB0"/>
    <w:rsid w:val="001A3AEC"/>
    <w:rsid w:val="001A3B05"/>
    <w:rsid w:val="001A401E"/>
    <w:rsid w:val="001A404D"/>
    <w:rsid w:val="001A4373"/>
    <w:rsid w:val="001A4895"/>
    <w:rsid w:val="001A48C1"/>
    <w:rsid w:val="001A500C"/>
    <w:rsid w:val="001A50CF"/>
    <w:rsid w:val="001A5658"/>
    <w:rsid w:val="001A59CE"/>
    <w:rsid w:val="001A5AAF"/>
    <w:rsid w:val="001A6454"/>
    <w:rsid w:val="001A6B20"/>
    <w:rsid w:val="001A6B7F"/>
    <w:rsid w:val="001A6DCE"/>
    <w:rsid w:val="001A71E3"/>
    <w:rsid w:val="001A729B"/>
    <w:rsid w:val="001A77DC"/>
    <w:rsid w:val="001A7B9B"/>
    <w:rsid w:val="001A7D86"/>
    <w:rsid w:val="001B02B9"/>
    <w:rsid w:val="001B10DA"/>
    <w:rsid w:val="001B15FA"/>
    <w:rsid w:val="001B1701"/>
    <w:rsid w:val="001B1FF8"/>
    <w:rsid w:val="001B214A"/>
    <w:rsid w:val="001B22FE"/>
    <w:rsid w:val="001B2325"/>
    <w:rsid w:val="001B25DD"/>
    <w:rsid w:val="001B3632"/>
    <w:rsid w:val="001B3EA6"/>
    <w:rsid w:val="001B43D3"/>
    <w:rsid w:val="001B482B"/>
    <w:rsid w:val="001B4B88"/>
    <w:rsid w:val="001B4B8F"/>
    <w:rsid w:val="001B4B97"/>
    <w:rsid w:val="001B5AF1"/>
    <w:rsid w:val="001B5C68"/>
    <w:rsid w:val="001B60AA"/>
    <w:rsid w:val="001B628F"/>
    <w:rsid w:val="001B6FEA"/>
    <w:rsid w:val="001B7292"/>
    <w:rsid w:val="001B7526"/>
    <w:rsid w:val="001B7CC7"/>
    <w:rsid w:val="001B7D57"/>
    <w:rsid w:val="001C00E2"/>
    <w:rsid w:val="001C00FC"/>
    <w:rsid w:val="001C037C"/>
    <w:rsid w:val="001C0955"/>
    <w:rsid w:val="001C0ABA"/>
    <w:rsid w:val="001C1125"/>
    <w:rsid w:val="001C11CA"/>
    <w:rsid w:val="001C1459"/>
    <w:rsid w:val="001C1694"/>
    <w:rsid w:val="001C176E"/>
    <w:rsid w:val="001C18F0"/>
    <w:rsid w:val="001C1DF3"/>
    <w:rsid w:val="001C2026"/>
    <w:rsid w:val="001C215B"/>
    <w:rsid w:val="001C23AB"/>
    <w:rsid w:val="001C2571"/>
    <w:rsid w:val="001C27A1"/>
    <w:rsid w:val="001C2C0B"/>
    <w:rsid w:val="001C3A59"/>
    <w:rsid w:val="001C3C1C"/>
    <w:rsid w:val="001C40F9"/>
    <w:rsid w:val="001C445B"/>
    <w:rsid w:val="001C47AB"/>
    <w:rsid w:val="001C4A57"/>
    <w:rsid w:val="001C4B60"/>
    <w:rsid w:val="001C51AE"/>
    <w:rsid w:val="001C5ADF"/>
    <w:rsid w:val="001C5B27"/>
    <w:rsid w:val="001C5B3A"/>
    <w:rsid w:val="001C5BAD"/>
    <w:rsid w:val="001C6165"/>
    <w:rsid w:val="001C620D"/>
    <w:rsid w:val="001C6384"/>
    <w:rsid w:val="001C6987"/>
    <w:rsid w:val="001C6AB7"/>
    <w:rsid w:val="001C6BA4"/>
    <w:rsid w:val="001C71FA"/>
    <w:rsid w:val="001C72E1"/>
    <w:rsid w:val="001C768B"/>
    <w:rsid w:val="001C7D06"/>
    <w:rsid w:val="001C7DC6"/>
    <w:rsid w:val="001D04B2"/>
    <w:rsid w:val="001D0B6B"/>
    <w:rsid w:val="001D0B70"/>
    <w:rsid w:val="001D0C3E"/>
    <w:rsid w:val="001D0C67"/>
    <w:rsid w:val="001D0C72"/>
    <w:rsid w:val="001D0CED"/>
    <w:rsid w:val="001D1074"/>
    <w:rsid w:val="001D110D"/>
    <w:rsid w:val="001D11D6"/>
    <w:rsid w:val="001D1F6F"/>
    <w:rsid w:val="001D25B0"/>
    <w:rsid w:val="001D2661"/>
    <w:rsid w:val="001D27AC"/>
    <w:rsid w:val="001D281B"/>
    <w:rsid w:val="001D2CC3"/>
    <w:rsid w:val="001D2D67"/>
    <w:rsid w:val="001D2F17"/>
    <w:rsid w:val="001D31A4"/>
    <w:rsid w:val="001D344A"/>
    <w:rsid w:val="001D397E"/>
    <w:rsid w:val="001D39EB"/>
    <w:rsid w:val="001D3B85"/>
    <w:rsid w:val="001D3C1B"/>
    <w:rsid w:val="001D41E5"/>
    <w:rsid w:val="001D42BC"/>
    <w:rsid w:val="001D443D"/>
    <w:rsid w:val="001D4A63"/>
    <w:rsid w:val="001D4EE7"/>
    <w:rsid w:val="001D526A"/>
    <w:rsid w:val="001D5BBC"/>
    <w:rsid w:val="001D5FB9"/>
    <w:rsid w:val="001D6277"/>
    <w:rsid w:val="001D62F4"/>
    <w:rsid w:val="001D6BDE"/>
    <w:rsid w:val="001D71D3"/>
    <w:rsid w:val="001D73C3"/>
    <w:rsid w:val="001D74D9"/>
    <w:rsid w:val="001E038C"/>
    <w:rsid w:val="001E03FA"/>
    <w:rsid w:val="001E07CE"/>
    <w:rsid w:val="001E0A70"/>
    <w:rsid w:val="001E0C21"/>
    <w:rsid w:val="001E10F9"/>
    <w:rsid w:val="001E1536"/>
    <w:rsid w:val="001E1729"/>
    <w:rsid w:val="001E1AAB"/>
    <w:rsid w:val="001E1D65"/>
    <w:rsid w:val="001E24CF"/>
    <w:rsid w:val="001E2712"/>
    <w:rsid w:val="001E2733"/>
    <w:rsid w:val="001E288A"/>
    <w:rsid w:val="001E2BEF"/>
    <w:rsid w:val="001E2DD1"/>
    <w:rsid w:val="001E2EF5"/>
    <w:rsid w:val="001E2F30"/>
    <w:rsid w:val="001E3303"/>
    <w:rsid w:val="001E36EA"/>
    <w:rsid w:val="001E3DA2"/>
    <w:rsid w:val="001E446D"/>
    <w:rsid w:val="001E50F3"/>
    <w:rsid w:val="001E5164"/>
    <w:rsid w:val="001E53EE"/>
    <w:rsid w:val="001E5581"/>
    <w:rsid w:val="001E55AE"/>
    <w:rsid w:val="001E5718"/>
    <w:rsid w:val="001E5798"/>
    <w:rsid w:val="001E57A3"/>
    <w:rsid w:val="001E585B"/>
    <w:rsid w:val="001E5B78"/>
    <w:rsid w:val="001E602A"/>
    <w:rsid w:val="001E639B"/>
    <w:rsid w:val="001E66DC"/>
    <w:rsid w:val="001E67A2"/>
    <w:rsid w:val="001E6E93"/>
    <w:rsid w:val="001E70BF"/>
    <w:rsid w:val="001E71AC"/>
    <w:rsid w:val="001E7833"/>
    <w:rsid w:val="001E7AD1"/>
    <w:rsid w:val="001F0204"/>
    <w:rsid w:val="001F05FB"/>
    <w:rsid w:val="001F08EC"/>
    <w:rsid w:val="001F0934"/>
    <w:rsid w:val="001F0C37"/>
    <w:rsid w:val="001F0F00"/>
    <w:rsid w:val="001F1248"/>
    <w:rsid w:val="001F1423"/>
    <w:rsid w:val="001F16FC"/>
    <w:rsid w:val="001F17E0"/>
    <w:rsid w:val="001F1CBB"/>
    <w:rsid w:val="001F1CE7"/>
    <w:rsid w:val="001F21FB"/>
    <w:rsid w:val="001F22B6"/>
    <w:rsid w:val="001F2353"/>
    <w:rsid w:val="001F321C"/>
    <w:rsid w:val="001F3306"/>
    <w:rsid w:val="001F332A"/>
    <w:rsid w:val="001F3580"/>
    <w:rsid w:val="001F3612"/>
    <w:rsid w:val="001F3978"/>
    <w:rsid w:val="001F3B6A"/>
    <w:rsid w:val="001F3C36"/>
    <w:rsid w:val="001F3E69"/>
    <w:rsid w:val="001F3EAD"/>
    <w:rsid w:val="001F48B2"/>
    <w:rsid w:val="001F4D0B"/>
    <w:rsid w:val="001F4E50"/>
    <w:rsid w:val="001F5432"/>
    <w:rsid w:val="001F5614"/>
    <w:rsid w:val="001F5708"/>
    <w:rsid w:val="001F5B48"/>
    <w:rsid w:val="001F5B53"/>
    <w:rsid w:val="001F63F0"/>
    <w:rsid w:val="001F6969"/>
    <w:rsid w:val="001F6C78"/>
    <w:rsid w:val="001F6EA2"/>
    <w:rsid w:val="001F7521"/>
    <w:rsid w:val="001F754F"/>
    <w:rsid w:val="001F75E9"/>
    <w:rsid w:val="001F77DB"/>
    <w:rsid w:val="001F77E7"/>
    <w:rsid w:val="001F7A77"/>
    <w:rsid w:val="00200045"/>
    <w:rsid w:val="00200398"/>
    <w:rsid w:val="002008C2"/>
    <w:rsid w:val="00200CB4"/>
    <w:rsid w:val="002010D4"/>
    <w:rsid w:val="00201172"/>
    <w:rsid w:val="00201179"/>
    <w:rsid w:val="00201506"/>
    <w:rsid w:val="00201F75"/>
    <w:rsid w:val="00202079"/>
    <w:rsid w:val="00202D59"/>
    <w:rsid w:val="00203444"/>
    <w:rsid w:val="0020369E"/>
    <w:rsid w:val="00203708"/>
    <w:rsid w:val="00203E94"/>
    <w:rsid w:val="0020449C"/>
    <w:rsid w:val="00204568"/>
    <w:rsid w:val="0020500E"/>
    <w:rsid w:val="00205481"/>
    <w:rsid w:val="00205C1A"/>
    <w:rsid w:val="00206651"/>
    <w:rsid w:val="002071FF"/>
    <w:rsid w:val="002074F7"/>
    <w:rsid w:val="002075E4"/>
    <w:rsid w:val="0020784B"/>
    <w:rsid w:val="00207912"/>
    <w:rsid w:val="00207C00"/>
    <w:rsid w:val="00207DF7"/>
    <w:rsid w:val="00210088"/>
    <w:rsid w:val="00210560"/>
    <w:rsid w:val="002109E2"/>
    <w:rsid w:val="00210BB1"/>
    <w:rsid w:val="00210BCF"/>
    <w:rsid w:val="00210DDF"/>
    <w:rsid w:val="00210F1A"/>
    <w:rsid w:val="002111B9"/>
    <w:rsid w:val="00211554"/>
    <w:rsid w:val="002117AA"/>
    <w:rsid w:val="0021180B"/>
    <w:rsid w:val="002118D7"/>
    <w:rsid w:val="002119C7"/>
    <w:rsid w:val="00211A90"/>
    <w:rsid w:val="00211CF4"/>
    <w:rsid w:val="00211DE1"/>
    <w:rsid w:val="00211E1B"/>
    <w:rsid w:val="002120D6"/>
    <w:rsid w:val="00212172"/>
    <w:rsid w:val="00212544"/>
    <w:rsid w:val="00212AE2"/>
    <w:rsid w:val="00212B51"/>
    <w:rsid w:val="00212D91"/>
    <w:rsid w:val="00212E85"/>
    <w:rsid w:val="00213049"/>
    <w:rsid w:val="0021329B"/>
    <w:rsid w:val="0021357E"/>
    <w:rsid w:val="0021365D"/>
    <w:rsid w:val="00213764"/>
    <w:rsid w:val="00213EB1"/>
    <w:rsid w:val="002144E9"/>
    <w:rsid w:val="00214760"/>
    <w:rsid w:val="002147F5"/>
    <w:rsid w:val="00214B08"/>
    <w:rsid w:val="0021566A"/>
    <w:rsid w:val="002157F5"/>
    <w:rsid w:val="002159A1"/>
    <w:rsid w:val="00215BE1"/>
    <w:rsid w:val="0021656F"/>
    <w:rsid w:val="00216DE3"/>
    <w:rsid w:val="00217714"/>
    <w:rsid w:val="00220274"/>
    <w:rsid w:val="0022039D"/>
    <w:rsid w:val="00220753"/>
    <w:rsid w:val="00220870"/>
    <w:rsid w:val="00220B12"/>
    <w:rsid w:val="00220E3E"/>
    <w:rsid w:val="0022103A"/>
    <w:rsid w:val="00221419"/>
    <w:rsid w:val="002218A5"/>
    <w:rsid w:val="002218F7"/>
    <w:rsid w:val="00221B98"/>
    <w:rsid w:val="00221E76"/>
    <w:rsid w:val="00222017"/>
    <w:rsid w:val="002223AC"/>
    <w:rsid w:val="002224DD"/>
    <w:rsid w:val="0022287F"/>
    <w:rsid w:val="00222A4E"/>
    <w:rsid w:val="00223053"/>
    <w:rsid w:val="002230EA"/>
    <w:rsid w:val="00223180"/>
    <w:rsid w:val="002236BB"/>
    <w:rsid w:val="00223818"/>
    <w:rsid w:val="00223982"/>
    <w:rsid w:val="002239F4"/>
    <w:rsid w:val="00223A7B"/>
    <w:rsid w:val="00224128"/>
    <w:rsid w:val="00224224"/>
    <w:rsid w:val="002244CB"/>
    <w:rsid w:val="00224578"/>
    <w:rsid w:val="00225057"/>
    <w:rsid w:val="002253B6"/>
    <w:rsid w:val="00225561"/>
    <w:rsid w:val="0022589A"/>
    <w:rsid w:val="0022592B"/>
    <w:rsid w:val="0022618B"/>
    <w:rsid w:val="00226489"/>
    <w:rsid w:val="0022661A"/>
    <w:rsid w:val="0022662C"/>
    <w:rsid w:val="00226875"/>
    <w:rsid w:val="00226A0B"/>
    <w:rsid w:val="00226D1F"/>
    <w:rsid w:val="00226FC1"/>
    <w:rsid w:val="00227008"/>
    <w:rsid w:val="00227183"/>
    <w:rsid w:val="00227433"/>
    <w:rsid w:val="00227846"/>
    <w:rsid w:val="002301AD"/>
    <w:rsid w:val="00230632"/>
    <w:rsid w:val="00230AB7"/>
    <w:rsid w:val="00230F26"/>
    <w:rsid w:val="002313EA"/>
    <w:rsid w:val="002318FF"/>
    <w:rsid w:val="00231B0B"/>
    <w:rsid w:val="002322FA"/>
    <w:rsid w:val="00232405"/>
    <w:rsid w:val="0023277A"/>
    <w:rsid w:val="002328CB"/>
    <w:rsid w:val="00232949"/>
    <w:rsid w:val="00232A5E"/>
    <w:rsid w:val="00232D5F"/>
    <w:rsid w:val="00233007"/>
    <w:rsid w:val="002330E0"/>
    <w:rsid w:val="00233276"/>
    <w:rsid w:val="002332C5"/>
    <w:rsid w:val="0023333B"/>
    <w:rsid w:val="00233378"/>
    <w:rsid w:val="00233486"/>
    <w:rsid w:val="0023367E"/>
    <w:rsid w:val="0023424A"/>
    <w:rsid w:val="002348FF"/>
    <w:rsid w:val="00234EF5"/>
    <w:rsid w:val="00235004"/>
    <w:rsid w:val="00235EA8"/>
    <w:rsid w:val="00235F4E"/>
    <w:rsid w:val="002363B6"/>
    <w:rsid w:val="0023663B"/>
    <w:rsid w:val="00236AE1"/>
    <w:rsid w:val="00236B50"/>
    <w:rsid w:val="00236D06"/>
    <w:rsid w:val="002372AD"/>
    <w:rsid w:val="0023782B"/>
    <w:rsid w:val="00237A3F"/>
    <w:rsid w:val="00237D07"/>
    <w:rsid w:val="00237F1A"/>
    <w:rsid w:val="00240142"/>
    <w:rsid w:val="0024078B"/>
    <w:rsid w:val="00240C8D"/>
    <w:rsid w:val="00240CB4"/>
    <w:rsid w:val="002410C7"/>
    <w:rsid w:val="00241345"/>
    <w:rsid w:val="002414C7"/>
    <w:rsid w:val="002415E3"/>
    <w:rsid w:val="002418FE"/>
    <w:rsid w:val="00241932"/>
    <w:rsid w:val="002420E3"/>
    <w:rsid w:val="00242262"/>
    <w:rsid w:val="002423BC"/>
    <w:rsid w:val="0024249F"/>
    <w:rsid w:val="0024251F"/>
    <w:rsid w:val="002426E6"/>
    <w:rsid w:val="00242B8B"/>
    <w:rsid w:val="00242DF7"/>
    <w:rsid w:val="00243154"/>
    <w:rsid w:val="002443E5"/>
    <w:rsid w:val="002447C0"/>
    <w:rsid w:val="00244968"/>
    <w:rsid w:val="00244995"/>
    <w:rsid w:val="00245480"/>
    <w:rsid w:val="002455B7"/>
    <w:rsid w:val="0024567C"/>
    <w:rsid w:val="00245D80"/>
    <w:rsid w:val="00245E56"/>
    <w:rsid w:val="002460A1"/>
    <w:rsid w:val="00246385"/>
    <w:rsid w:val="00246607"/>
    <w:rsid w:val="0024686B"/>
    <w:rsid w:val="00246AD9"/>
    <w:rsid w:val="00246D4C"/>
    <w:rsid w:val="00246E74"/>
    <w:rsid w:val="0024714A"/>
    <w:rsid w:val="002471CC"/>
    <w:rsid w:val="00247213"/>
    <w:rsid w:val="00247727"/>
    <w:rsid w:val="00247B7A"/>
    <w:rsid w:val="00247DDC"/>
    <w:rsid w:val="0025044D"/>
    <w:rsid w:val="00250D08"/>
    <w:rsid w:val="002510EB"/>
    <w:rsid w:val="002511E0"/>
    <w:rsid w:val="00251956"/>
    <w:rsid w:val="002521FB"/>
    <w:rsid w:val="002522D2"/>
    <w:rsid w:val="002527A2"/>
    <w:rsid w:val="00252AD1"/>
    <w:rsid w:val="00252EB1"/>
    <w:rsid w:val="00253C8F"/>
    <w:rsid w:val="00253F2C"/>
    <w:rsid w:val="002546C8"/>
    <w:rsid w:val="00254A0A"/>
    <w:rsid w:val="00254A0B"/>
    <w:rsid w:val="00254DEF"/>
    <w:rsid w:val="00255077"/>
    <w:rsid w:val="00255AC2"/>
    <w:rsid w:val="00255C84"/>
    <w:rsid w:val="00255F1E"/>
    <w:rsid w:val="0025624C"/>
    <w:rsid w:val="002563A4"/>
    <w:rsid w:val="0025648B"/>
    <w:rsid w:val="0025662B"/>
    <w:rsid w:val="00256638"/>
    <w:rsid w:val="00256A1D"/>
    <w:rsid w:val="00256B53"/>
    <w:rsid w:val="00256D54"/>
    <w:rsid w:val="00257018"/>
    <w:rsid w:val="00257165"/>
    <w:rsid w:val="002573E4"/>
    <w:rsid w:val="00257472"/>
    <w:rsid w:val="00257BA8"/>
    <w:rsid w:val="00257CFC"/>
    <w:rsid w:val="00257DDD"/>
    <w:rsid w:val="00257E27"/>
    <w:rsid w:val="00260187"/>
    <w:rsid w:val="002608D9"/>
    <w:rsid w:val="002608E4"/>
    <w:rsid w:val="00260C15"/>
    <w:rsid w:val="00260D19"/>
    <w:rsid w:val="00260D78"/>
    <w:rsid w:val="00261680"/>
    <w:rsid w:val="00261752"/>
    <w:rsid w:val="00261A11"/>
    <w:rsid w:val="00262492"/>
    <w:rsid w:val="0026252C"/>
    <w:rsid w:val="00262F24"/>
    <w:rsid w:val="00263228"/>
    <w:rsid w:val="0026324E"/>
    <w:rsid w:val="002632D0"/>
    <w:rsid w:val="00263396"/>
    <w:rsid w:val="00263AA3"/>
    <w:rsid w:val="00263D06"/>
    <w:rsid w:val="00263DF3"/>
    <w:rsid w:val="002640A8"/>
    <w:rsid w:val="00264365"/>
    <w:rsid w:val="002646C7"/>
    <w:rsid w:val="002649EE"/>
    <w:rsid w:val="00264B8F"/>
    <w:rsid w:val="002651A1"/>
    <w:rsid w:val="00265675"/>
    <w:rsid w:val="00265981"/>
    <w:rsid w:val="002659F0"/>
    <w:rsid w:val="00265AAC"/>
    <w:rsid w:val="00265B2B"/>
    <w:rsid w:val="00265B44"/>
    <w:rsid w:val="00265C85"/>
    <w:rsid w:val="00265E5F"/>
    <w:rsid w:val="00266231"/>
    <w:rsid w:val="00267B62"/>
    <w:rsid w:val="00267E3C"/>
    <w:rsid w:val="002702FF"/>
    <w:rsid w:val="00270651"/>
    <w:rsid w:val="00270684"/>
    <w:rsid w:val="00270723"/>
    <w:rsid w:val="00270B49"/>
    <w:rsid w:val="00270C0C"/>
    <w:rsid w:val="00270D15"/>
    <w:rsid w:val="00271080"/>
    <w:rsid w:val="00271451"/>
    <w:rsid w:val="002716CA"/>
    <w:rsid w:val="00271A41"/>
    <w:rsid w:val="00271C8A"/>
    <w:rsid w:val="00271DD6"/>
    <w:rsid w:val="00272238"/>
    <w:rsid w:val="00272310"/>
    <w:rsid w:val="00272718"/>
    <w:rsid w:val="002729CB"/>
    <w:rsid w:val="00272A8D"/>
    <w:rsid w:val="00272D73"/>
    <w:rsid w:val="00272DE0"/>
    <w:rsid w:val="00273315"/>
    <w:rsid w:val="002733C1"/>
    <w:rsid w:val="002734E2"/>
    <w:rsid w:val="00273D69"/>
    <w:rsid w:val="00273E17"/>
    <w:rsid w:val="00274047"/>
    <w:rsid w:val="002742F8"/>
    <w:rsid w:val="00274892"/>
    <w:rsid w:val="00274DBC"/>
    <w:rsid w:val="00275667"/>
    <w:rsid w:val="002756B6"/>
    <w:rsid w:val="00275CA6"/>
    <w:rsid w:val="00275E98"/>
    <w:rsid w:val="002761CE"/>
    <w:rsid w:val="002763A6"/>
    <w:rsid w:val="00276438"/>
    <w:rsid w:val="00276689"/>
    <w:rsid w:val="0027679A"/>
    <w:rsid w:val="002768DC"/>
    <w:rsid w:val="002773DE"/>
    <w:rsid w:val="00277824"/>
    <w:rsid w:val="00277C4B"/>
    <w:rsid w:val="00280019"/>
    <w:rsid w:val="002801B1"/>
    <w:rsid w:val="00280609"/>
    <w:rsid w:val="00280F31"/>
    <w:rsid w:val="002813E8"/>
    <w:rsid w:val="00281501"/>
    <w:rsid w:val="00281513"/>
    <w:rsid w:val="002817AC"/>
    <w:rsid w:val="00282AB8"/>
    <w:rsid w:val="00282BB3"/>
    <w:rsid w:val="00283204"/>
    <w:rsid w:val="0028332A"/>
    <w:rsid w:val="002836C1"/>
    <w:rsid w:val="002838BD"/>
    <w:rsid w:val="00283B45"/>
    <w:rsid w:val="002848EB"/>
    <w:rsid w:val="00284919"/>
    <w:rsid w:val="00284F35"/>
    <w:rsid w:val="00284FB8"/>
    <w:rsid w:val="002851CA"/>
    <w:rsid w:val="002851F2"/>
    <w:rsid w:val="002851F8"/>
    <w:rsid w:val="002852D8"/>
    <w:rsid w:val="0028567E"/>
    <w:rsid w:val="0028589D"/>
    <w:rsid w:val="00285E9A"/>
    <w:rsid w:val="00285FA9"/>
    <w:rsid w:val="002862F2"/>
    <w:rsid w:val="002868A0"/>
    <w:rsid w:val="002868DE"/>
    <w:rsid w:val="00286960"/>
    <w:rsid w:val="00286996"/>
    <w:rsid w:val="00286F6F"/>
    <w:rsid w:val="00287273"/>
    <w:rsid w:val="002876B9"/>
    <w:rsid w:val="002877FC"/>
    <w:rsid w:val="00287A29"/>
    <w:rsid w:val="00287B73"/>
    <w:rsid w:val="00287D3B"/>
    <w:rsid w:val="0029047B"/>
    <w:rsid w:val="002904DB"/>
    <w:rsid w:val="002909CE"/>
    <w:rsid w:val="00290D44"/>
    <w:rsid w:val="0029114B"/>
    <w:rsid w:val="0029139A"/>
    <w:rsid w:val="00291544"/>
    <w:rsid w:val="002916C5"/>
    <w:rsid w:val="002917C0"/>
    <w:rsid w:val="00291AE6"/>
    <w:rsid w:val="00292177"/>
    <w:rsid w:val="002922CB"/>
    <w:rsid w:val="0029315A"/>
    <w:rsid w:val="00293253"/>
    <w:rsid w:val="0029494A"/>
    <w:rsid w:val="00294DCF"/>
    <w:rsid w:val="00295020"/>
    <w:rsid w:val="002950F5"/>
    <w:rsid w:val="002951A1"/>
    <w:rsid w:val="00295263"/>
    <w:rsid w:val="00295530"/>
    <w:rsid w:val="00295E9B"/>
    <w:rsid w:val="00296608"/>
    <w:rsid w:val="00296673"/>
    <w:rsid w:val="002968DB"/>
    <w:rsid w:val="00296F16"/>
    <w:rsid w:val="0029736A"/>
    <w:rsid w:val="002978F1"/>
    <w:rsid w:val="00297AF2"/>
    <w:rsid w:val="00297C18"/>
    <w:rsid w:val="002A0104"/>
    <w:rsid w:val="002A0246"/>
    <w:rsid w:val="002A0580"/>
    <w:rsid w:val="002A0803"/>
    <w:rsid w:val="002A0951"/>
    <w:rsid w:val="002A0C52"/>
    <w:rsid w:val="002A0D3B"/>
    <w:rsid w:val="002A106B"/>
    <w:rsid w:val="002A1BBD"/>
    <w:rsid w:val="002A1DFD"/>
    <w:rsid w:val="002A2086"/>
    <w:rsid w:val="002A20DE"/>
    <w:rsid w:val="002A22D2"/>
    <w:rsid w:val="002A23EE"/>
    <w:rsid w:val="002A2640"/>
    <w:rsid w:val="002A28FA"/>
    <w:rsid w:val="002A2C3A"/>
    <w:rsid w:val="002A2EEE"/>
    <w:rsid w:val="002A2F9C"/>
    <w:rsid w:val="002A3067"/>
    <w:rsid w:val="002A30CE"/>
    <w:rsid w:val="002A3576"/>
    <w:rsid w:val="002A35DB"/>
    <w:rsid w:val="002A3759"/>
    <w:rsid w:val="002A38C2"/>
    <w:rsid w:val="002A3C2C"/>
    <w:rsid w:val="002A3D0E"/>
    <w:rsid w:val="002A3F58"/>
    <w:rsid w:val="002A40CD"/>
    <w:rsid w:val="002A41F3"/>
    <w:rsid w:val="002A448E"/>
    <w:rsid w:val="002A4501"/>
    <w:rsid w:val="002A4603"/>
    <w:rsid w:val="002A500B"/>
    <w:rsid w:val="002A505E"/>
    <w:rsid w:val="002A50D9"/>
    <w:rsid w:val="002A534A"/>
    <w:rsid w:val="002A5442"/>
    <w:rsid w:val="002A57EC"/>
    <w:rsid w:val="002A59AB"/>
    <w:rsid w:val="002A5C19"/>
    <w:rsid w:val="002A5C87"/>
    <w:rsid w:val="002A628E"/>
    <w:rsid w:val="002A6649"/>
    <w:rsid w:val="002A6752"/>
    <w:rsid w:val="002A6D2A"/>
    <w:rsid w:val="002A6DB4"/>
    <w:rsid w:val="002A6F25"/>
    <w:rsid w:val="002A71D5"/>
    <w:rsid w:val="002A7BC8"/>
    <w:rsid w:val="002B0181"/>
    <w:rsid w:val="002B0AAD"/>
    <w:rsid w:val="002B0CF2"/>
    <w:rsid w:val="002B0FBC"/>
    <w:rsid w:val="002B1A2A"/>
    <w:rsid w:val="002B1CB8"/>
    <w:rsid w:val="002B1FAB"/>
    <w:rsid w:val="002B22B1"/>
    <w:rsid w:val="002B25B9"/>
    <w:rsid w:val="002B269E"/>
    <w:rsid w:val="002B27EC"/>
    <w:rsid w:val="002B2A60"/>
    <w:rsid w:val="002B2D37"/>
    <w:rsid w:val="002B2D70"/>
    <w:rsid w:val="002B32C3"/>
    <w:rsid w:val="002B3AA9"/>
    <w:rsid w:val="002B3FDC"/>
    <w:rsid w:val="002B4182"/>
    <w:rsid w:val="002B4613"/>
    <w:rsid w:val="002B4ADE"/>
    <w:rsid w:val="002B4CEF"/>
    <w:rsid w:val="002B4D06"/>
    <w:rsid w:val="002B592A"/>
    <w:rsid w:val="002B5B25"/>
    <w:rsid w:val="002B5BC0"/>
    <w:rsid w:val="002B5CA6"/>
    <w:rsid w:val="002B5EA3"/>
    <w:rsid w:val="002B672F"/>
    <w:rsid w:val="002B6982"/>
    <w:rsid w:val="002B6BA9"/>
    <w:rsid w:val="002B6F05"/>
    <w:rsid w:val="002B764F"/>
    <w:rsid w:val="002C00BF"/>
    <w:rsid w:val="002C047F"/>
    <w:rsid w:val="002C092F"/>
    <w:rsid w:val="002C1095"/>
    <w:rsid w:val="002C141A"/>
    <w:rsid w:val="002C16BC"/>
    <w:rsid w:val="002C1704"/>
    <w:rsid w:val="002C1783"/>
    <w:rsid w:val="002C21DB"/>
    <w:rsid w:val="002C23AE"/>
    <w:rsid w:val="002C2658"/>
    <w:rsid w:val="002C3B82"/>
    <w:rsid w:val="002C3BAB"/>
    <w:rsid w:val="002C3D9B"/>
    <w:rsid w:val="002C3E72"/>
    <w:rsid w:val="002C3FFF"/>
    <w:rsid w:val="002C41B5"/>
    <w:rsid w:val="002C45D1"/>
    <w:rsid w:val="002C4806"/>
    <w:rsid w:val="002C4BCF"/>
    <w:rsid w:val="002C51A5"/>
    <w:rsid w:val="002C5434"/>
    <w:rsid w:val="002C5461"/>
    <w:rsid w:val="002C5644"/>
    <w:rsid w:val="002C5E14"/>
    <w:rsid w:val="002C678D"/>
    <w:rsid w:val="002C6ABF"/>
    <w:rsid w:val="002C6B22"/>
    <w:rsid w:val="002C6B33"/>
    <w:rsid w:val="002C76C5"/>
    <w:rsid w:val="002C76F3"/>
    <w:rsid w:val="002C7887"/>
    <w:rsid w:val="002C78F5"/>
    <w:rsid w:val="002D02B0"/>
    <w:rsid w:val="002D065A"/>
    <w:rsid w:val="002D0D3E"/>
    <w:rsid w:val="002D13CE"/>
    <w:rsid w:val="002D1457"/>
    <w:rsid w:val="002D1714"/>
    <w:rsid w:val="002D186C"/>
    <w:rsid w:val="002D1ACD"/>
    <w:rsid w:val="002D1EFB"/>
    <w:rsid w:val="002D1F29"/>
    <w:rsid w:val="002D212D"/>
    <w:rsid w:val="002D215D"/>
    <w:rsid w:val="002D2956"/>
    <w:rsid w:val="002D2B53"/>
    <w:rsid w:val="002D2E21"/>
    <w:rsid w:val="002D2E82"/>
    <w:rsid w:val="002D2EA3"/>
    <w:rsid w:val="002D3CBF"/>
    <w:rsid w:val="002D46F1"/>
    <w:rsid w:val="002D4782"/>
    <w:rsid w:val="002D519D"/>
    <w:rsid w:val="002D5331"/>
    <w:rsid w:val="002D56B8"/>
    <w:rsid w:val="002D5829"/>
    <w:rsid w:val="002D5DF0"/>
    <w:rsid w:val="002D5EE8"/>
    <w:rsid w:val="002D5F76"/>
    <w:rsid w:val="002D5FB1"/>
    <w:rsid w:val="002D601D"/>
    <w:rsid w:val="002D62F9"/>
    <w:rsid w:val="002D632F"/>
    <w:rsid w:val="002D64B5"/>
    <w:rsid w:val="002D684A"/>
    <w:rsid w:val="002D6BDC"/>
    <w:rsid w:val="002D6EEE"/>
    <w:rsid w:val="002D6FF3"/>
    <w:rsid w:val="002D7147"/>
    <w:rsid w:val="002D72A1"/>
    <w:rsid w:val="002D798E"/>
    <w:rsid w:val="002D79A0"/>
    <w:rsid w:val="002E02B7"/>
    <w:rsid w:val="002E02D5"/>
    <w:rsid w:val="002E031B"/>
    <w:rsid w:val="002E0D8A"/>
    <w:rsid w:val="002E0D8C"/>
    <w:rsid w:val="002E0EDA"/>
    <w:rsid w:val="002E10F2"/>
    <w:rsid w:val="002E1D26"/>
    <w:rsid w:val="002E2061"/>
    <w:rsid w:val="002E20B5"/>
    <w:rsid w:val="002E248F"/>
    <w:rsid w:val="002E25F4"/>
    <w:rsid w:val="002E2878"/>
    <w:rsid w:val="002E2B73"/>
    <w:rsid w:val="002E2B90"/>
    <w:rsid w:val="002E2BDD"/>
    <w:rsid w:val="002E2E9C"/>
    <w:rsid w:val="002E35FE"/>
    <w:rsid w:val="002E418B"/>
    <w:rsid w:val="002E4357"/>
    <w:rsid w:val="002E4784"/>
    <w:rsid w:val="002E4837"/>
    <w:rsid w:val="002E489A"/>
    <w:rsid w:val="002E4979"/>
    <w:rsid w:val="002E4B0C"/>
    <w:rsid w:val="002E4D7D"/>
    <w:rsid w:val="002E4E5C"/>
    <w:rsid w:val="002E4FA3"/>
    <w:rsid w:val="002E5478"/>
    <w:rsid w:val="002E5529"/>
    <w:rsid w:val="002E5956"/>
    <w:rsid w:val="002E5CD3"/>
    <w:rsid w:val="002E5D07"/>
    <w:rsid w:val="002E5DB7"/>
    <w:rsid w:val="002E5F1A"/>
    <w:rsid w:val="002E622B"/>
    <w:rsid w:val="002E675A"/>
    <w:rsid w:val="002E6905"/>
    <w:rsid w:val="002E7518"/>
    <w:rsid w:val="002E7521"/>
    <w:rsid w:val="002E7878"/>
    <w:rsid w:val="002E7935"/>
    <w:rsid w:val="002E7B13"/>
    <w:rsid w:val="002E7EF9"/>
    <w:rsid w:val="002F042C"/>
    <w:rsid w:val="002F08CD"/>
    <w:rsid w:val="002F08DA"/>
    <w:rsid w:val="002F10A6"/>
    <w:rsid w:val="002F1308"/>
    <w:rsid w:val="002F1471"/>
    <w:rsid w:val="002F1B82"/>
    <w:rsid w:val="002F1F8F"/>
    <w:rsid w:val="002F1FDB"/>
    <w:rsid w:val="002F20B4"/>
    <w:rsid w:val="002F21D5"/>
    <w:rsid w:val="002F23E1"/>
    <w:rsid w:val="002F240E"/>
    <w:rsid w:val="002F2541"/>
    <w:rsid w:val="002F29EF"/>
    <w:rsid w:val="002F2BE7"/>
    <w:rsid w:val="002F406E"/>
    <w:rsid w:val="002F4175"/>
    <w:rsid w:val="002F4596"/>
    <w:rsid w:val="002F4AB0"/>
    <w:rsid w:val="002F53B1"/>
    <w:rsid w:val="002F54A8"/>
    <w:rsid w:val="002F55FA"/>
    <w:rsid w:val="002F56DD"/>
    <w:rsid w:val="002F581B"/>
    <w:rsid w:val="002F597F"/>
    <w:rsid w:val="002F5CD6"/>
    <w:rsid w:val="002F5CFB"/>
    <w:rsid w:val="002F5F7A"/>
    <w:rsid w:val="002F666B"/>
    <w:rsid w:val="002F685C"/>
    <w:rsid w:val="002F6A82"/>
    <w:rsid w:val="002F6B94"/>
    <w:rsid w:val="002F6BF4"/>
    <w:rsid w:val="002F6C75"/>
    <w:rsid w:val="002F7596"/>
    <w:rsid w:val="002F7935"/>
    <w:rsid w:val="002F7A74"/>
    <w:rsid w:val="002F7C26"/>
    <w:rsid w:val="003001CB"/>
    <w:rsid w:val="00300705"/>
    <w:rsid w:val="003007C5"/>
    <w:rsid w:val="00300948"/>
    <w:rsid w:val="00300A8F"/>
    <w:rsid w:val="00300B73"/>
    <w:rsid w:val="00300DB2"/>
    <w:rsid w:val="00301221"/>
    <w:rsid w:val="0030122E"/>
    <w:rsid w:val="00301525"/>
    <w:rsid w:val="00301944"/>
    <w:rsid w:val="00301AC2"/>
    <w:rsid w:val="00301AEB"/>
    <w:rsid w:val="00301B80"/>
    <w:rsid w:val="00301E83"/>
    <w:rsid w:val="00302425"/>
    <w:rsid w:val="0030260B"/>
    <w:rsid w:val="00302957"/>
    <w:rsid w:val="00303984"/>
    <w:rsid w:val="00303FF8"/>
    <w:rsid w:val="0030429F"/>
    <w:rsid w:val="00304300"/>
    <w:rsid w:val="00304CAD"/>
    <w:rsid w:val="00305129"/>
    <w:rsid w:val="00305531"/>
    <w:rsid w:val="003058C7"/>
    <w:rsid w:val="00305C7D"/>
    <w:rsid w:val="003062EA"/>
    <w:rsid w:val="00306376"/>
    <w:rsid w:val="0030652D"/>
    <w:rsid w:val="00306A88"/>
    <w:rsid w:val="00306F95"/>
    <w:rsid w:val="0030744B"/>
    <w:rsid w:val="00307C10"/>
    <w:rsid w:val="00307F3C"/>
    <w:rsid w:val="00310329"/>
    <w:rsid w:val="0031034C"/>
    <w:rsid w:val="00310429"/>
    <w:rsid w:val="00310989"/>
    <w:rsid w:val="00310A77"/>
    <w:rsid w:val="0031110D"/>
    <w:rsid w:val="00311364"/>
    <w:rsid w:val="0031197E"/>
    <w:rsid w:val="00311BC7"/>
    <w:rsid w:val="00311DDF"/>
    <w:rsid w:val="0031206F"/>
    <w:rsid w:val="00312370"/>
    <w:rsid w:val="00312808"/>
    <w:rsid w:val="00312D2E"/>
    <w:rsid w:val="00313262"/>
    <w:rsid w:val="00313388"/>
    <w:rsid w:val="003134ED"/>
    <w:rsid w:val="00313811"/>
    <w:rsid w:val="00313B14"/>
    <w:rsid w:val="00313B98"/>
    <w:rsid w:val="00313CCE"/>
    <w:rsid w:val="003140E2"/>
    <w:rsid w:val="0031412B"/>
    <w:rsid w:val="00314510"/>
    <w:rsid w:val="00314547"/>
    <w:rsid w:val="00314BFE"/>
    <w:rsid w:val="00315230"/>
    <w:rsid w:val="0031541C"/>
    <w:rsid w:val="003158AA"/>
    <w:rsid w:val="00315F32"/>
    <w:rsid w:val="00316673"/>
    <w:rsid w:val="00316A13"/>
    <w:rsid w:val="00316A23"/>
    <w:rsid w:val="003171DD"/>
    <w:rsid w:val="0031726B"/>
    <w:rsid w:val="003172C6"/>
    <w:rsid w:val="00317470"/>
    <w:rsid w:val="00317799"/>
    <w:rsid w:val="00317DBA"/>
    <w:rsid w:val="00317F00"/>
    <w:rsid w:val="00320610"/>
    <w:rsid w:val="003206A6"/>
    <w:rsid w:val="00320D86"/>
    <w:rsid w:val="00320DC6"/>
    <w:rsid w:val="0032127E"/>
    <w:rsid w:val="003212CE"/>
    <w:rsid w:val="00321312"/>
    <w:rsid w:val="00321554"/>
    <w:rsid w:val="00321671"/>
    <w:rsid w:val="00321B21"/>
    <w:rsid w:val="00321DF2"/>
    <w:rsid w:val="003222C3"/>
    <w:rsid w:val="003222D0"/>
    <w:rsid w:val="0032235D"/>
    <w:rsid w:val="00322B6A"/>
    <w:rsid w:val="00322CC9"/>
    <w:rsid w:val="00323510"/>
    <w:rsid w:val="00323B6D"/>
    <w:rsid w:val="003248E7"/>
    <w:rsid w:val="00324D7E"/>
    <w:rsid w:val="00324E6B"/>
    <w:rsid w:val="00325320"/>
    <w:rsid w:val="00325432"/>
    <w:rsid w:val="003254EC"/>
    <w:rsid w:val="003254F1"/>
    <w:rsid w:val="00325820"/>
    <w:rsid w:val="00325F72"/>
    <w:rsid w:val="00326235"/>
    <w:rsid w:val="003269FE"/>
    <w:rsid w:val="00326A00"/>
    <w:rsid w:val="00326B7F"/>
    <w:rsid w:val="00326BE2"/>
    <w:rsid w:val="00326FF7"/>
    <w:rsid w:val="00327227"/>
    <w:rsid w:val="0032735C"/>
    <w:rsid w:val="00327402"/>
    <w:rsid w:val="00327450"/>
    <w:rsid w:val="00327569"/>
    <w:rsid w:val="00327FB2"/>
    <w:rsid w:val="00331095"/>
    <w:rsid w:val="003311A9"/>
    <w:rsid w:val="00332249"/>
    <w:rsid w:val="00332344"/>
    <w:rsid w:val="003324D5"/>
    <w:rsid w:val="0033283B"/>
    <w:rsid w:val="00332906"/>
    <w:rsid w:val="00332927"/>
    <w:rsid w:val="00332D6A"/>
    <w:rsid w:val="00333309"/>
    <w:rsid w:val="0033345B"/>
    <w:rsid w:val="003337BA"/>
    <w:rsid w:val="00333979"/>
    <w:rsid w:val="00333B7B"/>
    <w:rsid w:val="00334001"/>
    <w:rsid w:val="003340E7"/>
    <w:rsid w:val="003346B7"/>
    <w:rsid w:val="00334718"/>
    <w:rsid w:val="00334861"/>
    <w:rsid w:val="003349F2"/>
    <w:rsid w:val="00335154"/>
    <w:rsid w:val="00335343"/>
    <w:rsid w:val="00335B76"/>
    <w:rsid w:val="00335EF9"/>
    <w:rsid w:val="0033612F"/>
    <w:rsid w:val="003361D1"/>
    <w:rsid w:val="00336E94"/>
    <w:rsid w:val="003378F0"/>
    <w:rsid w:val="003408CE"/>
    <w:rsid w:val="0034096B"/>
    <w:rsid w:val="003412AE"/>
    <w:rsid w:val="003414C7"/>
    <w:rsid w:val="003415AA"/>
    <w:rsid w:val="00341819"/>
    <w:rsid w:val="00341DE6"/>
    <w:rsid w:val="0034212A"/>
    <w:rsid w:val="00342588"/>
    <w:rsid w:val="0034288F"/>
    <w:rsid w:val="00342A8F"/>
    <w:rsid w:val="00342D3E"/>
    <w:rsid w:val="00342D4C"/>
    <w:rsid w:val="00343A2E"/>
    <w:rsid w:val="00343D57"/>
    <w:rsid w:val="00343ED2"/>
    <w:rsid w:val="003441F0"/>
    <w:rsid w:val="0034440A"/>
    <w:rsid w:val="0034446F"/>
    <w:rsid w:val="00344681"/>
    <w:rsid w:val="0034489B"/>
    <w:rsid w:val="00344B55"/>
    <w:rsid w:val="003453E1"/>
    <w:rsid w:val="003455B2"/>
    <w:rsid w:val="003457FB"/>
    <w:rsid w:val="0034587B"/>
    <w:rsid w:val="00345B22"/>
    <w:rsid w:val="003461C6"/>
    <w:rsid w:val="003469F7"/>
    <w:rsid w:val="00346C8D"/>
    <w:rsid w:val="00346C98"/>
    <w:rsid w:val="00346E49"/>
    <w:rsid w:val="0034720E"/>
    <w:rsid w:val="003473B5"/>
    <w:rsid w:val="00347D8B"/>
    <w:rsid w:val="00347FDB"/>
    <w:rsid w:val="003501F2"/>
    <w:rsid w:val="00350782"/>
    <w:rsid w:val="00350BCE"/>
    <w:rsid w:val="00350E17"/>
    <w:rsid w:val="00351086"/>
    <w:rsid w:val="003513F5"/>
    <w:rsid w:val="00351471"/>
    <w:rsid w:val="00351655"/>
    <w:rsid w:val="00352DD4"/>
    <w:rsid w:val="00352F09"/>
    <w:rsid w:val="00353222"/>
    <w:rsid w:val="003533EA"/>
    <w:rsid w:val="00353639"/>
    <w:rsid w:val="0035370E"/>
    <w:rsid w:val="00353A1B"/>
    <w:rsid w:val="00353DA1"/>
    <w:rsid w:val="00353E5D"/>
    <w:rsid w:val="00353E9A"/>
    <w:rsid w:val="00354138"/>
    <w:rsid w:val="003545A3"/>
    <w:rsid w:val="003548AC"/>
    <w:rsid w:val="003548BD"/>
    <w:rsid w:val="00354A2E"/>
    <w:rsid w:val="00354EA8"/>
    <w:rsid w:val="0035536D"/>
    <w:rsid w:val="0035556D"/>
    <w:rsid w:val="00355813"/>
    <w:rsid w:val="00355EAB"/>
    <w:rsid w:val="00355F48"/>
    <w:rsid w:val="00356775"/>
    <w:rsid w:val="00356D32"/>
    <w:rsid w:val="00356D3B"/>
    <w:rsid w:val="00356FB0"/>
    <w:rsid w:val="00357112"/>
    <w:rsid w:val="003572DB"/>
    <w:rsid w:val="00360FAC"/>
    <w:rsid w:val="003614C9"/>
    <w:rsid w:val="00361574"/>
    <w:rsid w:val="003616B3"/>
    <w:rsid w:val="00361746"/>
    <w:rsid w:val="00362214"/>
    <w:rsid w:val="00362469"/>
    <w:rsid w:val="00362634"/>
    <w:rsid w:val="00362B52"/>
    <w:rsid w:val="00362E3F"/>
    <w:rsid w:val="003630D2"/>
    <w:rsid w:val="003632BC"/>
    <w:rsid w:val="003636BD"/>
    <w:rsid w:val="0036388E"/>
    <w:rsid w:val="00363BDE"/>
    <w:rsid w:val="003641F0"/>
    <w:rsid w:val="003643D7"/>
    <w:rsid w:val="003649C5"/>
    <w:rsid w:val="00364F2E"/>
    <w:rsid w:val="003656C8"/>
    <w:rsid w:val="0036579B"/>
    <w:rsid w:val="00365D7C"/>
    <w:rsid w:val="0036644C"/>
    <w:rsid w:val="003665DD"/>
    <w:rsid w:val="0036661F"/>
    <w:rsid w:val="00366671"/>
    <w:rsid w:val="00366B3D"/>
    <w:rsid w:val="00366D1B"/>
    <w:rsid w:val="00366FD2"/>
    <w:rsid w:val="0036723A"/>
    <w:rsid w:val="00367591"/>
    <w:rsid w:val="00367680"/>
    <w:rsid w:val="00367907"/>
    <w:rsid w:val="00367F0F"/>
    <w:rsid w:val="00370120"/>
    <w:rsid w:val="003702FD"/>
    <w:rsid w:val="003705FA"/>
    <w:rsid w:val="00370882"/>
    <w:rsid w:val="003708C1"/>
    <w:rsid w:val="00370CA3"/>
    <w:rsid w:val="00370F13"/>
    <w:rsid w:val="003711F7"/>
    <w:rsid w:val="003713B6"/>
    <w:rsid w:val="00371A16"/>
    <w:rsid w:val="00371EDD"/>
    <w:rsid w:val="00372151"/>
    <w:rsid w:val="00372883"/>
    <w:rsid w:val="003729D5"/>
    <w:rsid w:val="00372C8B"/>
    <w:rsid w:val="00372EA8"/>
    <w:rsid w:val="00373477"/>
    <w:rsid w:val="003734E5"/>
    <w:rsid w:val="00373908"/>
    <w:rsid w:val="00373A6C"/>
    <w:rsid w:val="00373BDC"/>
    <w:rsid w:val="00374406"/>
    <w:rsid w:val="0037469B"/>
    <w:rsid w:val="00374707"/>
    <w:rsid w:val="00374EC1"/>
    <w:rsid w:val="00375118"/>
    <w:rsid w:val="003757D6"/>
    <w:rsid w:val="00375B21"/>
    <w:rsid w:val="00375CDD"/>
    <w:rsid w:val="0037696D"/>
    <w:rsid w:val="00376B95"/>
    <w:rsid w:val="00376F5A"/>
    <w:rsid w:val="0037736F"/>
    <w:rsid w:val="0037738D"/>
    <w:rsid w:val="003773A9"/>
    <w:rsid w:val="00377B7E"/>
    <w:rsid w:val="003805F5"/>
    <w:rsid w:val="00380F6E"/>
    <w:rsid w:val="0038131E"/>
    <w:rsid w:val="00381508"/>
    <w:rsid w:val="00381823"/>
    <w:rsid w:val="00382099"/>
    <w:rsid w:val="00382734"/>
    <w:rsid w:val="00382A58"/>
    <w:rsid w:val="0038335C"/>
    <w:rsid w:val="00384222"/>
    <w:rsid w:val="00384569"/>
    <w:rsid w:val="003845C6"/>
    <w:rsid w:val="00384603"/>
    <w:rsid w:val="003849E2"/>
    <w:rsid w:val="00385367"/>
    <w:rsid w:val="00385AC5"/>
    <w:rsid w:val="00385B66"/>
    <w:rsid w:val="00385C67"/>
    <w:rsid w:val="00385E71"/>
    <w:rsid w:val="00385F32"/>
    <w:rsid w:val="003860E7"/>
    <w:rsid w:val="0038616D"/>
    <w:rsid w:val="00386336"/>
    <w:rsid w:val="0038669E"/>
    <w:rsid w:val="00387042"/>
    <w:rsid w:val="00387045"/>
    <w:rsid w:val="003875C6"/>
    <w:rsid w:val="00387756"/>
    <w:rsid w:val="003877E9"/>
    <w:rsid w:val="003878C5"/>
    <w:rsid w:val="00387A57"/>
    <w:rsid w:val="003906A0"/>
    <w:rsid w:val="0039070B"/>
    <w:rsid w:val="00390CB6"/>
    <w:rsid w:val="00390D69"/>
    <w:rsid w:val="00391334"/>
    <w:rsid w:val="0039136C"/>
    <w:rsid w:val="003915AE"/>
    <w:rsid w:val="0039166C"/>
    <w:rsid w:val="00391759"/>
    <w:rsid w:val="0039190C"/>
    <w:rsid w:val="00391AD1"/>
    <w:rsid w:val="00391C8A"/>
    <w:rsid w:val="00391E16"/>
    <w:rsid w:val="00391FFD"/>
    <w:rsid w:val="003923E3"/>
    <w:rsid w:val="003925E4"/>
    <w:rsid w:val="00392938"/>
    <w:rsid w:val="00392BA6"/>
    <w:rsid w:val="00392ECE"/>
    <w:rsid w:val="0039302C"/>
    <w:rsid w:val="003931CD"/>
    <w:rsid w:val="0039325A"/>
    <w:rsid w:val="00393431"/>
    <w:rsid w:val="00393715"/>
    <w:rsid w:val="00393FA0"/>
    <w:rsid w:val="003942A2"/>
    <w:rsid w:val="003943D5"/>
    <w:rsid w:val="003948B5"/>
    <w:rsid w:val="00394DC1"/>
    <w:rsid w:val="00395060"/>
    <w:rsid w:val="003951A6"/>
    <w:rsid w:val="0039523C"/>
    <w:rsid w:val="00395447"/>
    <w:rsid w:val="00396027"/>
    <w:rsid w:val="0039603A"/>
    <w:rsid w:val="00396A60"/>
    <w:rsid w:val="00396C17"/>
    <w:rsid w:val="0039709A"/>
    <w:rsid w:val="003972F9"/>
    <w:rsid w:val="00397A32"/>
    <w:rsid w:val="00397B60"/>
    <w:rsid w:val="00397CD8"/>
    <w:rsid w:val="003A08B6"/>
    <w:rsid w:val="003A0FC9"/>
    <w:rsid w:val="003A118B"/>
    <w:rsid w:val="003A14A7"/>
    <w:rsid w:val="003A1916"/>
    <w:rsid w:val="003A1A54"/>
    <w:rsid w:val="003A1AB2"/>
    <w:rsid w:val="003A1B41"/>
    <w:rsid w:val="003A1B90"/>
    <w:rsid w:val="003A1F9C"/>
    <w:rsid w:val="003A289C"/>
    <w:rsid w:val="003A2995"/>
    <w:rsid w:val="003A2D72"/>
    <w:rsid w:val="003A2DD4"/>
    <w:rsid w:val="003A2E08"/>
    <w:rsid w:val="003A3230"/>
    <w:rsid w:val="003A339A"/>
    <w:rsid w:val="003A3590"/>
    <w:rsid w:val="003A3730"/>
    <w:rsid w:val="003A3AD5"/>
    <w:rsid w:val="003A3B79"/>
    <w:rsid w:val="003A3C40"/>
    <w:rsid w:val="003A3CDE"/>
    <w:rsid w:val="003A408C"/>
    <w:rsid w:val="003A4477"/>
    <w:rsid w:val="003A4770"/>
    <w:rsid w:val="003A5146"/>
    <w:rsid w:val="003A548A"/>
    <w:rsid w:val="003A54B0"/>
    <w:rsid w:val="003A5B95"/>
    <w:rsid w:val="003A5D9F"/>
    <w:rsid w:val="003A6611"/>
    <w:rsid w:val="003A6C14"/>
    <w:rsid w:val="003A6FEB"/>
    <w:rsid w:val="003A706C"/>
    <w:rsid w:val="003A78E9"/>
    <w:rsid w:val="003A7A7A"/>
    <w:rsid w:val="003A7FE1"/>
    <w:rsid w:val="003B02DA"/>
    <w:rsid w:val="003B050E"/>
    <w:rsid w:val="003B085A"/>
    <w:rsid w:val="003B09B3"/>
    <w:rsid w:val="003B0BA1"/>
    <w:rsid w:val="003B0D0D"/>
    <w:rsid w:val="003B171A"/>
    <w:rsid w:val="003B17E0"/>
    <w:rsid w:val="003B1824"/>
    <w:rsid w:val="003B1918"/>
    <w:rsid w:val="003B1945"/>
    <w:rsid w:val="003B1A74"/>
    <w:rsid w:val="003B1A89"/>
    <w:rsid w:val="003B1BCF"/>
    <w:rsid w:val="003B1C22"/>
    <w:rsid w:val="003B2103"/>
    <w:rsid w:val="003B21B7"/>
    <w:rsid w:val="003B2476"/>
    <w:rsid w:val="003B287E"/>
    <w:rsid w:val="003B2EE3"/>
    <w:rsid w:val="003B3041"/>
    <w:rsid w:val="003B396E"/>
    <w:rsid w:val="003B3D24"/>
    <w:rsid w:val="003B3DBA"/>
    <w:rsid w:val="003B5367"/>
    <w:rsid w:val="003B5B21"/>
    <w:rsid w:val="003B5B9D"/>
    <w:rsid w:val="003B5D0B"/>
    <w:rsid w:val="003B5DC8"/>
    <w:rsid w:val="003B6E0A"/>
    <w:rsid w:val="003B7489"/>
    <w:rsid w:val="003B7748"/>
    <w:rsid w:val="003B779C"/>
    <w:rsid w:val="003B7974"/>
    <w:rsid w:val="003B7D45"/>
    <w:rsid w:val="003B7EBC"/>
    <w:rsid w:val="003C0541"/>
    <w:rsid w:val="003C091A"/>
    <w:rsid w:val="003C0A56"/>
    <w:rsid w:val="003C0B4B"/>
    <w:rsid w:val="003C0F4E"/>
    <w:rsid w:val="003C1802"/>
    <w:rsid w:val="003C1B19"/>
    <w:rsid w:val="003C1C9C"/>
    <w:rsid w:val="003C1CDE"/>
    <w:rsid w:val="003C239E"/>
    <w:rsid w:val="003C25E4"/>
    <w:rsid w:val="003C26C3"/>
    <w:rsid w:val="003C270D"/>
    <w:rsid w:val="003C276B"/>
    <w:rsid w:val="003C2A68"/>
    <w:rsid w:val="003C3225"/>
    <w:rsid w:val="003C32FB"/>
    <w:rsid w:val="003C3388"/>
    <w:rsid w:val="003C34C4"/>
    <w:rsid w:val="003C3CAF"/>
    <w:rsid w:val="003C3EB5"/>
    <w:rsid w:val="003C43FA"/>
    <w:rsid w:val="003C47C3"/>
    <w:rsid w:val="003C4B7F"/>
    <w:rsid w:val="003C4CBA"/>
    <w:rsid w:val="003C4FAE"/>
    <w:rsid w:val="003C50B4"/>
    <w:rsid w:val="003C51EB"/>
    <w:rsid w:val="003C5D0C"/>
    <w:rsid w:val="003C5F2C"/>
    <w:rsid w:val="003C5F3A"/>
    <w:rsid w:val="003C62BF"/>
    <w:rsid w:val="003C641E"/>
    <w:rsid w:val="003C64AD"/>
    <w:rsid w:val="003C66DC"/>
    <w:rsid w:val="003C6BE7"/>
    <w:rsid w:val="003C7080"/>
    <w:rsid w:val="003C755D"/>
    <w:rsid w:val="003C770C"/>
    <w:rsid w:val="003C7A6E"/>
    <w:rsid w:val="003D035C"/>
    <w:rsid w:val="003D0608"/>
    <w:rsid w:val="003D0615"/>
    <w:rsid w:val="003D0863"/>
    <w:rsid w:val="003D0A34"/>
    <w:rsid w:val="003D0B93"/>
    <w:rsid w:val="003D0E6E"/>
    <w:rsid w:val="003D169C"/>
    <w:rsid w:val="003D1D33"/>
    <w:rsid w:val="003D1F19"/>
    <w:rsid w:val="003D206D"/>
    <w:rsid w:val="003D2694"/>
    <w:rsid w:val="003D26C5"/>
    <w:rsid w:val="003D291C"/>
    <w:rsid w:val="003D2A00"/>
    <w:rsid w:val="003D3284"/>
    <w:rsid w:val="003D338C"/>
    <w:rsid w:val="003D33A4"/>
    <w:rsid w:val="003D3734"/>
    <w:rsid w:val="003D3DB4"/>
    <w:rsid w:val="003D407D"/>
    <w:rsid w:val="003D4135"/>
    <w:rsid w:val="003D430A"/>
    <w:rsid w:val="003D46BB"/>
    <w:rsid w:val="003D46E9"/>
    <w:rsid w:val="003D4798"/>
    <w:rsid w:val="003D4906"/>
    <w:rsid w:val="003D4B17"/>
    <w:rsid w:val="003D4C37"/>
    <w:rsid w:val="003D5523"/>
    <w:rsid w:val="003D56E4"/>
    <w:rsid w:val="003D5801"/>
    <w:rsid w:val="003D5CF4"/>
    <w:rsid w:val="003D5FD5"/>
    <w:rsid w:val="003D60BA"/>
    <w:rsid w:val="003D6291"/>
    <w:rsid w:val="003D6335"/>
    <w:rsid w:val="003D639A"/>
    <w:rsid w:val="003D6B21"/>
    <w:rsid w:val="003D6FA8"/>
    <w:rsid w:val="003D7220"/>
    <w:rsid w:val="003D7236"/>
    <w:rsid w:val="003D7697"/>
    <w:rsid w:val="003D794F"/>
    <w:rsid w:val="003D795F"/>
    <w:rsid w:val="003D7AA1"/>
    <w:rsid w:val="003E0279"/>
    <w:rsid w:val="003E04CA"/>
    <w:rsid w:val="003E0780"/>
    <w:rsid w:val="003E0D6C"/>
    <w:rsid w:val="003E0DA8"/>
    <w:rsid w:val="003E0F9C"/>
    <w:rsid w:val="003E1120"/>
    <w:rsid w:val="003E19B1"/>
    <w:rsid w:val="003E1E50"/>
    <w:rsid w:val="003E20EE"/>
    <w:rsid w:val="003E22EE"/>
    <w:rsid w:val="003E2E90"/>
    <w:rsid w:val="003E2EE7"/>
    <w:rsid w:val="003E3252"/>
    <w:rsid w:val="003E3966"/>
    <w:rsid w:val="003E4A4C"/>
    <w:rsid w:val="003E5336"/>
    <w:rsid w:val="003E59AC"/>
    <w:rsid w:val="003E5E42"/>
    <w:rsid w:val="003E6D7E"/>
    <w:rsid w:val="003E6DF3"/>
    <w:rsid w:val="003E7253"/>
    <w:rsid w:val="003E7586"/>
    <w:rsid w:val="003E79AC"/>
    <w:rsid w:val="003F00C6"/>
    <w:rsid w:val="003F079F"/>
    <w:rsid w:val="003F0920"/>
    <w:rsid w:val="003F09AC"/>
    <w:rsid w:val="003F1587"/>
    <w:rsid w:val="003F1988"/>
    <w:rsid w:val="003F1B33"/>
    <w:rsid w:val="003F1D7A"/>
    <w:rsid w:val="003F1E3C"/>
    <w:rsid w:val="003F21BF"/>
    <w:rsid w:val="003F22EE"/>
    <w:rsid w:val="003F2B8F"/>
    <w:rsid w:val="003F2C89"/>
    <w:rsid w:val="003F2F70"/>
    <w:rsid w:val="003F3059"/>
    <w:rsid w:val="003F31E5"/>
    <w:rsid w:val="003F32A0"/>
    <w:rsid w:val="003F369C"/>
    <w:rsid w:val="003F3C23"/>
    <w:rsid w:val="003F3E49"/>
    <w:rsid w:val="003F3FB2"/>
    <w:rsid w:val="003F3FD7"/>
    <w:rsid w:val="003F46BD"/>
    <w:rsid w:val="003F48D3"/>
    <w:rsid w:val="003F4CA1"/>
    <w:rsid w:val="003F4CB7"/>
    <w:rsid w:val="003F4EA4"/>
    <w:rsid w:val="003F55C1"/>
    <w:rsid w:val="003F574D"/>
    <w:rsid w:val="003F5913"/>
    <w:rsid w:val="003F5DE5"/>
    <w:rsid w:val="003F6017"/>
    <w:rsid w:val="003F6193"/>
    <w:rsid w:val="003F61AD"/>
    <w:rsid w:val="003F6234"/>
    <w:rsid w:val="003F62CA"/>
    <w:rsid w:val="003F6369"/>
    <w:rsid w:val="003F69F9"/>
    <w:rsid w:val="003F6E97"/>
    <w:rsid w:val="003F7064"/>
    <w:rsid w:val="003F714B"/>
    <w:rsid w:val="003F7161"/>
    <w:rsid w:val="003F7316"/>
    <w:rsid w:val="003F794F"/>
    <w:rsid w:val="003F7B64"/>
    <w:rsid w:val="003F7B8D"/>
    <w:rsid w:val="003F7CAC"/>
    <w:rsid w:val="004003FF"/>
    <w:rsid w:val="0040116F"/>
    <w:rsid w:val="00401601"/>
    <w:rsid w:val="004019B5"/>
    <w:rsid w:val="00401C16"/>
    <w:rsid w:val="00402022"/>
    <w:rsid w:val="004028DC"/>
    <w:rsid w:val="00403061"/>
    <w:rsid w:val="00403106"/>
    <w:rsid w:val="00403847"/>
    <w:rsid w:val="00403925"/>
    <w:rsid w:val="00403945"/>
    <w:rsid w:val="00403BF4"/>
    <w:rsid w:val="00403D43"/>
    <w:rsid w:val="00404011"/>
    <w:rsid w:val="004044F5"/>
    <w:rsid w:val="00405117"/>
    <w:rsid w:val="004051DC"/>
    <w:rsid w:val="00405458"/>
    <w:rsid w:val="004056AD"/>
    <w:rsid w:val="004065BE"/>
    <w:rsid w:val="004065D8"/>
    <w:rsid w:val="00406728"/>
    <w:rsid w:val="00406809"/>
    <w:rsid w:val="00406CB4"/>
    <w:rsid w:val="00406E83"/>
    <w:rsid w:val="00407367"/>
    <w:rsid w:val="004078E3"/>
    <w:rsid w:val="0041036D"/>
    <w:rsid w:val="004109EF"/>
    <w:rsid w:val="00411906"/>
    <w:rsid w:val="00411C62"/>
    <w:rsid w:val="00411CBE"/>
    <w:rsid w:val="00412289"/>
    <w:rsid w:val="004122B6"/>
    <w:rsid w:val="00412323"/>
    <w:rsid w:val="00412734"/>
    <w:rsid w:val="0041285E"/>
    <w:rsid w:val="00412C06"/>
    <w:rsid w:val="00412C71"/>
    <w:rsid w:val="00412D06"/>
    <w:rsid w:val="00413006"/>
    <w:rsid w:val="004133C8"/>
    <w:rsid w:val="00414047"/>
    <w:rsid w:val="00414844"/>
    <w:rsid w:val="00414B0A"/>
    <w:rsid w:val="00415166"/>
    <w:rsid w:val="004159C0"/>
    <w:rsid w:val="004159FA"/>
    <w:rsid w:val="00415ABC"/>
    <w:rsid w:val="00415C6A"/>
    <w:rsid w:val="00416A2C"/>
    <w:rsid w:val="004171F9"/>
    <w:rsid w:val="004172F8"/>
    <w:rsid w:val="00417713"/>
    <w:rsid w:val="00417996"/>
    <w:rsid w:val="00417FE4"/>
    <w:rsid w:val="00420045"/>
    <w:rsid w:val="0042016A"/>
    <w:rsid w:val="00420474"/>
    <w:rsid w:val="00420C9F"/>
    <w:rsid w:val="00420F64"/>
    <w:rsid w:val="00420FF9"/>
    <w:rsid w:val="00421120"/>
    <w:rsid w:val="00421155"/>
    <w:rsid w:val="00421CCC"/>
    <w:rsid w:val="00421D00"/>
    <w:rsid w:val="0042208A"/>
    <w:rsid w:val="004222E9"/>
    <w:rsid w:val="00422460"/>
    <w:rsid w:val="00422D92"/>
    <w:rsid w:val="00422E05"/>
    <w:rsid w:val="0042328D"/>
    <w:rsid w:val="0042336F"/>
    <w:rsid w:val="00423394"/>
    <w:rsid w:val="004242D8"/>
    <w:rsid w:val="00424379"/>
    <w:rsid w:val="004243A7"/>
    <w:rsid w:val="00424507"/>
    <w:rsid w:val="00424525"/>
    <w:rsid w:val="0042476E"/>
    <w:rsid w:val="00424A2E"/>
    <w:rsid w:val="00424B27"/>
    <w:rsid w:val="00424B7C"/>
    <w:rsid w:val="00424C22"/>
    <w:rsid w:val="0042519C"/>
    <w:rsid w:val="00425211"/>
    <w:rsid w:val="004253B2"/>
    <w:rsid w:val="00425952"/>
    <w:rsid w:val="00425C90"/>
    <w:rsid w:val="00425D5B"/>
    <w:rsid w:val="00425F02"/>
    <w:rsid w:val="00426016"/>
    <w:rsid w:val="004265F4"/>
    <w:rsid w:val="004267ED"/>
    <w:rsid w:val="00426889"/>
    <w:rsid w:val="00426BB1"/>
    <w:rsid w:val="004277F4"/>
    <w:rsid w:val="00427A91"/>
    <w:rsid w:val="00427B4A"/>
    <w:rsid w:val="00427E0A"/>
    <w:rsid w:val="00427E81"/>
    <w:rsid w:val="00430AF1"/>
    <w:rsid w:val="0043108B"/>
    <w:rsid w:val="004313AF"/>
    <w:rsid w:val="0043165B"/>
    <w:rsid w:val="004316C4"/>
    <w:rsid w:val="00431947"/>
    <w:rsid w:val="004319FD"/>
    <w:rsid w:val="00431CF7"/>
    <w:rsid w:val="00431D84"/>
    <w:rsid w:val="00432043"/>
    <w:rsid w:val="0043218E"/>
    <w:rsid w:val="0043271C"/>
    <w:rsid w:val="004329CF"/>
    <w:rsid w:val="00432BD1"/>
    <w:rsid w:val="00433190"/>
    <w:rsid w:val="00433817"/>
    <w:rsid w:val="00433B40"/>
    <w:rsid w:val="00433B45"/>
    <w:rsid w:val="00433D0E"/>
    <w:rsid w:val="00434438"/>
    <w:rsid w:val="00435829"/>
    <w:rsid w:val="00436160"/>
    <w:rsid w:val="004366D1"/>
    <w:rsid w:val="00437032"/>
    <w:rsid w:val="004372CB"/>
    <w:rsid w:val="0044002C"/>
    <w:rsid w:val="004402F3"/>
    <w:rsid w:val="0044043A"/>
    <w:rsid w:val="0044054F"/>
    <w:rsid w:val="00440611"/>
    <w:rsid w:val="0044096A"/>
    <w:rsid w:val="00440A0C"/>
    <w:rsid w:val="00440A9D"/>
    <w:rsid w:val="00440B3A"/>
    <w:rsid w:val="00440B4C"/>
    <w:rsid w:val="004418A7"/>
    <w:rsid w:val="00441F3A"/>
    <w:rsid w:val="00442146"/>
    <w:rsid w:val="00442441"/>
    <w:rsid w:val="00442556"/>
    <w:rsid w:val="00442675"/>
    <w:rsid w:val="00442BC6"/>
    <w:rsid w:val="00442E15"/>
    <w:rsid w:val="00442E5B"/>
    <w:rsid w:val="00443AAF"/>
    <w:rsid w:val="00443BDC"/>
    <w:rsid w:val="00444465"/>
    <w:rsid w:val="004446C8"/>
    <w:rsid w:val="004446CE"/>
    <w:rsid w:val="004449D4"/>
    <w:rsid w:val="00444CB4"/>
    <w:rsid w:val="00444CF3"/>
    <w:rsid w:val="00444E81"/>
    <w:rsid w:val="0044532B"/>
    <w:rsid w:val="004458E6"/>
    <w:rsid w:val="00445A87"/>
    <w:rsid w:val="004462BC"/>
    <w:rsid w:val="0044635C"/>
    <w:rsid w:val="004469DB"/>
    <w:rsid w:val="004470D8"/>
    <w:rsid w:val="00447359"/>
    <w:rsid w:val="004473FD"/>
    <w:rsid w:val="00447662"/>
    <w:rsid w:val="00447702"/>
    <w:rsid w:val="0044792E"/>
    <w:rsid w:val="00447B38"/>
    <w:rsid w:val="00447C99"/>
    <w:rsid w:val="00450357"/>
    <w:rsid w:val="00450D54"/>
    <w:rsid w:val="00450FD3"/>
    <w:rsid w:val="00451389"/>
    <w:rsid w:val="0045167B"/>
    <w:rsid w:val="00451959"/>
    <w:rsid w:val="0045195C"/>
    <w:rsid w:val="00451A05"/>
    <w:rsid w:val="00451A36"/>
    <w:rsid w:val="00451E08"/>
    <w:rsid w:val="00451F59"/>
    <w:rsid w:val="0045219E"/>
    <w:rsid w:val="00452201"/>
    <w:rsid w:val="00452359"/>
    <w:rsid w:val="004524E6"/>
    <w:rsid w:val="004525AD"/>
    <w:rsid w:val="0045281A"/>
    <w:rsid w:val="00452894"/>
    <w:rsid w:val="00452BC5"/>
    <w:rsid w:val="00452C42"/>
    <w:rsid w:val="00453097"/>
    <w:rsid w:val="00453515"/>
    <w:rsid w:val="0045364C"/>
    <w:rsid w:val="00453BF1"/>
    <w:rsid w:val="00453DB7"/>
    <w:rsid w:val="004549F6"/>
    <w:rsid w:val="00454C4D"/>
    <w:rsid w:val="00454CEE"/>
    <w:rsid w:val="00454DB2"/>
    <w:rsid w:val="00454E98"/>
    <w:rsid w:val="00454EBD"/>
    <w:rsid w:val="0045553A"/>
    <w:rsid w:val="004555CA"/>
    <w:rsid w:val="00455987"/>
    <w:rsid w:val="004560E3"/>
    <w:rsid w:val="0045643D"/>
    <w:rsid w:val="004567E3"/>
    <w:rsid w:val="00456E97"/>
    <w:rsid w:val="00457020"/>
    <w:rsid w:val="004570AF"/>
    <w:rsid w:val="00457372"/>
    <w:rsid w:val="004576B3"/>
    <w:rsid w:val="00457B8C"/>
    <w:rsid w:val="00457BA3"/>
    <w:rsid w:val="00460095"/>
    <w:rsid w:val="0046050B"/>
    <w:rsid w:val="004607C1"/>
    <w:rsid w:val="00460A3E"/>
    <w:rsid w:val="00460A62"/>
    <w:rsid w:val="00460F26"/>
    <w:rsid w:val="00460F81"/>
    <w:rsid w:val="004611D8"/>
    <w:rsid w:val="00461229"/>
    <w:rsid w:val="00461442"/>
    <w:rsid w:val="00461846"/>
    <w:rsid w:val="004622E8"/>
    <w:rsid w:val="004624AD"/>
    <w:rsid w:val="004625AF"/>
    <w:rsid w:val="004629C7"/>
    <w:rsid w:val="00462EE3"/>
    <w:rsid w:val="0046316B"/>
    <w:rsid w:val="004634B6"/>
    <w:rsid w:val="0046387C"/>
    <w:rsid w:val="004638EF"/>
    <w:rsid w:val="00463C93"/>
    <w:rsid w:val="00463F47"/>
    <w:rsid w:val="00463F96"/>
    <w:rsid w:val="0046412D"/>
    <w:rsid w:val="00464295"/>
    <w:rsid w:val="00464375"/>
    <w:rsid w:val="00464EAF"/>
    <w:rsid w:val="0046513E"/>
    <w:rsid w:val="004652CF"/>
    <w:rsid w:val="00465329"/>
    <w:rsid w:val="00465333"/>
    <w:rsid w:val="004653D5"/>
    <w:rsid w:val="00465555"/>
    <w:rsid w:val="0046568A"/>
    <w:rsid w:val="00465DE2"/>
    <w:rsid w:val="00466267"/>
    <w:rsid w:val="004667EC"/>
    <w:rsid w:val="0046695D"/>
    <w:rsid w:val="00466C1D"/>
    <w:rsid w:val="00466D6F"/>
    <w:rsid w:val="0046701D"/>
    <w:rsid w:val="00467261"/>
    <w:rsid w:val="0046743C"/>
    <w:rsid w:val="00467937"/>
    <w:rsid w:val="00467DE2"/>
    <w:rsid w:val="004702C0"/>
    <w:rsid w:val="0047083B"/>
    <w:rsid w:val="00470CCF"/>
    <w:rsid w:val="00470DA7"/>
    <w:rsid w:val="00471810"/>
    <w:rsid w:val="0047213D"/>
    <w:rsid w:val="00472246"/>
    <w:rsid w:val="00472355"/>
    <w:rsid w:val="00472527"/>
    <w:rsid w:val="004728CB"/>
    <w:rsid w:val="00472978"/>
    <w:rsid w:val="00472A22"/>
    <w:rsid w:val="00472AEF"/>
    <w:rsid w:val="00473136"/>
    <w:rsid w:val="0047317E"/>
    <w:rsid w:val="00473494"/>
    <w:rsid w:val="00473A02"/>
    <w:rsid w:val="00473EC6"/>
    <w:rsid w:val="00473FE9"/>
    <w:rsid w:val="004740AD"/>
    <w:rsid w:val="0047417C"/>
    <w:rsid w:val="00474221"/>
    <w:rsid w:val="004743F4"/>
    <w:rsid w:val="004745B2"/>
    <w:rsid w:val="004749F4"/>
    <w:rsid w:val="00474B76"/>
    <w:rsid w:val="00474BFE"/>
    <w:rsid w:val="00474C37"/>
    <w:rsid w:val="00475315"/>
    <w:rsid w:val="00475413"/>
    <w:rsid w:val="004754A1"/>
    <w:rsid w:val="00475912"/>
    <w:rsid w:val="00475F0A"/>
    <w:rsid w:val="00476168"/>
    <w:rsid w:val="004761F3"/>
    <w:rsid w:val="00476384"/>
    <w:rsid w:val="00476904"/>
    <w:rsid w:val="004769B5"/>
    <w:rsid w:val="00476C53"/>
    <w:rsid w:val="0047701C"/>
    <w:rsid w:val="004775CC"/>
    <w:rsid w:val="0047771C"/>
    <w:rsid w:val="00477A0C"/>
    <w:rsid w:val="0048001A"/>
    <w:rsid w:val="00480066"/>
    <w:rsid w:val="0048018E"/>
    <w:rsid w:val="004801A1"/>
    <w:rsid w:val="0048025D"/>
    <w:rsid w:val="00480621"/>
    <w:rsid w:val="00480E12"/>
    <w:rsid w:val="0048187E"/>
    <w:rsid w:val="00481D63"/>
    <w:rsid w:val="0048281A"/>
    <w:rsid w:val="004828F2"/>
    <w:rsid w:val="004833A0"/>
    <w:rsid w:val="004833E2"/>
    <w:rsid w:val="00483934"/>
    <w:rsid w:val="00483ACA"/>
    <w:rsid w:val="00483D7A"/>
    <w:rsid w:val="00484193"/>
    <w:rsid w:val="00484BE7"/>
    <w:rsid w:val="00484BF7"/>
    <w:rsid w:val="00484E0A"/>
    <w:rsid w:val="004850FD"/>
    <w:rsid w:val="0048563A"/>
    <w:rsid w:val="00485721"/>
    <w:rsid w:val="004857C7"/>
    <w:rsid w:val="0048585A"/>
    <w:rsid w:val="00485909"/>
    <w:rsid w:val="00485AC8"/>
    <w:rsid w:val="00485AD1"/>
    <w:rsid w:val="00485DD1"/>
    <w:rsid w:val="00485F5A"/>
    <w:rsid w:val="0048638A"/>
    <w:rsid w:val="00486A7B"/>
    <w:rsid w:val="00486C2B"/>
    <w:rsid w:val="004877A7"/>
    <w:rsid w:val="004877D5"/>
    <w:rsid w:val="00490177"/>
    <w:rsid w:val="00490378"/>
    <w:rsid w:val="004905E0"/>
    <w:rsid w:val="00490C24"/>
    <w:rsid w:val="00491946"/>
    <w:rsid w:val="004919D6"/>
    <w:rsid w:val="00491F0F"/>
    <w:rsid w:val="00491F70"/>
    <w:rsid w:val="0049297F"/>
    <w:rsid w:val="00492AE6"/>
    <w:rsid w:val="00492BA5"/>
    <w:rsid w:val="00492FC5"/>
    <w:rsid w:val="00493104"/>
    <w:rsid w:val="004934A3"/>
    <w:rsid w:val="00493AC1"/>
    <w:rsid w:val="00493CE5"/>
    <w:rsid w:val="00494038"/>
    <w:rsid w:val="004940C9"/>
    <w:rsid w:val="00494311"/>
    <w:rsid w:val="004945CA"/>
    <w:rsid w:val="00494706"/>
    <w:rsid w:val="004947A4"/>
    <w:rsid w:val="004949F0"/>
    <w:rsid w:val="00494BEB"/>
    <w:rsid w:val="00494C96"/>
    <w:rsid w:val="00494FE4"/>
    <w:rsid w:val="00495330"/>
    <w:rsid w:val="0049572D"/>
    <w:rsid w:val="0049641C"/>
    <w:rsid w:val="0049677B"/>
    <w:rsid w:val="004969E2"/>
    <w:rsid w:val="004969F6"/>
    <w:rsid w:val="004978EC"/>
    <w:rsid w:val="004979DD"/>
    <w:rsid w:val="00497A39"/>
    <w:rsid w:val="00497F6E"/>
    <w:rsid w:val="004A0042"/>
    <w:rsid w:val="004A0155"/>
    <w:rsid w:val="004A0D52"/>
    <w:rsid w:val="004A0E2E"/>
    <w:rsid w:val="004A0F89"/>
    <w:rsid w:val="004A114C"/>
    <w:rsid w:val="004A1928"/>
    <w:rsid w:val="004A1A39"/>
    <w:rsid w:val="004A1AC5"/>
    <w:rsid w:val="004A1C61"/>
    <w:rsid w:val="004A1E53"/>
    <w:rsid w:val="004A2843"/>
    <w:rsid w:val="004A2E08"/>
    <w:rsid w:val="004A2EF1"/>
    <w:rsid w:val="004A2FDE"/>
    <w:rsid w:val="004A3193"/>
    <w:rsid w:val="004A349D"/>
    <w:rsid w:val="004A35C3"/>
    <w:rsid w:val="004A3A68"/>
    <w:rsid w:val="004A3CD1"/>
    <w:rsid w:val="004A3CDF"/>
    <w:rsid w:val="004A3E7C"/>
    <w:rsid w:val="004A3EF8"/>
    <w:rsid w:val="004A3F27"/>
    <w:rsid w:val="004A3F55"/>
    <w:rsid w:val="004A4064"/>
    <w:rsid w:val="004A4582"/>
    <w:rsid w:val="004A479B"/>
    <w:rsid w:val="004A48F2"/>
    <w:rsid w:val="004A4F5B"/>
    <w:rsid w:val="004A58D3"/>
    <w:rsid w:val="004A5DB9"/>
    <w:rsid w:val="004A64E3"/>
    <w:rsid w:val="004A6F30"/>
    <w:rsid w:val="004A6FE7"/>
    <w:rsid w:val="004A7047"/>
    <w:rsid w:val="004A72C2"/>
    <w:rsid w:val="004A73E9"/>
    <w:rsid w:val="004A746C"/>
    <w:rsid w:val="004B0688"/>
    <w:rsid w:val="004B0C42"/>
    <w:rsid w:val="004B0EB5"/>
    <w:rsid w:val="004B1437"/>
    <w:rsid w:val="004B151E"/>
    <w:rsid w:val="004B1E91"/>
    <w:rsid w:val="004B21D3"/>
    <w:rsid w:val="004B2557"/>
    <w:rsid w:val="004B25D5"/>
    <w:rsid w:val="004B25EE"/>
    <w:rsid w:val="004B3770"/>
    <w:rsid w:val="004B380D"/>
    <w:rsid w:val="004B3899"/>
    <w:rsid w:val="004B3F31"/>
    <w:rsid w:val="004B3FAD"/>
    <w:rsid w:val="004B4399"/>
    <w:rsid w:val="004B4460"/>
    <w:rsid w:val="004B4A5E"/>
    <w:rsid w:val="004B5213"/>
    <w:rsid w:val="004B5313"/>
    <w:rsid w:val="004B5B1F"/>
    <w:rsid w:val="004B610B"/>
    <w:rsid w:val="004B64F4"/>
    <w:rsid w:val="004B6A98"/>
    <w:rsid w:val="004B7249"/>
    <w:rsid w:val="004B79CF"/>
    <w:rsid w:val="004B7FB7"/>
    <w:rsid w:val="004C0234"/>
    <w:rsid w:val="004C03EF"/>
    <w:rsid w:val="004C07C5"/>
    <w:rsid w:val="004C1533"/>
    <w:rsid w:val="004C1C39"/>
    <w:rsid w:val="004C1E4B"/>
    <w:rsid w:val="004C1E6A"/>
    <w:rsid w:val="004C2160"/>
    <w:rsid w:val="004C2CDD"/>
    <w:rsid w:val="004C3079"/>
    <w:rsid w:val="004C3433"/>
    <w:rsid w:val="004C3B9B"/>
    <w:rsid w:val="004C3E1C"/>
    <w:rsid w:val="004C433B"/>
    <w:rsid w:val="004C4409"/>
    <w:rsid w:val="004C44E6"/>
    <w:rsid w:val="004C45D2"/>
    <w:rsid w:val="004C46BE"/>
    <w:rsid w:val="004C4B6C"/>
    <w:rsid w:val="004C4CB4"/>
    <w:rsid w:val="004C4D06"/>
    <w:rsid w:val="004C50C1"/>
    <w:rsid w:val="004C5849"/>
    <w:rsid w:val="004C5FF6"/>
    <w:rsid w:val="004C6360"/>
    <w:rsid w:val="004C66E1"/>
    <w:rsid w:val="004C6884"/>
    <w:rsid w:val="004C68D6"/>
    <w:rsid w:val="004C69F5"/>
    <w:rsid w:val="004C6FE4"/>
    <w:rsid w:val="004C7052"/>
    <w:rsid w:val="004C7127"/>
    <w:rsid w:val="004C7156"/>
    <w:rsid w:val="004C764E"/>
    <w:rsid w:val="004C7A6D"/>
    <w:rsid w:val="004D0085"/>
    <w:rsid w:val="004D02A5"/>
    <w:rsid w:val="004D08AB"/>
    <w:rsid w:val="004D0924"/>
    <w:rsid w:val="004D0B22"/>
    <w:rsid w:val="004D0ED5"/>
    <w:rsid w:val="004D0F22"/>
    <w:rsid w:val="004D1857"/>
    <w:rsid w:val="004D1D3A"/>
    <w:rsid w:val="004D1FC0"/>
    <w:rsid w:val="004D21D0"/>
    <w:rsid w:val="004D2280"/>
    <w:rsid w:val="004D2436"/>
    <w:rsid w:val="004D2524"/>
    <w:rsid w:val="004D2876"/>
    <w:rsid w:val="004D2B4C"/>
    <w:rsid w:val="004D339C"/>
    <w:rsid w:val="004D33C2"/>
    <w:rsid w:val="004D3DAA"/>
    <w:rsid w:val="004D3E8B"/>
    <w:rsid w:val="004D3FC3"/>
    <w:rsid w:val="004D4275"/>
    <w:rsid w:val="004D479E"/>
    <w:rsid w:val="004D499A"/>
    <w:rsid w:val="004D4C7A"/>
    <w:rsid w:val="004D4F5F"/>
    <w:rsid w:val="004D4F86"/>
    <w:rsid w:val="004D5392"/>
    <w:rsid w:val="004D5624"/>
    <w:rsid w:val="004D5B70"/>
    <w:rsid w:val="004D5D1F"/>
    <w:rsid w:val="004D5E78"/>
    <w:rsid w:val="004D5FBB"/>
    <w:rsid w:val="004D6008"/>
    <w:rsid w:val="004D6481"/>
    <w:rsid w:val="004D65C3"/>
    <w:rsid w:val="004D66FC"/>
    <w:rsid w:val="004D6B19"/>
    <w:rsid w:val="004D6D4A"/>
    <w:rsid w:val="004D7233"/>
    <w:rsid w:val="004D72A2"/>
    <w:rsid w:val="004D750C"/>
    <w:rsid w:val="004D7527"/>
    <w:rsid w:val="004D7911"/>
    <w:rsid w:val="004D7940"/>
    <w:rsid w:val="004D79BA"/>
    <w:rsid w:val="004D7AD3"/>
    <w:rsid w:val="004D7F81"/>
    <w:rsid w:val="004E0339"/>
    <w:rsid w:val="004E0885"/>
    <w:rsid w:val="004E0CCF"/>
    <w:rsid w:val="004E0D64"/>
    <w:rsid w:val="004E0F49"/>
    <w:rsid w:val="004E11CA"/>
    <w:rsid w:val="004E1553"/>
    <w:rsid w:val="004E19A4"/>
    <w:rsid w:val="004E21B1"/>
    <w:rsid w:val="004E23F5"/>
    <w:rsid w:val="004E2C1C"/>
    <w:rsid w:val="004E2CC2"/>
    <w:rsid w:val="004E2E56"/>
    <w:rsid w:val="004E2FAA"/>
    <w:rsid w:val="004E359B"/>
    <w:rsid w:val="004E3AB6"/>
    <w:rsid w:val="004E3B64"/>
    <w:rsid w:val="004E3C26"/>
    <w:rsid w:val="004E4505"/>
    <w:rsid w:val="004E45BE"/>
    <w:rsid w:val="004E4D38"/>
    <w:rsid w:val="004E4D45"/>
    <w:rsid w:val="004E4E89"/>
    <w:rsid w:val="004E4FE6"/>
    <w:rsid w:val="004E5515"/>
    <w:rsid w:val="004E5628"/>
    <w:rsid w:val="004E5CA7"/>
    <w:rsid w:val="004E60B1"/>
    <w:rsid w:val="004E628D"/>
    <w:rsid w:val="004E6641"/>
    <w:rsid w:val="004E66B2"/>
    <w:rsid w:val="004E6CA6"/>
    <w:rsid w:val="004E720D"/>
    <w:rsid w:val="004E77F0"/>
    <w:rsid w:val="004E7A1A"/>
    <w:rsid w:val="004E7A46"/>
    <w:rsid w:val="004E7C52"/>
    <w:rsid w:val="004F02ED"/>
    <w:rsid w:val="004F0721"/>
    <w:rsid w:val="004F141B"/>
    <w:rsid w:val="004F1BB2"/>
    <w:rsid w:val="004F1CB7"/>
    <w:rsid w:val="004F1F55"/>
    <w:rsid w:val="004F25E4"/>
    <w:rsid w:val="004F27E9"/>
    <w:rsid w:val="004F31BA"/>
    <w:rsid w:val="004F3425"/>
    <w:rsid w:val="004F36EE"/>
    <w:rsid w:val="004F3738"/>
    <w:rsid w:val="004F3859"/>
    <w:rsid w:val="004F3BCB"/>
    <w:rsid w:val="004F3D09"/>
    <w:rsid w:val="004F3D73"/>
    <w:rsid w:val="004F40A8"/>
    <w:rsid w:val="004F4402"/>
    <w:rsid w:val="004F45D8"/>
    <w:rsid w:val="004F5044"/>
    <w:rsid w:val="004F53A4"/>
    <w:rsid w:val="004F5418"/>
    <w:rsid w:val="004F54F7"/>
    <w:rsid w:val="004F5526"/>
    <w:rsid w:val="004F5811"/>
    <w:rsid w:val="004F5ECD"/>
    <w:rsid w:val="004F641B"/>
    <w:rsid w:val="004F651D"/>
    <w:rsid w:val="004F6638"/>
    <w:rsid w:val="004F716B"/>
    <w:rsid w:val="004F71B3"/>
    <w:rsid w:val="00500964"/>
    <w:rsid w:val="00500B83"/>
    <w:rsid w:val="00500DFD"/>
    <w:rsid w:val="00500E42"/>
    <w:rsid w:val="00501574"/>
    <w:rsid w:val="005016FE"/>
    <w:rsid w:val="005017B5"/>
    <w:rsid w:val="005019A2"/>
    <w:rsid w:val="00501C0D"/>
    <w:rsid w:val="00501D26"/>
    <w:rsid w:val="005023BE"/>
    <w:rsid w:val="00502410"/>
    <w:rsid w:val="0050248A"/>
    <w:rsid w:val="005025D6"/>
    <w:rsid w:val="0050267D"/>
    <w:rsid w:val="00502684"/>
    <w:rsid w:val="0050292C"/>
    <w:rsid w:val="00502C4A"/>
    <w:rsid w:val="00503250"/>
    <w:rsid w:val="00503841"/>
    <w:rsid w:val="00504820"/>
    <w:rsid w:val="00504FA5"/>
    <w:rsid w:val="0050564C"/>
    <w:rsid w:val="00505E3C"/>
    <w:rsid w:val="00506491"/>
    <w:rsid w:val="00506740"/>
    <w:rsid w:val="00506872"/>
    <w:rsid w:val="005069A9"/>
    <w:rsid w:val="00506DC7"/>
    <w:rsid w:val="005074FE"/>
    <w:rsid w:val="0050771C"/>
    <w:rsid w:val="005079B3"/>
    <w:rsid w:val="00507A34"/>
    <w:rsid w:val="00507ABB"/>
    <w:rsid w:val="00507B5D"/>
    <w:rsid w:val="0051016A"/>
    <w:rsid w:val="005101C2"/>
    <w:rsid w:val="00510B90"/>
    <w:rsid w:val="00511094"/>
    <w:rsid w:val="00511312"/>
    <w:rsid w:val="00511862"/>
    <w:rsid w:val="00511CAE"/>
    <w:rsid w:val="00511E8E"/>
    <w:rsid w:val="00511FE5"/>
    <w:rsid w:val="005121BE"/>
    <w:rsid w:val="00512266"/>
    <w:rsid w:val="005124E1"/>
    <w:rsid w:val="00512CA2"/>
    <w:rsid w:val="00512CA4"/>
    <w:rsid w:val="00512CAC"/>
    <w:rsid w:val="005132C3"/>
    <w:rsid w:val="00513332"/>
    <w:rsid w:val="00513E52"/>
    <w:rsid w:val="00514983"/>
    <w:rsid w:val="00515025"/>
    <w:rsid w:val="0051580D"/>
    <w:rsid w:val="005158D5"/>
    <w:rsid w:val="005159F3"/>
    <w:rsid w:val="00516898"/>
    <w:rsid w:val="0051696E"/>
    <w:rsid w:val="005173C0"/>
    <w:rsid w:val="00517A62"/>
    <w:rsid w:val="00517E27"/>
    <w:rsid w:val="005200EB"/>
    <w:rsid w:val="0052015F"/>
    <w:rsid w:val="00520381"/>
    <w:rsid w:val="005205D4"/>
    <w:rsid w:val="005208F4"/>
    <w:rsid w:val="00520CA4"/>
    <w:rsid w:val="00521279"/>
    <w:rsid w:val="005212C3"/>
    <w:rsid w:val="00521A13"/>
    <w:rsid w:val="00521FD3"/>
    <w:rsid w:val="0052220A"/>
    <w:rsid w:val="00522806"/>
    <w:rsid w:val="005228AA"/>
    <w:rsid w:val="005228B7"/>
    <w:rsid w:val="00522918"/>
    <w:rsid w:val="00522FB7"/>
    <w:rsid w:val="005231F1"/>
    <w:rsid w:val="0052354B"/>
    <w:rsid w:val="00523D25"/>
    <w:rsid w:val="00523E05"/>
    <w:rsid w:val="00524998"/>
    <w:rsid w:val="00525090"/>
    <w:rsid w:val="0052509D"/>
    <w:rsid w:val="00525111"/>
    <w:rsid w:val="005251A2"/>
    <w:rsid w:val="00525509"/>
    <w:rsid w:val="00525970"/>
    <w:rsid w:val="00525D72"/>
    <w:rsid w:val="00525E5B"/>
    <w:rsid w:val="00525FA7"/>
    <w:rsid w:val="0052606E"/>
    <w:rsid w:val="005264E8"/>
    <w:rsid w:val="00526642"/>
    <w:rsid w:val="005267D8"/>
    <w:rsid w:val="00526B8B"/>
    <w:rsid w:val="00526E8F"/>
    <w:rsid w:val="0052748C"/>
    <w:rsid w:val="00527495"/>
    <w:rsid w:val="00527ED3"/>
    <w:rsid w:val="00527F13"/>
    <w:rsid w:val="0053023B"/>
    <w:rsid w:val="00530BBC"/>
    <w:rsid w:val="00530C26"/>
    <w:rsid w:val="00530DBE"/>
    <w:rsid w:val="00530DF6"/>
    <w:rsid w:val="00530EAB"/>
    <w:rsid w:val="0053114B"/>
    <w:rsid w:val="0053123B"/>
    <w:rsid w:val="00531AF6"/>
    <w:rsid w:val="0053203E"/>
    <w:rsid w:val="0053216C"/>
    <w:rsid w:val="005321F9"/>
    <w:rsid w:val="0053239B"/>
    <w:rsid w:val="0053241F"/>
    <w:rsid w:val="00532EB0"/>
    <w:rsid w:val="005330A4"/>
    <w:rsid w:val="00533343"/>
    <w:rsid w:val="00533527"/>
    <w:rsid w:val="005335D5"/>
    <w:rsid w:val="00533C3D"/>
    <w:rsid w:val="0053468B"/>
    <w:rsid w:val="00534C60"/>
    <w:rsid w:val="00534C7D"/>
    <w:rsid w:val="005353A4"/>
    <w:rsid w:val="005359DD"/>
    <w:rsid w:val="00535AE2"/>
    <w:rsid w:val="00535D03"/>
    <w:rsid w:val="005367DF"/>
    <w:rsid w:val="00537273"/>
    <w:rsid w:val="005375BE"/>
    <w:rsid w:val="005378FC"/>
    <w:rsid w:val="00537AC1"/>
    <w:rsid w:val="00537B39"/>
    <w:rsid w:val="00537CBA"/>
    <w:rsid w:val="00540524"/>
    <w:rsid w:val="00540795"/>
    <w:rsid w:val="005407FA"/>
    <w:rsid w:val="00540947"/>
    <w:rsid w:val="00540A5D"/>
    <w:rsid w:val="005414A8"/>
    <w:rsid w:val="00541A99"/>
    <w:rsid w:val="00541E0E"/>
    <w:rsid w:val="0054207B"/>
    <w:rsid w:val="00542594"/>
    <w:rsid w:val="0054291B"/>
    <w:rsid w:val="00543114"/>
    <w:rsid w:val="005433D3"/>
    <w:rsid w:val="005435EC"/>
    <w:rsid w:val="00543A04"/>
    <w:rsid w:val="00543A0B"/>
    <w:rsid w:val="00543CC4"/>
    <w:rsid w:val="00543F58"/>
    <w:rsid w:val="005440C1"/>
    <w:rsid w:val="0054455E"/>
    <w:rsid w:val="0054465A"/>
    <w:rsid w:val="005451F6"/>
    <w:rsid w:val="005452AD"/>
    <w:rsid w:val="00545678"/>
    <w:rsid w:val="00545EAC"/>
    <w:rsid w:val="00545F77"/>
    <w:rsid w:val="00546122"/>
    <w:rsid w:val="00546418"/>
    <w:rsid w:val="00546F8C"/>
    <w:rsid w:val="0054700A"/>
    <w:rsid w:val="005478D7"/>
    <w:rsid w:val="00547928"/>
    <w:rsid w:val="00547F65"/>
    <w:rsid w:val="005503DA"/>
    <w:rsid w:val="00550783"/>
    <w:rsid w:val="00550DF2"/>
    <w:rsid w:val="005510D9"/>
    <w:rsid w:val="00551442"/>
    <w:rsid w:val="00551493"/>
    <w:rsid w:val="0055225A"/>
    <w:rsid w:val="0055250B"/>
    <w:rsid w:val="005529F0"/>
    <w:rsid w:val="00552B11"/>
    <w:rsid w:val="005531B6"/>
    <w:rsid w:val="005533A6"/>
    <w:rsid w:val="005535F7"/>
    <w:rsid w:val="0055362B"/>
    <w:rsid w:val="005536A5"/>
    <w:rsid w:val="00553890"/>
    <w:rsid w:val="00553B02"/>
    <w:rsid w:val="0055443A"/>
    <w:rsid w:val="0055467F"/>
    <w:rsid w:val="005548E3"/>
    <w:rsid w:val="00554AC6"/>
    <w:rsid w:val="005557AB"/>
    <w:rsid w:val="005558B0"/>
    <w:rsid w:val="00555F96"/>
    <w:rsid w:val="005562C2"/>
    <w:rsid w:val="005563DD"/>
    <w:rsid w:val="005564B1"/>
    <w:rsid w:val="00556669"/>
    <w:rsid w:val="00556715"/>
    <w:rsid w:val="00556B94"/>
    <w:rsid w:val="005572A6"/>
    <w:rsid w:val="005572BC"/>
    <w:rsid w:val="0055771E"/>
    <w:rsid w:val="00557F4E"/>
    <w:rsid w:val="00560358"/>
    <w:rsid w:val="005606EF"/>
    <w:rsid w:val="0056088D"/>
    <w:rsid w:val="00560B24"/>
    <w:rsid w:val="005610E2"/>
    <w:rsid w:val="005610F4"/>
    <w:rsid w:val="0056131C"/>
    <w:rsid w:val="0056186D"/>
    <w:rsid w:val="00561B38"/>
    <w:rsid w:val="005622FF"/>
    <w:rsid w:val="00562F3D"/>
    <w:rsid w:val="00562F91"/>
    <w:rsid w:val="00563111"/>
    <w:rsid w:val="005631B3"/>
    <w:rsid w:val="005635DD"/>
    <w:rsid w:val="005636FB"/>
    <w:rsid w:val="00563BE0"/>
    <w:rsid w:val="00564A60"/>
    <w:rsid w:val="00564D4F"/>
    <w:rsid w:val="00565D00"/>
    <w:rsid w:val="00565D75"/>
    <w:rsid w:val="00565F0D"/>
    <w:rsid w:val="00566530"/>
    <w:rsid w:val="005666B0"/>
    <w:rsid w:val="00566724"/>
    <w:rsid w:val="00566AE1"/>
    <w:rsid w:val="00566DEE"/>
    <w:rsid w:val="005670D6"/>
    <w:rsid w:val="00567143"/>
    <w:rsid w:val="00567C19"/>
    <w:rsid w:val="0057048F"/>
    <w:rsid w:val="0057130F"/>
    <w:rsid w:val="0057149E"/>
    <w:rsid w:val="00571CF3"/>
    <w:rsid w:val="0057272E"/>
    <w:rsid w:val="0057294B"/>
    <w:rsid w:val="00572EC4"/>
    <w:rsid w:val="005732DC"/>
    <w:rsid w:val="00573A6A"/>
    <w:rsid w:val="00574A2B"/>
    <w:rsid w:val="00574BD0"/>
    <w:rsid w:val="00574CF1"/>
    <w:rsid w:val="0057528C"/>
    <w:rsid w:val="00575A8E"/>
    <w:rsid w:val="0057675F"/>
    <w:rsid w:val="00576854"/>
    <w:rsid w:val="00576B78"/>
    <w:rsid w:val="00577586"/>
    <w:rsid w:val="00577D18"/>
    <w:rsid w:val="00577E01"/>
    <w:rsid w:val="00577E38"/>
    <w:rsid w:val="00577ED1"/>
    <w:rsid w:val="00577F60"/>
    <w:rsid w:val="00580062"/>
    <w:rsid w:val="00580195"/>
    <w:rsid w:val="005807D5"/>
    <w:rsid w:val="005809F9"/>
    <w:rsid w:val="00580DE1"/>
    <w:rsid w:val="00580F1D"/>
    <w:rsid w:val="00581398"/>
    <w:rsid w:val="00581F2B"/>
    <w:rsid w:val="00581F31"/>
    <w:rsid w:val="00582039"/>
    <w:rsid w:val="00582210"/>
    <w:rsid w:val="005825FB"/>
    <w:rsid w:val="005826B8"/>
    <w:rsid w:val="005828F7"/>
    <w:rsid w:val="00583ADD"/>
    <w:rsid w:val="0058402D"/>
    <w:rsid w:val="00584100"/>
    <w:rsid w:val="00584160"/>
    <w:rsid w:val="00584935"/>
    <w:rsid w:val="005849D7"/>
    <w:rsid w:val="00584D43"/>
    <w:rsid w:val="005851B7"/>
    <w:rsid w:val="0058524D"/>
    <w:rsid w:val="0058552F"/>
    <w:rsid w:val="00585C16"/>
    <w:rsid w:val="00585C82"/>
    <w:rsid w:val="00585F07"/>
    <w:rsid w:val="00585F74"/>
    <w:rsid w:val="00586404"/>
    <w:rsid w:val="00586735"/>
    <w:rsid w:val="005868F7"/>
    <w:rsid w:val="0058694A"/>
    <w:rsid w:val="00586C8B"/>
    <w:rsid w:val="00586E9D"/>
    <w:rsid w:val="0058741E"/>
    <w:rsid w:val="0058753B"/>
    <w:rsid w:val="005876C9"/>
    <w:rsid w:val="005879FC"/>
    <w:rsid w:val="00590887"/>
    <w:rsid w:val="00590974"/>
    <w:rsid w:val="0059149F"/>
    <w:rsid w:val="005918C1"/>
    <w:rsid w:val="00591942"/>
    <w:rsid w:val="00591AE1"/>
    <w:rsid w:val="00591FB4"/>
    <w:rsid w:val="0059266C"/>
    <w:rsid w:val="005929C9"/>
    <w:rsid w:val="00592A73"/>
    <w:rsid w:val="00592B00"/>
    <w:rsid w:val="00592C5A"/>
    <w:rsid w:val="005930CA"/>
    <w:rsid w:val="00593286"/>
    <w:rsid w:val="00593C6E"/>
    <w:rsid w:val="00593E07"/>
    <w:rsid w:val="00593F9F"/>
    <w:rsid w:val="00594EBE"/>
    <w:rsid w:val="00595287"/>
    <w:rsid w:val="00595672"/>
    <w:rsid w:val="00595695"/>
    <w:rsid w:val="00595B22"/>
    <w:rsid w:val="00595BCD"/>
    <w:rsid w:val="00595CE8"/>
    <w:rsid w:val="005963DC"/>
    <w:rsid w:val="005965DF"/>
    <w:rsid w:val="00596919"/>
    <w:rsid w:val="00596DB8"/>
    <w:rsid w:val="00597363"/>
    <w:rsid w:val="005973BD"/>
    <w:rsid w:val="0059785D"/>
    <w:rsid w:val="005A0195"/>
    <w:rsid w:val="005A0679"/>
    <w:rsid w:val="005A085F"/>
    <w:rsid w:val="005A0C80"/>
    <w:rsid w:val="005A0E37"/>
    <w:rsid w:val="005A0EE2"/>
    <w:rsid w:val="005A1A57"/>
    <w:rsid w:val="005A1AF4"/>
    <w:rsid w:val="005A1CEE"/>
    <w:rsid w:val="005A1D44"/>
    <w:rsid w:val="005A1DB1"/>
    <w:rsid w:val="005A1E43"/>
    <w:rsid w:val="005A1F51"/>
    <w:rsid w:val="005A1F5A"/>
    <w:rsid w:val="005A1F8F"/>
    <w:rsid w:val="005A2617"/>
    <w:rsid w:val="005A2651"/>
    <w:rsid w:val="005A29E8"/>
    <w:rsid w:val="005A2A26"/>
    <w:rsid w:val="005A334B"/>
    <w:rsid w:val="005A336F"/>
    <w:rsid w:val="005A35A9"/>
    <w:rsid w:val="005A38CC"/>
    <w:rsid w:val="005A41B0"/>
    <w:rsid w:val="005A453E"/>
    <w:rsid w:val="005A4C1D"/>
    <w:rsid w:val="005A5094"/>
    <w:rsid w:val="005A531F"/>
    <w:rsid w:val="005A574D"/>
    <w:rsid w:val="005A587B"/>
    <w:rsid w:val="005A59F9"/>
    <w:rsid w:val="005A5E22"/>
    <w:rsid w:val="005A6231"/>
    <w:rsid w:val="005A6BE8"/>
    <w:rsid w:val="005A6C44"/>
    <w:rsid w:val="005A7016"/>
    <w:rsid w:val="005A70DB"/>
    <w:rsid w:val="005A7681"/>
    <w:rsid w:val="005A768E"/>
    <w:rsid w:val="005A7F08"/>
    <w:rsid w:val="005B018C"/>
    <w:rsid w:val="005B02F8"/>
    <w:rsid w:val="005B064F"/>
    <w:rsid w:val="005B0883"/>
    <w:rsid w:val="005B0CF0"/>
    <w:rsid w:val="005B1040"/>
    <w:rsid w:val="005B147C"/>
    <w:rsid w:val="005B1860"/>
    <w:rsid w:val="005B1AF2"/>
    <w:rsid w:val="005B1C39"/>
    <w:rsid w:val="005B2280"/>
    <w:rsid w:val="005B2A34"/>
    <w:rsid w:val="005B364B"/>
    <w:rsid w:val="005B388D"/>
    <w:rsid w:val="005B38D0"/>
    <w:rsid w:val="005B43DD"/>
    <w:rsid w:val="005B4407"/>
    <w:rsid w:val="005B4A14"/>
    <w:rsid w:val="005B4D46"/>
    <w:rsid w:val="005B50C2"/>
    <w:rsid w:val="005B5929"/>
    <w:rsid w:val="005B5BF4"/>
    <w:rsid w:val="005B627F"/>
    <w:rsid w:val="005B6379"/>
    <w:rsid w:val="005B6EB1"/>
    <w:rsid w:val="005B7000"/>
    <w:rsid w:val="005B70F7"/>
    <w:rsid w:val="005B72DA"/>
    <w:rsid w:val="005B73BD"/>
    <w:rsid w:val="005B75C1"/>
    <w:rsid w:val="005B7E0B"/>
    <w:rsid w:val="005C0213"/>
    <w:rsid w:val="005C0605"/>
    <w:rsid w:val="005C07AF"/>
    <w:rsid w:val="005C09A1"/>
    <w:rsid w:val="005C0E68"/>
    <w:rsid w:val="005C1763"/>
    <w:rsid w:val="005C179D"/>
    <w:rsid w:val="005C2A32"/>
    <w:rsid w:val="005C2B0D"/>
    <w:rsid w:val="005C2C5C"/>
    <w:rsid w:val="005C3294"/>
    <w:rsid w:val="005C35F9"/>
    <w:rsid w:val="005C36DA"/>
    <w:rsid w:val="005C37AC"/>
    <w:rsid w:val="005C3A48"/>
    <w:rsid w:val="005C3E2F"/>
    <w:rsid w:val="005C40F7"/>
    <w:rsid w:val="005C42B4"/>
    <w:rsid w:val="005C47CD"/>
    <w:rsid w:val="005C49BD"/>
    <w:rsid w:val="005C4B84"/>
    <w:rsid w:val="005C4F28"/>
    <w:rsid w:val="005C4FF4"/>
    <w:rsid w:val="005C50B7"/>
    <w:rsid w:val="005C50E3"/>
    <w:rsid w:val="005C5428"/>
    <w:rsid w:val="005C5973"/>
    <w:rsid w:val="005C662E"/>
    <w:rsid w:val="005C6AA5"/>
    <w:rsid w:val="005C6C6C"/>
    <w:rsid w:val="005C6D16"/>
    <w:rsid w:val="005C7047"/>
    <w:rsid w:val="005C709F"/>
    <w:rsid w:val="005C70D9"/>
    <w:rsid w:val="005C7138"/>
    <w:rsid w:val="005C79B6"/>
    <w:rsid w:val="005C79D3"/>
    <w:rsid w:val="005C7CB8"/>
    <w:rsid w:val="005D02D1"/>
    <w:rsid w:val="005D0367"/>
    <w:rsid w:val="005D038F"/>
    <w:rsid w:val="005D0A7A"/>
    <w:rsid w:val="005D0A7C"/>
    <w:rsid w:val="005D0B67"/>
    <w:rsid w:val="005D0D89"/>
    <w:rsid w:val="005D10F0"/>
    <w:rsid w:val="005D14DA"/>
    <w:rsid w:val="005D19A7"/>
    <w:rsid w:val="005D1ABA"/>
    <w:rsid w:val="005D29A7"/>
    <w:rsid w:val="005D30D3"/>
    <w:rsid w:val="005D3297"/>
    <w:rsid w:val="005D3D5C"/>
    <w:rsid w:val="005D3F18"/>
    <w:rsid w:val="005D4B20"/>
    <w:rsid w:val="005D54A7"/>
    <w:rsid w:val="005D54BC"/>
    <w:rsid w:val="005D5911"/>
    <w:rsid w:val="005D59FF"/>
    <w:rsid w:val="005D60D3"/>
    <w:rsid w:val="005D6194"/>
    <w:rsid w:val="005D61BB"/>
    <w:rsid w:val="005D6342"/>
    <w:rsid w:val="005D6D54"/>
    <w:rsid w:val="005D6EB0"/>
    <w:rsid w:val="005D71A4"/>
    <w:rsid w:val="005D7314"/>
    <w:rsid w:val="005D73B3"/>
    <w:rsid w:val="005D7AE9"/>
    <w:rsid w:val="005D7BF0"/>
    <w:rsid w:val="005D7C4F"/>
    <w:rsid w:val="005D7E17"/>
    <w:rsid w:val="005D7EB2"/>
    <w:rsid w:val="005E0146"/>
    <w:rsid w:val="005E05B5"/>
    <w:rsid w:val="005E0641"/>
    <w:rsid w:val="005E0748"/>
    <w:rsid w:val="005E079B"/>
    <w:rsid w:val="005E084B"/>
    <w:rsid w:val="005E0C60"/>
    <w:rsid w:val="005E1370"/>
    <w:rsid w:val="005E1793"/>
    <w:rsid w:val="005E1A43"/>
    <w:rsid w:val="005E1D4A"/>
    <w:rsid w:val="005E1EC8"/>
    <w:rsid w:val="005E23C8"/>
    <w:rsid w:val="005E24E3"/>
    <w:rsid w:val="005E2E37"/>
    <w:rsid w:val="005E308D"/>
    <w:rsid w:val="005E4A61"/>
    <w:rsid w:val="005E4C05"/>
    <w:rsid w:val="005E57AA"/>
    <w:rsid w:val="005E5917"/>
    <w:rsid w:val="005E646A"/>
    <w:rsid w:val="005E65B0"/>
    <w:rsid w:val="005E691B"/>
    <w:rsid w:val="005E6A6B"/>
    <w:rsid w:val="005E6C22"/>
    <w:rsid w:val="005E6E2C"/>
    <w:rsid w:val="005E70E2"/>
    <w:rsid w:val="005E72D3"/>
    <w:rsid w:val="005E7661"/>
    <w:rsid w:val="005E7716"/>
    <w:rsid w:val="005E7B3E"/>
    <w:rsid w:val="005E7D4F"/>
    <w:rsid w:val="005E7DB1"/>
    <w:rsid w:val="005F043D"/>
    <w:rsid w:val="005F097F"/>
    <w:rsid w:val="005F1365"/>
    <w:rsid w:val="005F1380"/>
    <w:rsid w:val="005F13E6"/>
    <w:rsid w:val="005F13E7"/>
    <w:rsid w:val="005F168E"/>
    <w:rsid w:val="005F1D77"/>
    <w:rsid w:val="005F28AD"/>
    <w:rsid w:val="005F2CCF"/>
    <w:rsid w:val="005F355C"/>
    <w:rsid w:val="005F3729"/>
    <w:rsid w:val="005F384B"/>
    <w:rsid w:val="005F39D1"/>
    <w:rsid w:val="005F3A10"/>
    <w:rsid w:val="005F3EA0"/>
    <w:rsid w:val="005F3F2C"/>
    <w:rsid w:val="005F40FA"/>
    <w:rsid w:val="005F488E"/>
    <w:rsid w:val="005F4BA8"/>
    <w:rsid w:val="005F4D33"/>
    <w:rsid w:val="005F4DD5"/>
    <w:rsid w:val="005F5172"/>
    <w:rsid w:val="005F5505"/>
    <w:rsid w:val="005F5748"/>
    <w:rsid w:val="005F58B0"/>
    <w:rsid w:val="005F59F2"/>
    <w:rsid w:val="005F5D10"/>
    <w:rsid w:val="005F61BD"/>
    <w:rsid w:val="005F6A2C"/>
    <w:rsid w:val="005F6BB3"/>
    <w:rsid w:val="005F6D5C"/>
    <w:rsid w:val="005F6EC1"/>
    <w:rsid w:val="005F730F"/>
    <w:rsid w:val="005F7C13"/>
    <w:rsid w:val="005F7CA8"/>
    <w:rsid w:val="005F7F4E"/>
    <w:rsid w:val="00600191"/>
    <w:rsid w:val="006007AF"/>
    <w:rsid w:val="0060086D"/>
    <w:rsid w:val="00601017"/>
    <w:rsid w:val="006012C6"/>
    <w:rsid w:val="00601427"/>
    <w:rsid w:val="00601555"/>
    <w:rsid w:val="006015A5"/>
    <w:rsid w:val="006017CF"/>
    <w:rsid w:val="006020BF"/>
    <w:rsid w:val="00602292"/>
    <w:rsid w:val="006026B9"/>
    <w:rsid w:val="006029FC"/>
    <w:rsid w:val="00602D0A"/>
    <w:rsid w:val="0060310C"/>
    <w:rsid w:val="0060381F"/>
    <w:rsid w:val="006043E5"/>
    <w:rsid w:val="0060440D"/>
    <w:rsid w:val="006050EE"/>
    <w:rsid w:val="006057F8"/>
    <w:rsid w:val="006058B5"/>
    <w:rsid w:val="006058D9"/>
    <w:rsid w:val="00605CEF"/>
    <w:rsid w:val="00605EA9"/>
    <w:rsid w:val="00606664"/>
    <w:rsid w:val="00606896"/>
    <w:rsid w:val="00606B70"/>
    <w:rsid w:val="00606D33"/>
    <w:rsid w:val="00607436"/>
    <w:rsid w:val="00607B76"/>
    <w:rsid w:val="00607D40"/>
    <w:rsid w:val="00607E2A"/>
    <w:rsid w:val="00607F2A"/>
    <w:rsid w:val="006102C2"/>
    <w:rsid w:val="006104C2"/>
    <w:rsid w:val="006106BC"/>
    <w:rsid w:val="006107E2"/>
    <w:rsid w:val="006108A7"/>
    <w:rsid w:val="006109B4"/>
    <w:rsid w:val="00610BBC"/>
    <w:rsid w:val="0061139F"/>
    <w:rsid w:val="00611C7F"/>
    <w:rsid w:val="00611EBF"/>
    <w:rsid w:val="006120C6"/>
    <w:rsid w:val="006120E6"/>
    <w:rsid w:val="00612950"/>
    <w:rsid w:val="00612CFB"/>
    <w:rsid w:val="00612D79"/>
    <w:rsid w:val="00612D9C"/>
    <w:rsid w:val="00612F22"/>
    <w:rsid w:val="00613004"/>
    <w:rsid w:val="0061328F"/>
    <w:rsid w:val="0061428F"/>
    <w:rsid w:val="0061451F"/>
    <w:rsid w:val="0061482D"/>
    <w:rsid w:val="00614BCE"/>
    <w:rsid w:val="00614D34"/>
    <w:rsid w:val="0061547D"/>
    <w:rsid w:val="006163C3"/>
    <w:rsid w:val="00616409"/>
    <w:rsid w:val="006165D6"/>
    <w:rsid w:val="0061662F"/>
    <w:rsid w:val="006168FC"/>
    <w:rsid w:val="006169AB"/>
    <w:rsid w:val="00616B65"/>
    <w:rsid w:val="00616B9B"/>
    <w:rsid w:val="00617448"/>
    <w:rsid w:val="00617A3A"/>
    <w:rsid w:val="00620129"/>
    <w:rsid w:val="006201FF"/>
    <w:rsid w:val="00620F8C"/>
    <w:rsid w:val="006210BA"/>
    <w:rsid w:val="00621443"/>
    <w:rsid w:val="0062183D"/>
    <w:rsid w:val="0062194A"/>
    <w:rsid w:val="00621A06"/>
    <w:rsid w:val="00622182"/>
    <w:rsid w:val="00622DB7"/>
    <w:rsid w:val="00622F63"/>
    <w:rsid w:val="006234F6"/>
    <w:rsid w:val="006235E3"/>
    <w:rsid w:val="0062388B"/>
    <w:rsid w:val="006238AE"/>
    <w:rsid w:val="00623C71"/>
    <w:rsid w:val="006245C9"/>
    <w:rsid w:val="0062482A"/>
    <w:rsid w:val="00624905"/>
    <w:rsid w:val="00624DD8"/>
    <w:rsid w:val="00625088"/>
    <w:rsid w:val="0062531F"/>
    <w:rsid w:val="0062545D"/>
    <w:rsid w:val="00626D71"/>
    <w:rsid w:val="0062728A"/>
    <w:rsid w:val="00627390"/>
    <w:rsid w:val="0062742C"/>
    <w:rsid w:val="0062788F"/>
    <w:rsid w:val="00627DD9"/>
    <w:rsid w:val="00630311"/>
    <w:rsid w:val="006303C0"/>
    <w:rsid w:val="006308AA"/>
    <w:rsid w:val="00630969"/>
    <w:rsid w:val="00630982"/>
    <w:rsid w:val="00630BAC"/>
    <w:rsid w:val="00630DB7"/>
    <w:rsid w:val="0063115F"/>
    <w:rsid w:val="00631373"/>
    <w:rsid w:val="006315A9"/>
    <w:rsid w:val="00631746"/>
    <w:rsid w:val="00631906"/>
    <w:rsid w:val="00631C9B"/>
    <w:rsid w:val="00632069"/>
    <w:rsid w:val="0063253E"/>
    <w:rsid w:val="006326A7"/>
    <w:rsid w:val="0063273C"/>
    <w:rsid w:val="00632D38"/>
    <w:rsid w:val="00632EB5"/>
    <w:rsid w:val="0063317D"/>
    <w:rsid w:val="0063337D"/>
    <w:rsid w:val="00633716"/>
    <w:rsid w:val="0063377B"/>
    <w:rsid w:val="0063406A"/>
    <w:rsid w:val="006344CD"/>
    <w:rsid w:val="00634F17"/>
    <w:rsid w:val="00634F3E"/>
    <w:rsid w:val="006350E0"/>
    <w:rsid w:val="00635884"/>
    <w:rsid w:val="006361A1"/>
    <w:rsid w:val="00636613"/>
    <w:rsid w:val="006367AF"/>
    <w:rsid w:val="006367E2"/>
    <w:rsid w:val="00636996"/>
    <w:rsid w:val="006369F3"/>
    <w:rsid w:val="00637092"/>
    <w:rsid w:val="00637348"/>
    <w:rsid w:val="00637582"/>
    <w:rsid w:val="00637BD8"/>
    <w:rsid w:val="00640078"/>
    <w:rsid w:val="0064031D"/>
    <w:rsid w:val="00640A2B"/>
    <w:rsid w:val="00640B1C"/>
    <w:rsid w:val="00640D2D"/>
    <w:rsid w:val="00640D52"/>
    <w:rsid w:val="00640D90"/>
    <w:rsid w:val="00641294"/>
    <w:rsid w:val="00641CB8"/>
    <w:rsid w:val="00641F09"/>
    <w:rsid w:val="00641F41"/>
    <w:rsid w:val="00642C33"/>
    <w:rsid w:val="00642C53"/>
    <w:rsid w:val="00642DB8"/>
    <w:rsid w:val="00642E48"/>
    <w:rsid w:val="00642E60"/>
    <w:rsid w:val="006435C0"/>
    <w:rsid w:val="00643716"/>
    <w:rsid w:val="00643982"/>
    <w:rsid w:val="006439D3"/>
    <w:rsid w:val="00643A35"/>
    <w:rsid w:val="00643D4D"/>
    <w:rsid w:val="006443B6"/>
    <w:rsid w:val="0064448B"/>
    <w:rsid w:val="006445E4"/>
    <w:rsid w:val="006449E0"/>
    <w:rsid w:val="00644A36"/>
    <w:rsid w:val="00644F66"/>
    <w:rsid w:val="00645403"/>
    <w:rsid w:val="00645A35"/>
    <w:rsid w:val="00645B1C"/>
    <w:rsid w:val="00645F1E"/>
    <w:rsid w:val="006461A6"/>
    <w:rsid w:val="006463F2"/>
    <w:rsid w:val="00646995"/>
    <w:rsid w:val="00646B8E"/>
    <w:rsid w:val="00646BD4"/>
    <w:rsid w:val="00647145"/>
    <w:rsid w:val="0064745B"/>
    <w:rsid w:val="00647925"/>
    <w:rsid w:val="00647C4E"/>
    <w:rsid w:val="00647EA5"/>
    <w:rsid w:val="00647EDE"/>
    <w:rsid w:val="00647F05"/>
    <w:rsid w:val="006505C3"/>
    <w:rsid w:val="006507D6"/>
    <w:rsid w:val="00650989"/>
    <w:rsid w:val="0065100A"/>
    <w:rsid w:val="006512EE"/>
    <w:rsid w:val="00651776"/>
    <w:rsid w:val="00652370"/>
    <w:rsid w:val="00652640"/>
    <w:rsid w:val="006529C7"/>
    <w:rsid w:val="00652B72"/>
    <w:rsid w:val="00652C80"/>
    <w:rsid w:val="00652F44"/>
    <w:rsid w:val="00653433"/>
    <w:rsid w:val="006534C9"/>
    <w:rsid w:val="006538EB"/>
    <w:rsid w:val="00654472"/>
    <w:rsid w:val="00654A8F"/>
    <w:rsid w:val="00654CF0"/>
    <w:rsid w:val="00654D0D"/>
    <w:rsid w:val="00654ECD"/>
    <w:rsid w:val="00655179"/>
    <w:rsid w:val="00655594"/>
    <w:rsid w:val="00655676"/>
    <w:rsid w:val="00655E75"/>
    <w:rsid w:val="006562A4"/>
    <w:rsid w:val="0065640E"/>
    <w:rsid w:val="00656865"/>
    <w:rsid w:val="006569FE"/>
    <w:rsid w:val="00656D7B"/>
    <w:rsid w:val="00656E50"/>
    <w:rsid w:val="00656E5D"/>
    <w:rsid w:val="0065717E"/>
    <w:rsid w:val="00657D13"/>
    <w:rsid w:val="00657DA4"/>
    <w:rsid w:val="00657E8C"/>
    <w:rsid w:val="006602AA"/>
    <w:rsid w:val="006602C6"/>
    <w:rsid w:val="006604DA"/>
    <w:rsid w:val="00660984"/>
    <w:rsid w:val="00660B3B"/>
    <w:rsid w:val="00660BD1"/>
    <w:rsid w:val="00661016"/>
    <w:rsid w:val="0066139C"/>
    <w:rsid w:val="0066171A"/>
    <w:rsid w:val="00661727"/>
    <w:rsid w:val="006619ED"/>
    <w:rsid w:val="00661D37"/>
    <w:rsid w:val="00661EE9"/>
    <w:rsid w:val="00662093"/>
    <w:rsid w:val="00662FC7"/>
    <w:rsid w:val="006631BF"/>
    <w:rsid w:val="00663692"/>
    <w:rsid w:val="00663760"/>
    <w:rsid w:val="006643A9"/>
    <w:rsid w:val="006643CD"/>
    <w:rsid w:val="00664BF6"/>
    <w:rsid w:val="00665643"/>
    <w:rsid w:val="00665B96"/>
    <w:rsid w:val="006661A5"/>
    <w:rsid w:val="006662FD"/>
    <w:rsid w:val="00666681"/>
    <w:rsid w:val="0066689D"/>
    <w:rsid w:val="00666963"/>
    <w:rsid w:val="00666B79"/>
    <w:rsid w:val="0066732E"/>
    <w:rsid w:val="00667355"/>
    <w:rsid w:val="006677B7"/>
    <w:rsid w:val="00667C30"/>
    <w:rsid w:val="00667DC0"/>
    <w:rsid w:val="00667EDA"/>
    <w:rsid w:val="00670157"/>
    <w:rsid w:val="00670A36"/>
    <w:rsid w:val="0067165C"/>
    <w:rsid w:val="00671CDF"/>
    <w:rsid w:val="00671D2F"/>
    <w:rsid w:val="00671DA9"/>
    <w:rsid w:val="0067200B"/>
    <w:rsid w:val="0067214B"/>
    <w:rsid w:val="0067243F"/>
    <w:rsid w:val="006727FE"/>
    <w:rsid w:val="006729C3"/>
    <w:rsid w:val="00672F41"/>
    <w:rsid w:val="0067429A"/>
    <w:rsid w:val="00674945"/>
    <w:rsid w:val="006749E0"/>
    <w:rsid w:val="00674A86"/>
    <w:rsid w:val="00674B26"/>
    <w:rsid w:val="00674D13"/>
    <w:rsid w:val="00674F71"/>
    <w:rsid w:val="00674F73"/>
    <w:rsid w:val="006750E2"/>
    <w:rsid w:val="0067537E"/>
    <w:rsid w:val="00675563"/>
    <w:rsid w:val="006757FE"/>
    <w:rsid w:val="00675DCC"/>
    <w:rsid w:val="00676692"/>
    <w:rsid w:val="00676A53"/>
    <w:rsid w:val="00676F0F"/>
    <w:rsid w:val="0067728B"/>
    <w:rsid w:val="00677547"/>
    <w:rsid w:val="006776FB"/>
    <w:rsid w:val="00677F09"/>
    <w:rsid w:val="00680135"/>
    <w:rsid w:val="0068058B"/>
    <w:rsid w:val="00680B61"/>
    <w:rsid w:val="00681979"/>
    <w:rsid w:val="0068200F"/>
    <w:rsid w:val="00682184"/>
    <w:rsid w:val="006825E2"/>
    <w:rsid w:val="00682679"/>
    <w:rsid w:val="00682706"/>
    <w:rsid w:val="00682D26"/>
    <w:rsid w:val="00682D6D"/>
    <w:rsid w:val="00682DEF"/>
    <w:rsid w:val="00682FA4"/>
    <w:rsid w:val="006833B2"/>
    <w:rsid w:val="00683A76"/>
    <w:rsid w:val="00683A7D"/>
    <w:rsid w:val="00683AC2"/>
    <w:rsid w:val="006840ED"/>
    <w:rsid w:val="006840F9"/>
    <w:rsid w:val="0068423A"/>
    <w:rsid w:val="00684960"/>
    <w:rsid w:val="00684B89"/>
    <w:rsid w:val="00684C10"/>
    <w:rsid w:val="00684D97"/>
    <w:rsid w:val="006851B4"/>
    <w:rsid w:val="00685230"/>
    <w:rsid w:val="00685572"/>
    <w:rsid w:val="00685576"/>
    <w:rsid w:val="0068558F"/>
    <w:rsid w:val="006855E9"/>
    <w:rsid w:val="00685E0B"/>
    <w:rsid w:val="00685FC5"/>
    <w:rsid w:val="00686388"/>
    <w:rsid w:val="006867FB"/>
    <w:rsid w:val="006868A2"/>
    <w:rsid w:val="00686D4C"/>
    <w:rsid w:val="00687540"/>
    <w:rsid w:val="00687649"/>
    <w:rsid w:val="006877AB"/>
    <w:rsid w:val="00687828"/>
    <w:rsid w:val="00687A22"/>
    <w:rsid w:val="00687B46"/>
    <w:rsid w:val="00687F6D"/>
    <w:rsid w:val="006909BA"/>
    <w:rsid w:val="00690A22"/>
    <w:rsid w:val="00690D4A"/>
    <w:rsid w:val="00690FD1"/>
    <w:rsid w:val="006916C8"/>
    <w:rsid w:val="0069213E"/>
    <w:rsid w:val="0069285A"/>
    <w:rsid w:val="00692E05"/>
    <w:rsid w:val="00692FAF"/>
    <w:rsid w:val="006944A4"/>
    <w:rsid w:val="0069489B"/>
    <w:rsid w:val="006948A9"/>
    <w:rsid w:val="00694B4A"/>
    <w:rsid w:val="00695036"/>
    <w:rsid w:val="00695350"/>
    <w:rsid w:val="006953F0"/>
    <w:rsid w:val="00695479"/>
    <w:rsid w:val="00695707"/>
    <w:rsid w:val="006958A4"/>
    <w:rsid w:val="00695AF5"/>
    <w:rsid w:val="00695BBD"/>
    <w:rsid w:val="0069602E"/>
    <w:rsid w:val="006961D0"/>
    <w:rsid w:val="006968C6"/>
    <w:rsid w:val="00696BA0"/>
    <w:rsid w:val="00696BC7"/>
    <w:rsid w:val="00697338"/>
    <w:rsid w:val="00697751"/>
    <w:rsid w:val="00697E2B"/>
    <w:rsid w:val="00697F1A"/>
    <w:rsid w:val="006A027F"/>
    <w:rsid w:val="006A052B"/>
    <w:rsid w:val="006A0569"/>
    <w:rsid w:val="006A06B1"/>
    <w:rsid w:val="006A0842"/>
    <w:rsid w:val="006A0C0F"/>
    <w:rsid w:val="006A1698"/>
    <w:rsid w:val="006A17C0"/>
    <w:rsid w:val="006A1981"/>
    <w:rsid w:val="006A1A16"/>
    <w:rsid w:val="006A2291"/>
    <w:rsid w:val="006A22D9"/>
    <w:rsid w:val="006A2412"/>
    <w:rsid w:val="006A262C"/>
    <w:rsid w:val="006A2649"/>
    <w:rsid w:val="006A291F"/>
    <w:rsid w:val="006A2C62"/>
    <w:rsid w:val="006A2E8B"/>
    <w:rsid w:val="006A35E2"/>
    <w:rsid w:val="006A36FF"/>
    <w:rsid w:val="006A37BF"/>
    <w:rsid w:val="006A37D8"/>
    <w:rsid w:val="006A39E4"/>
    <w:rsid w:val="006A3A8C"/>
    <w:rsid w:val="006A4616"/>
    <w:rsid w:val="006A4ABD"/>
    <w:rsid w:val="006A4C8D"/>
    <w:rsid w:val="006A4CC2"/>
    <w:rsid w:val="006A4EC0"/>
    <w:rsid w:val="006A59D1"/>
    <w:rsid w:val="006A5D24"/>
    <w:rsid w:val="006A5FDE"/>
    <w:rsid w:val="006A6316"/>
    <w:rsid w:val="006A65BA"/>
    <w:rsid w:val="006A68A3"/>
    <w:rsid w:val="006A6D9E"/>
    <w:rsid w:val="006A6F60"/>
    <w:rsid w:val="006A7286"/>
    <w:rsid w:val="006A7457"/>
    <w:rsid w:val="006A752C"/>
    <w:rsid w:val="006A7638"/>
    <w:rsid w:val="006A79E3"/>
    <w:rsid w:val="006A7A91"/>
    <w:rsid w:val="006A7A9F"/>
    <w:rsid w:val="006B010F"/>
    <w:rsid w:val="006B0249"/>
    <w:rsid w:val="006B0CAC"/>
    <w:rsid w:val="006B0D41"/>
    <w:rsid w:val="006B0FA0"/>
    <w:rsid w:val="006B12F7"/>
    <w:rsid w:val="006B16E7"/>
    <w:rsid w:val="006B1B84"/>
    <w:rsid w:val="006B1BC5"/>
    <w:rsid w:val="006B1DF3"/>
    <w:rsid w:val="006B1EF3"/>
    <w:rsid w:val="006B2558"/>
    <w:rsid w:val="006B2D13"/>
    <w:rsid w:val="006B34F5"/>
    <w:rsid w:val="006B3B1E"/>
    <w:rsid w:val="006B3F3C"/>
    <w:rsid w:val="006B412C"/>
    <w:rsid w:val="006B44A4"/>
    <w:rsid w:val="006B458C"/>
    <w:rsid w:val="006B4BE5"/>
    <w:rsid w:val="006B57ED"/>
    <w:rsid w:val="006B69A8"/>
    <w:rsid w:val="006B6AD1"/>
    <w:rsid w:val="006B70C0"/>
    <w:rsid w:val="006B7ADD"/>
    <w:rsid w:val="006B7EE1"/>
    <w:rsid w:val="006C0158"/>
    <w:rsid w:val="006C0830"/>
    <w:rsid w:val="006C0A96"/>
    <w:rsid w:val="006C0CE8"/>
    <w:rsid w:val="006C10C1"/>
    <w:rsid w:val="006C1100"/>
    <w:rsid w:val="006C1429"/>
    <w:rsid w:val="006C14C8"/>
    <w:rsid w:val="006C1525"/>
    <w:rsid w:val="006C172D"/>
    <w:rsid w:val="006C1F0D"/>
    <w:rsid w:val="006C33B8"/>
    <w:rsid w:val="006C35C1"/>
    <w:rsid w:val="006C3742"/>
    <w:rsid w:val="006C3D07"/>
    <w:rsid w:val="006C3F60"/>
    <w:rsid w:val="006C3FDE"/>
    <w:rsid w:val="006C446A"/>
    <w:rsid w:val="006C4969"/>
    <w:rsid w:val="006C4EE2"/>
    <w:rsid w:val="006C4FD4"/>
    <w:rsid w:val="006C541E"/>
    <w:rsid w:val="006C56C4"/>
    <w:rsid w:val="006C5A57"/>
    <w:rsid w:val="006C6090"/>
    <w:rsid w:val="006C626E"/>
    <w:rsid w:val="006C63E3"/>
    <w:rsid w:val="006C668B"/>
    <w:rsid w:val="006C6886"/>
    <w:rsid w:val="006C6D61"/>
    <w:rsid w:val="006C6E2D"/>
    <w:rsid w:val="006C6E63"/>
    <w:rsid w:val="006C6EB3"/>
    <w:rsid w:val="006C72AE"/>
    <w:rsid w:val="006C776F"/>
    <w:rsid w:val="006C784F"/>
    <w:rsid w:val="006C7EAE"/>
    <w:rsid w:val="006C7F71"/>
    <w:rsid w:val="006D03BD"/>
    <w:rsid w:val="006D0BBB"/>
    <w:rsid w:val="006D0EB7"/>
    <w:rsid w:val="006D1119"/>
    <w:rsid w:val="006D12F3"/>
    <w:rsid w:val="006D14B3"/>
    <w:rsid w:val="006D15BD"/>
    <w:rsid w:val="006D1E9B"/>
    <w:rsid w:val="006D2101"/>
    <w:rsid w:val="006D21E9"/>
    <w:rsid w:val="006D2253"/>
    <w:rsid w:val="006D26B4"/>
    <w:rsid w:val="006D283F"/>
    <w:rsid w:val="006D2AB4"/>
    <w:rsid w:val="006D2BB4"/>
    <w:rsid w:val="006D2CED"/>
    <w:rsid w:val="006D2EC1"/>
    <w:rsid w:val="006D306A"/>
    <w:rsid w:val="006D3477"/>
    <w:rsid w:val="006D381A"/>
    <w:rsid w:val="006D3908"/>
    <w:rsid w:val="006D3B1E"/>
    <w:rsid w:val="006D3DC2"/>
    <w:rsid w:val="006D4283"/>
    <w:rsid w:val="006D460E"/>
    <w:rsid w:val="006D4D39"/>
    <w:rsid w:val="006D4E10"/>
    <w:rsid w:val="006D5115"/>
    <w:rsid w:val="006D54A4"/>
    <w:rsid w:val="006D5622"/>
    <w:rsid w:val="006D5867"/>
    <w:rsid w:val="006D5DF0"/>
    <w:rsid w:val="006D601C"/>
    <w:rsid w:val="006D610A"/>
    <w:rsid w:val="006D6225"/>
    <w:rsid w:val="006D62D2"/>
    <w:rsid w:val="006D6814"/>
    <w:rsid w:val="006D6F02"/>
    <w:rsid w:val="006D7055"/>
    <w:rsid w:val="006D7125"/>
    <w:rsid w:val="006D712F"/>
    <w:rsid w:val="006D7258"/>
    <w:rsid w:val="006D765A"/>
    <w:rsid w:val="006D7A71"/>
    <w:rsid w:val="006D7B9E"/>
    <w:rsid w:val="006D7C93"/>
    <w:rsid w:val="006D7D5F"/>
    <w:rsid w:val="006E05CD"/>
    <w:rsid w:val="006E07DB"/>
    <w:rsid w:val="006E0839"/>
    <w:rsid w:val="006E0869"/>
    <w:rsid w:val="006E0AE8"/>
    <w:rsid w:val="006E0AE9"/>
    <w:rsid w:val="006E0E41"/>
    <w:rsid w:val="006E1115"/>
    <w:rsid w:val="006E113A"/>
    <w:rsid w:val="006E1E9E"/>
    <w:rsid w:val="006E1EB2"/>
    <w:rsid w:val="006E2037"/>
    <w:rsid w:val="006E20C4"/>
    <w:rsid w:val="006E20EE"/>
    <w:rsid w:val="006E239B"/>
    <w:rsid w:val="006E25D5"/>
    <w:rsid w:val="006E2773"/>
    <w:rsid w:val="006E2814"/>
    <w:rsid w:val="006E290B"/>
    <w:rsid w:val="006E2E76"/>
    <w:rsid w:val="006E38B5"/>
    <w:rsid w:val="006E3C15"/>
    <w:rsid w:val="006E3CB7"/>
    <w:rsid w:val="006E44DF"/>
    <w:rsid w:val="006E4AEF"/>
    <w:rsid w:val="006E4B31"/>
    <w:rsid w:val="006E4BCF"/>
    <w:rsid w:val="006E4C09"/>
    <w:rsid w:val="006E4DDA"/>
    <w:rsid w:val="006E51B4"/>
    <w:rsid w:val="006E52AC"/>
    <w:rsid w:val="006E5530"/>
    <w:rsid w:val="006E5625"/>
    <w:rsid w:val="006E56F8"/>
    <w:rsid w:val="006E5852"/>
    <w:rsid w:val="006E5B2D"/>
    <w:rsid w:val="006E5F36"/>
    <w:rsid w:val="006E63A9"/>
    <w:rsid w:val="006E6904"/>
    <w:rsid w:val="006E69E4"/>
    <w:rsid w:val="006E6DCC"/>
    <w:rsid w:val="006E701C"/>
    <w:rsid w:val="006E70D1"/>
    <w:rsid w:val="006E7125"/>
    <w:rsid w:val="006E7149"/>
    <w:rsid w:val="006E746F"/>
    <w:rsid w:val="006E7534"/>
    <w:rsid w:val="006E767F"/>
    <w:rsid w:val="006E799A"/>
    <w:rsid w:val="006E7BAD"/>
    <w:rsid w:val="006E7E1A"/>
    <w:rsid w:val="006E7EEA"/>
    <w:rsid w:val="006F06A2"/>
    <w:rsid w:val="006F0E29"/>
    <w:rsid w:val="006F103A"/>
    <w:rsid w:val="006F1064"/>
    <w:rsid w:val="006F1CBF"/>
    <w:rsid w:val="006F1CF7"/>
    <w:rsid w:val="006F2266"/>
    <w:rsid w:val="006F2270"/>
    <w:rsid w:val="006F22F8"/>
    <w:rsid w:val="006F2890"/>
    <w:rsid w:val="006F3312"/>
    <w:rsid w:val="006F348E"/>
    <w:rsid w:val="006F3584"/>
    <w:rsid w:val="006F36A3"/>
    <w:rsid w:val="006F37C7"/>
    <w:rsid w:val="006F3BC8"/>
    <w:rsid w:val="006F3E1D"/>
    <w:rsid w:val="006F3E99"/>
    <w:rsid w:val="006F4450"/>
    <w:rsid w:val="006F4509"/>
    <w:rsid w:val="006F4521"/>
    <w:rsid w:val="006F4835"/>
    <w:rsid w:val="006F491D"/>
    <w:rsid w:val="006F4B0F"/>
    <w:rsid w:val="006F4F7B"/>
    <w:rsid w:val="006F512A"/>
    <w:rsid w:val="006F59C9"/>
    <w:rsid w:val="006F5B02"/>
    <w:rsid w:val="006F5C38"/>
    <w:rsid w:val="006F5CE2"/>
    <w:rsid w:val="006F5E4C"/>
    <w:rsid w:val="006F6188"/>
    <w:rsid w:val="006F6222"/>
    <w:rsid w:val="006F636E"/>
    <w:rsid w:val="006F63CE"/>
    <w:rsid w:val="006F6743"/>
    <w:rsid w:val="006F6A61"/>
    <w:rsid w:val="006F6C08"/>
    <w:rsid w:val="006F7180"/>
    <w:rsid w:val="006F72BE"/>
    <w:rsid w:val="006F75FA"/>
    <w:rsid w:val="006F775A"/>
    <w:rsid w:val="006F7791"/>
    <w:rsid w:val="006F7C16"/>
    <w:rsid w:val="006F7F59"/>
    <w:rsid w:val="00700285"/>
    <w:rsid w:val="00700327"/>
    <w:rsid w:val="007003EE"/>
    <w:rsid w:val="007007C4"/>
    <w:rsid w:val="007008CA"/>
    <w:rsid w:val="0070098A"/>
    <w:rsid w:val="007009F2"/>
    <w:rsid w:val="00700EF9"/>
    <w:rsid w:val="00700F25"/>
    <w:rsid w:val="00700FDC"/>
    <w:rsid w:val="00701125"/>
    <w:rsid w:val="0070123D"/>
    <w:rsid w:val="0070141C"/>
    <w:rsid w:val="007017DA"/>
    <w:rsid w:val="0070183C"/>
    <w:rsid w:val="007018D2"/>
    <w:rsid w:val="00701DF2"/>
    <w:rsid w:val="00701E2C"/>
    <w:rsid w:val="007022CD"/>
    <w:rsid w:val="00702783"/>
    <w:rsid w:val="00702C37"/>
    <w:rsid w:val="00702F50"/>
    <w:rsid w:val="00703719"/>
    <w:rsid w:val="00703827"/>
    <w:rsid w:val="00703CBA"/>
    <w:rsid w:val="00703CFD"/>
    <w:rsid w:val="00704083"/>
    <w:rsid w:val="007042CB"/>
    <w:rsid w:val="00704CA8"/>
    <w:rsid w:val="00704D47"/>
    <w:rsid w:val="00704E0B"/>
    <w:rsid w:val="0070505B"/>
    <w:rsid w:val="00705301"/>
    <w:rsid w:val="00705483"/>
    <w:rsid w:val="00705B6C"/>
    <w:rsid w:val="00705BA0"/>
    <w:rsid w:val="00705E1F"/>
    <w:rsid w:val="00706384"/>
    <w:rsid w:val="007064AA"/>
    <w:rsid w:val="0070665D"/>
    <w:rsid w:val="007069E0"/>
    <w:rsid w:val="00706E84"/>
    <w:rsid w:val="00707F24"/>
    <w:rsid w:val="00707F6F"/>
    <w:rsid w:val="00710061"/>
    <w:rsid w:val="00710094"/>
    <w:rsid w:val="0071017A"/>
    <w:rsid w:val="007101CA"/>
    <w:rsid w:val="00710205"/>
    <w:rsid w:val="00710321"/>
    <w:rsid w:val="007103E4"/>
    <w:rsid w:val="007104F8"/>
    <w:rsid w:val="00710501"/>
    <w:rsid w:val="00710C87"/>
    <w:rsid w:val="0071179F"/>
    <w:rsid w:val="00711EBA"/>
    <w:rsid w:val="00711F36"/>
    <w:rsid w:val="00712081"/>
    <w:rsid w:val="00712292"/>
    <w:rsid w:val="0071255A"/>
    <w:rsid w:val="00712582"/>
    <w:rsid w:val="007129B3"/>
    <w:rsid w:val="00712D29"/>
    <w:rsid w:val="0071319F"/>
    <w:rsid w:val="007135A0"/>
    <w:rsid w:val="0071367A"/>
    <w:rsid w:val="007138B1"/>
    <w:rsid w:val="00713933"/>
    <w:rsid w:val="00713983"/>
    <w:rsid w:val="007139A4"/>
    <w:rsid w:val="00713A49"/>
    <w:rsid w:val="00713B07"/>
    <w:rsid w:val="007151E5"/>
    <w:rsid w:val="0071575B"/>
    <w:rsid w:val="0071598F"/>
    <w:rsid w:val="00715C1E"/>
    <w:rsid w:val="00716105"/>
    <w:rsid w:val="0071631C"/>
    <w:rsid w:val="007163F9"/>
    <w:rsid w:val="00716406"/>
    <w:rsid w:val="00716B3E"/>
    <w:rsid w:val="00716BD1"/>
    <w:rsid w:val="00716F7D"/>
    <w:rsid w:val="007171D4"/>
    <w:rsid w:val="00717A56"/>
    <w:rsid w:val="00717A5D"/>
    <w:rsid w:val="00717ACD"/>
    <w:rsid w:val="00717F6E"/>
    <w:rsid w:val="0072095E"/>
    <w:rsid w:val="00720AB7"/>
    <w:rsid w:val="00720CFC"/>
    <w:rsid w:val="00721B84"/>
    <w:rsid w:val="00721F45"/>
    <w:rsid w:val="007221EF"/>
    <w:rsid w:val="00722500"/>
    <w:rsid w:val="00722AF9"/>
    <w:rsid w:val="00722B6C"/>
    <w:rsid w:val="00723114"/>
    <w:rsid w:val="00723783"/>
    <w:rsid w:val="007243B1"/>
    <w:rsid w:val="00724696"/>
    <w:rsid w:val="00724F17"/>
    <w:rsid w:val="00725285"/>
    <w:rsid w:val="007257AF"/>
    <w:rsid w:val="0072650B"/>
    <w:rsid w:val="00726580"/>
    <w:rsid w:val="0072691B"/>
    <w:rsid w:val="00726D0E"/>
    <w:rsid w:val="0072711B"/>
    <w:rsid w:val="00727352"/>
    <w:rsid w:val="00727713"/>
    <w:rsid w:val="00727BEE"/>
    <w:rsid w:val="00727D11"/>
    <w:rsid w:val="00727E31"/>
    <w:rsid w:val="007305F3"/>
    <w:rsid w:val="007306E7"/>
    <w:rsid w:val="007306FB"/>
    <w:rsid w:val="00730C42"/>
    <w:rsid w:val="00731126"/>
    <w:rsid w:val="007315D5"/>
    <w:rsid w:val="0073172A"/>
    <w:rsid w:val="00731BAD"/>
    <w:rsid w:val="00731C41"/>
    <w:rsid w:val="00731D13"/>
    <w:rsid w:val="00731F41"/>
    <w:rsid w:val="0073215D"/>
    <w:rsid w:val="007322E8"/>
    <w:rsid w:val="00732485"/>
    <w:rsid w:val="0073298F"/>
    <w:rsid w:val="00733156"/>
    <w:rsid w:val="007337B1"/>
    <w:rsid w:val="0073397B"/>
    <w:rsid w:val="00733A99"/>
    <w:rsid w:val="00733B8F"/>
    <w:rsid w:val="00733C1F"/>
    <w:rsid w:val="00733DAF"/>
    <w:rsid w:val="00734360"/>
    <w:rsid w:val="00734516"/>
    <w:rsid w:val="00734580"/>
    <w:rsid w:val="007345C9"/>
    <w:rsid w:val="0073470C"/>
    <w:rsid w:val="00734C16"/>
    <w:rsid w:val="00734FFE"/>
    <w:rsid w:val="00735643"/>
    <w:rsid w:val="00735AB8"/>
    <w:rsid w:val="00735BD5"/>
    <w:rsid w:val="00735C83"/>
    <w:rsid w:val="007360AE"/>
    <w:rsid w:val="00736214"/>
    <w:rsid w:val="007366F4"/>
    <w:rsid w:val="0073680C"/>
    <w:rsid w:val="007369A7"/>
    <w:rsid w:val="00736BC8"/>
    <w:rsid w:val="00736C13"/>
    <w:rsid w:val="00736F2B"/>
    <w:rsid w:val="00737308"/>
    <w:rsid w:val="0073794A"/>
    <w:rsid w:val="00737EB3"/>
    <w:rsid w:val="00737F2B"/>
    <w:rsid w:val="0074097D"/>
    <w:rsid w:val="00740D9A"/>
    <w:rsid w:val="00740F10"/>
    <w:rsid w:val="0074103B"/>
    <w:rsid w:val="0074134D"/>
    <w:rsid w:val="00741614"/>
    <w:rsid w:val="007416A2"/>
    <w:rsid w:val="00741C17"/>
    <w:rsid w:val="00741CD3"/>
    <w:rsid w:val="00741D8C"/>
    <w:rsid w:val="00741F52"/>
    <w:rsid w:val="00742821"/>
    <w:rsid w:val="007429BB"/>
    <w:rsid w:val="00742BA9"/>
    <w:rsid w:val="00742C68"/>
    <w:rsid w:val="007435B4"/>
    <w:rsid w:val="00743614"/>
    <w:rsid w:val="007436EC"/>
    <w:rsid w:val="00743A51"/>
    <w:rsid w:val="00743A6F"/>
    <w:rsid w:val="00743E8F"/>
    <w:rsid w:val="00743EC6"/>
    <w:rsid w:val="00744239"/>
    <w:rsid w:val="0074428F"/>
    <w:rsid w:val="00744412"/>
    <w:rsid w:val="0074448F"/>
    <w:rsid w:val="007447ED"/>
    <w:rsid w:val="00744F7C"/>
    <w:rsid w:val="007452ED"/>
    <w:rsid w:val="00745BCE"/>
    <w:rsid w:val="00745C2D"/>
    <w:rsid w:val="00745E5A"/>
    <w:rsid w:val="0074654F"/>
    <w:rsid w:val="0074671F"/>
    <w:rsid w:val="007467E6"/>
    <w:rsid w:val="00746923"/>
    <w:rsid w:val="0074733F"/>
    <w:rsid w:val="00747ED9"/>
    <w:rsid w:val="007500F4"/>
    <w:rsid w:val="00750168"/>
    <w:rsid w:val="00750452"/>
    <w:rsid w:val="00750489"/>
    <w:rsid w:val="00750527"/>
    <w:rsid w:val="00750541"/>
    <w:rsid w:val="007507C9"/>
    <w:rsid w:val="007508A3"/>
    <w:rsid w:val="007515F1"/>
    <w:rsid w:val="007516DD"/>
    <w:rsid w:val="007519F3"/>
    <w:rsid w:val="00751B5E"/>
    <w:rsid w:val="00752521"/>
    <w:rsid w:val="00752AD4"/>
    <w:rsid w:val="00752D6B"/>
    <w:rsid w:val="00752D75"/>
    <w:rsid w:val="0075306C"/>
    <w:rsid w:val="007537F8"/>
    <w:rsid w:val="00753C72"/>
    <w:rsid w:val="0075408B"/>
    <w:rsid w:val="00754DE1"/>
    <w:rsid w:val="00755034"/>
    <w:rsid w:val="007557A6"/>
    <w:rsid w:val="00755B2E"/>
    <w:rsid w:val="00755DB8"/>
    <w:rsid w:val="007562F4"/>
    <w:rsid w:val="00756347"/>
    <w:rsid w:val="007564BC"/>
    <w:rsid w:val="00756729"/>
    <w:rsid w:val="00756BD1"/>
    <w:rsid w:val="00757047"/>
    <w:rsid w:val="0075756F"/>
    <w:rsid w:val="00757922"/>
    <w:rsid w:val="007579A2"/>
    <w:rsid w:val="00757B51"/>
    <w:rsid w:val="00757D14"/>
    <w:rsid w:val="007602CF"/>
    <w:rsid w:val="007603E9"/>
    <w:rsid w:val="00760FA7"/>
    <w:rsid w:val="00761085"/>
    <w:rsid w:val="0076124D"/>
    <w:rsid w:val="0076139F"/>
    <w:rsid w:val="0076141C"/>
    <w:rsid w:val="00761DFC"/>
    <w:rsid w:val="00762068"/>
    <w:rsid w:val="007623E1"/>
    <w:rsid w:val="007623E9"/>
    <w:rsid w:val="007628C8"/>
    <w:rsid w:val="00762931"/>
    <w:rsid w:val="0076295B"/>
    <w:rsid w:val="00762ACC"/>
    <w:rsid w:val="00762C5D"/>
    <w:rsid w:val="007631E8"/>
    <w:rsid w:val="00763613"/>
    <w:rsid w:val="007637D6"/>
    <w:rsid w:val="00763B3B"/>
    <w:rsid w:val="00763FC2"/>
    <w:rsid w:val="0076432F"/>
    <w:rsid w:val="00764672"/>
    <w:rsid w:val="0076472B"/>
    <w:rsid w:val="00764EB3"/>
    <w:rsid w:val="00764FFF"/>
    <w:rsid w:val="00765083"/>
    <w:rsid w:val="0076510A"/>
    <w:rsid w:val="00765661"/>
    <w:rsid w:val="00765823"/>
    <w:rsid w:val="00765F81"/>
    <w:rsid w:val="007662CF"/>
    <w:rsid w:val="007667FC"/>
    <w:rsid w:val="007668A9"/>
    <w:rsid w:val="00767385"/>
    <w:rsid w:val="0076748E"/>
    <w:rsid w:val="00767A6F"/>
    <w:rsid w:val="00767E67"/>
    <w:rsid w:val="00767EEA"/>
    <w:rsid w:val="007705F0"/>
    <w:rsid w:val="00770A09"/>
    <w:rsid w:val="00770B4E"/>
    <w:rsid w:val="00770D96"/>
    <w:rsid w:val="00771500"/>
    <w:rsid w:val="00771770"/>
    <w:rsid w:val="007719C2"/>
    <w:rsid w:val="0077249D"/>
    <w:rsid w:val="007724D2"/>
    <w:rsid w:val="007729F7"/>
    <w:rsid w:val="00772AAD"/>
    <w:rsid w:val="00772E3B"/>
    <w:rsid w:val="00773289"/>
    <w:rsid w:val="00773B02"/>
    <w:rsid w:val="00773B24"/>
    <w:rsid w:val="00773B95"/>
    <w:rsid w:val="00773BFB"/>
    <w:rsid w:val="00773CA1"/>
    <w:rsid w:val="00773CBD"/>
    <w:rsid w:val="00773D40"/>
    <w:rsid w:val="00773FA4"/>
    <w:rsid w:val="007740F4"/>
    <w:rsid w:val="00774692"/>
    <w:rsid w:val="00774888"/>
    <w:rsid w:val="00774912"/>
    <w:rsid w:val="00774982"/>
    <w:rsid w:val="00774DE5"/>
    <w:rsid w:val="00774EF3"/>
    <w:rsid w:val="007754EB"/>
    <w:rsid w:val="00776266"/>
    <w:rsid w:val="00776A57"/>
    <w:rsid w:val="00776AD8"/>
    <w:rsid w:val="00776BE7"/>
    <w:rsid w:val="00776D8F"/>
    <w:rsid w:val="0077723D"/>
    <w:rsid w:val="007773A5"/>
    <w:rsid w:val="007775C0"/>
    <w:rsid w:val="007777ED"/>
    <w:rsid w:val="007778E2"/>
    <w:rsid w:val="00780084"/>
    <w:rsid w:val="007800D1"/>
    <w:rsid w:val="0078023D"/>
    <w:rsid w:val="007803D3"/>
    <w:rsid w:val="007808E8"/>
    <w:rsid w:val="00780A69"/>
    <w:rsid w:val="00780DA8"/>
    <w:rsid w:val="007811BB"/>
    <w:rsid w:val="00781264"/>
    <w:rsid w:val="007812CB"/>
    <w:rsid w:val="0078200C"/>
    <w:rsid w:val="0078225C"/>
    <w:rsid w:val="007822FA"/>
    <w:rsid w:val="007823F2"/>
    <w:rsid w:val="0078281B"/>
    <w:rsid w:val="007829F6"/>
    <w:rsid w:val="00782BD4"/>
    <w:rsid w:val="00782EA1"/>
    <w:rsid w:val="0078312B"/>
    <w:rsid w:val="00783289"/>
    <w:rsid w:val="007833CC"/>
    <w:rsid w:val="007837FD"/>
    <w:rsid w:val="00783F7D"/>
    <w:rsid w:val="007847D5"/>
    <w:rsid w:val="00784A82"/>
    <w:rsid w:val="00784D5A"/>
    <w:rsid w:val="007850A3"/>
    <w:rsid w:val="00785417"/>
    <w:rsid w:val="00785A76"/>
    <w:rsid w:val="00786451"/>
    <w:rsid w:val="00786C9E"/>
    <w:rsid w:val="00786E12"/>
    <w:rsid w:val="007873A6"/>
    <w:rsid w:val="007875A2"/>
    <w:rsid w:val="00787770"/>
    <w:rsid w:val="00787891"/>
    <w:rsid w:val="007878FF"/>
    <w:rsid w:val="00790372"/>
    <w:rsid w:val="00790558"/>
    <w:rsid w:val="00790828"/>
    <w:rsid w:val="00790C26"/>
    <w:rsid w:val="00790D26"/>
    <w:rsid w:val="00790FD4"/>
    <w:rsid w:val="007911C5"/>
    <w:rsid w:val="007916AA"/>
    <w:rsid w:val="00791846"/>
    <w:rsid w:val="00791C46"/>
    <w:rsid w:val="00791CDF"/>
    <w:rsid w:val="007928B9"/>
    <w:rsid w:val="00792B8C"/>
    <w:rsid w:val="00792C5F"/>
    <w:rsid w:val="007930D8"/>
    <w:rsid w:val="007930F0"/>
    <w:rsid w:val="00793C14"/>
    <w:rsid w:val="007943CB"/>
    <w:rsid w:val="00794450"/>
    <w:rsid w:val="0079553C"/>
    <w:rsid w:val="0079556F"/>
    <w:rsid w:val="00795707"/>
    <w:rsid w:val="00795839"/>
    <w:rsid w:val="007958C1"/>
    <w:rsid w:val="0079598E"/>
    <w:rsid w:val="00795A18"/>
    <w:rsid w:val="00795C91"/>
    <w:rsid w:val="00795FD5"/>
    <w:rsid w:val="007960B3"/>
    <w:rsid w:val="00796267"/>
    <w:rsid w:val="00796678"/>
    <w:rsid w:val="0079679A"/>
    <w:rsid w:val="007969C3"/>
    <w:rsid w:val="00796E7F"/>
    <w:rsid w:val="00797007"/>
    <w:rsid w:val="00797433"/>
    <w:rsid w:val="00797436"/>
    <w:rsid w:val="00797579"/>
    <w:rsid w:val="00797AB9"/>
    <w:rsid w:val="00797FDF"/>
    <w:rsid w:val="007A0471"/>
    <w:rsid w:val="007A0E27"/>
    <w:rsid w:val="007A10E9"/>
    <w:rsid w:val="007A1309"/>
    <w:rsid w:val="007A1739"/>
    <w:rsid w:val="007A1F1B"/>
    <w:rsid w:val="007A1FAE"/>
    <w:rsid w:val="007A2570"/>
    <w:rsid w:val="007A26F0"/>
    <w:rsid w:val="007A3072"/>
    <w:rsid w:val="007A3204"/>
    <w:rsid w:val="007A362E"/>
    <w:rsid w:val="007A38D5"/>
    <w:rsid w:val="007A396A"/>
    <w:rsid w:val="007A3A5D"/>
    <w:rsid w:val="007A3B4D"/>
    <w:rsid w:val="007A3D56"/>
    <w:rsid w:val="007A407F"/>
    <w:rsid w:val="007A4352"/>
    <w:rsid w:val="007A44B9"/>
    <w:rsid w:val="007A47AF"/>
    <w:rsid w:val="007A49C1"/>
    <w:rsid w:val="007A4F40"/>
    <w:rsid w:val="007A52AF"/>
    <w:rsid w:val="007A544D"/>
    <w:rsid w:val="007A55A0"/>
    <w:rsid w:val="007A57A6"/>
    <w:rsid w:val="007A59DA"/>
    <w:rsid w:val="007A5C50"/>
    <w:rsid w:val="007A5D5B"/>
    <w:rsid w:val="007A6050"/>
    <w:rsid w:val="007A62E0"/>
    <w:rsid w:val="007A6472"/>
    <w:rsid w:val="007A64F1"/>
    <w:rsid w:val="007A68A8"/>
    <w:rsid w:val="007A6B1A"/>
    <w:rsid w:val="007A6BE9"/>
    <w:rsid w:val="007A7D67"/>
    <w:rsid w:val="007A7E77"/>
    <w:rsid w:val="007B0136"/>
    <w:rsid w:val="007B08CC"/>
    <w:rsid w:val="007B0C0F"/>
    <w:rsid w:val="007B0F10"/>
    <w:rsid w:val="007B13F1"/>
    <w:rsid w:val="007B1670"/>
    <w:rsid w:val="007B1735"/>
    <w:rsid w:val="007B1906"/>
    <w:rsid w:val="007B1A49"/>
    <w:rsid w:val="007B205F"/>
    <w:rsid w:val="007B2464"/>
    <w:rsid w:val="007B2495"/>
    <w:rsid w:val="007B24CF"/>
    <w:rsid w:val="007B2564"/>
    <w:rsid w:val="007B270A"/>
    <w:rsid w:val="007B2A64"/>
    <w:rsid w:val="007B2BF9"/>
    <w:rsid w:val="007B3AAD"/>
    <w:rsid w:val="007B3F11"/>
    <w:rsid w:val="007B411A"/>
    <w:rsid w:val="007B452A"/>
    <w:rsid w:val="007B4C0B"/>
    <w:rsid w:val="007B5030"/>
    <w:rsid w:val="007B510E"/>
    <w:rsid w:val="007B51BE"/>
    <w:rsid w:val="007B5614"/>
    <w:rsid w:val="007B5800"/>
    <w:rsid w:val="007B5927"/>
    <w:rsid w:val="007B5955"/>
    <w:rsid w:val="007B5E3D"/>
    <w:rsid w:val="007B60AF"/>
    <w:rsid w:val="007B617A"/>
    <w:rsid w:val="007B6181"/>
    <w:rsid w:val="007B6489"/>
    <w:rsid w:val="007B66A7"/>
    <w:rsid w:val="007B67FF"/>
    <w:rsid w:val="007B6943"/>
    <w:rsid w:val="007B7DA8"/>
    <w:rsid w:val="007C01F3"/>
    <w:rsid w:val="007C0428"/>
    <w:rsid w:val="007C0F7D"/>
    <w:rsid w:val="007C1469"/>
    <w:rsid w:val="007C25C8"/>
    <w:rsid w:val="007C270F"/>
    <w:rsid w:val="007C2A1E"/>
    <w:rsid w:val="007C2D95"/>
    <w:rsid w:val="007C2EBA"/>
    <w:rsid w:val="007C3186"/>
    <w:rsid w:val="007C33AB"/>
    <w:rsid w:val="007C3787"/>
    <w:rsid w:val="007C37BC"/>
    <w:rsid w:val="007C3803"/>
    <w:rsid w:val="007C39F4"/>
    <w:rsid w:val="007C3B8E"/>
    <w:rsid w:val="007C3BE0"/>
    <w:rsid w:val="007C4366"/>
    <w:rsid w:val="007C49B1"/>
    <w:rsid w:val="007C4F09"/>
    <w:rsid w:val="007C5303"/>
    <w:rsid w:val="007C5503"/>
    <w:rsid w:val="007C5890"/>
    <w:rsid w:val="007C5A5E"/>
    <w:rsid w:val="007C5FDF"/>
    <w:rsid w:val="007C61AD"/>
    <w:rsid w:val="007C61EF"/>
    <w:rsid w:val="007C64B2"/>
    <w:rsid w:val="007C6758"/>
    <w:rsid w:val="007C6B32"/>
    <w:rsid w:val="007C6B5B"/>
    <w:rsid w:val="007C735C"/>
    <w:rsid w:val="007C7AA2"/>
    <w:rsid w:val="007C7C64"/>
    <w:rsid w:val="007C7F4A"/>
    <w:rsid w:val="007D0543"/>
    <w:rsid w:val="007D05C1"/>
    <w:rsid w:val="007D07D2"/>
    <w:rsid w:val="007D0E71"/>
    <w:rsid w:val="007D1033"/>
    <w:rsid w:val="007D1220"/>
    <w:rsid w:val="007D13A7"/>
    <w:rsid w:val="007D1A4E"/>
    <w:rsid w:val="007D1AAC"/>
    <w:rsid w:val="007D232B"/>
    <w:rsid w:val="007D240A"/>
    <w:rsid w:val="007D279F"/>
    <w:rsid w:val="007D2F65"/>
    <w:rsid w:val="007D31A7"/>
    <w:rsid w:val="007D333A"/>
    <w:rsid w:val="007D3509"/>
    <w:rsid w:val="007D35F1"/>
    <w:rsid w:val="007D36E1"/>
    <w:rsid w:val="007D395B"/>
    <w:rsid w:val="007D3AF0"/>
    <w:rsid w:val="007D3E0B"/>
    <w:rsid w:val="007D435F"/>
    <w:rsid w:val="007D460E"/>
    <w:rsid w:val="007D5922"/>
    <w:rsid w:val="007D5997"/>
    <w:rsid w:val="007D5EA7"/>
    <w:rsid w:val="007D69B5"/>
    <w:rsid w:val="007D6F7C"/>
    <w:rsid w:val="007D6FFC"/>
    <w:rsid w:val="007D736E"/>
    <w:rsid w:val="007D7AA3"/>
    <w:rsid w:val="007E0D61"/>
    <w:rsid w:val="007E0D67"/>
    <w:rsid w:val="007E0F2A"/>
    <w:rsid w:val="007E0FE2"/>
    <w:rsid w:val="007E1B35"/>
    <w:rsid w:val="007E1C88"/>
    <w:rsid w:val="007E1CCD"/>
    <w:rsid w:val="007E1D89"/>
    <w:rsid w:val="007E208C"/>
    <w:rsid w:val="007E20D8"/>
    <w:rsid w:val="007E21A7"/>
    <w:rsid w:val="007E2634"/>
    <w:rsid w:val="007E2AFD"/>
    <w:rsid w:val="007E2DE3"/>
    <w:rsid w:val="007E3692"/>
    <w:rsid w:val="007E37E0"/>
    <w:rsid w:val="007E38CD"/>
    <w:rsid w:val="007E3951"/>
    <w:rsid w:val="007E395D"/>
    <w:rsid w:val="007E39BD"/>
    <w:rsid w:val="007E3AD3"/>
    <w:rsid w:val="007E45E2"/>
    <w:rsid w:val="007E45E5"/>
    <w:rsid w:val="007E4800"/>
    <w:rsid w:val="007E4E7F"/>
    <w:rsid w:val="007E50AF"/>
    <w:rsid w:val="007E56D2"/>
    <w:rsid w:val="007E5772"/>
    <w:rsid w:val="007E57A4"/>
    <w:rsid w:val="007E582E"/>
    <w:rsid w:val="007E58CB"/>
    <w:rsid w:val="007E593E"/>
    <w:rsid w:val="007E5D40"/>
    <w:rsid w:val="007E6021"/>
    <w:rsid w:val="007E64A1"/>
    <w:rsid w:val="007E662A"/>
    <w:rsid w:val="007E6886"/>
    <w:rsid w:val="007E697A"/>
    <w:rsid w:val="007E6C2C"/>
    <w:rsid w:val="007E704C"/>
    <w:rsid w:val="007E70EB"/>
    <w:rsid w:val="007E7331"/>
    <w:rsid w:val="007E74A4"/>
    <w:rsid w:val="007E7810"/>
    <w:rsid w:val="007E78AF"/>
    <w:rsid w:val="007E7988"/>
    <w:rsid w:val="007E7AC4"/>
    <w:rsid w:val="007E7BAB"/>
    <w:rsid w:val="007E7C05"/>
    <w:rsid w:val="007F075B"/>
    <w:rsid w:val="007F0AF9"/>
    <w:rsid w:val="007F10C4"/>
    <w:rsid w:val="007F14CB"/>
    <w:rsid w:val="007F1623"/>
    <w:rsid w:val="007F1E21"/>
    <w:rsid w:val="007F1E77"/>
    <w:rsid w:val="007F1EF5"/>
    <w:rsid w:val="007F241E"/>
    <w:rsid w:val="007F2423"/>
    <w:rsid w:val="007F26B0"/>
    <w:rsid w:val="007F26CD"/>
    <w:rsid w:val="007F2BE3"/>
    <w:rsid w:val="007F2D9F"/>
    <w:rsid w:val="007F2E7C"/>
    <w:rsid w:val="007F31BE"/>
    <w:rsid w:val="007F3283"/>
    <w:rsid w:val="007F331F"/>
    <w:rsid w:val="007F33CC"/>
    <w:rsid w:val="007F3798"/>
    <w:rsid w:val="007F38AE"/>
    <w:rsid w:val="007F394A"/>
    <w:rsid w:val="007F3C5C"/>
    <w:rsid w:val="007F3DC4"/>
    <w:rsid w:val="007F4035"/>
    <w:rsid w:val="007F480E"/>
    <w:rsid w:val="007F4A57"/>
    <w:rsid w:val="007F4E1F"/>
    <w:rsid w:val="007F4E61"/>
    <w:rsid w:val="007F5091"/>
    <w:rsid w:val="007F52E3"/>
    <w:rsid w:val="007F5519"/>
    <w:rsid w:val="007F5934"/>
    <w:rsid w:val="007F5D20"/>
    <w:rsid w:val="007F60A9"/>
    <w:rsid w:val="007F63E9"/>
    <w:rsid w:val="007F66FC"/>
    <w:rsid w:val="007F67B4"/>
    <w:rsid w:val="007F6B04"/>
    <w:rsid w:val="007F6F86"/>
    <w:rsid w:val="007F6FA9"/>
    <w:rsid w:val="007F77E5"/>
    <w:rsid w:val="007F7961"/>
    <w:rsid w:val="007F79E4"/>
    <w:rsid w:val="008002F3"/>
    <w:rsid w:val="00800327"/>
    <w:rsid w:val="00800964"/>
    <w:rsid w:val="00800B36"/>
    <w:rsid w:val="00800C42"/>
    <w:rsid w:val="00800D56"/>
    <w:rsid w:val="008011C1"/>
    <w:rsid w:val="0080153D"/>
    <w:rsid w:val="00801812"/>
    <w:rsid w:val="0080198A"/>
    <w:rsid w:val="00801FA2"/>
    <w:rsid w:val="0080239C"/>
    <w:rsid w:val="008027A6"/>
    <w:rsid w:val="00802861"/>
    <w:rsid w:val="00802873"/>
    <w:rsid w:val="008028EC"/>
    <w:rsid w:val="00802913"/>
    <w:rsid w:val="00802921"/>
    <w:rsid w:val="0080312E"/>
    <w:rsid w:val="008034F8"/>
    <w:rsid w:val="00803913"/>
    <w:rsid w:val="00803E8E"/>
    <w:rsid w:val="0080473C"/>
    <w:rsid w:val="00804FAE"/>
    <w:rsid w:val="008053ED"/>
    <w:rsid w:val="008057FE"/>
    <w:rsid w:val="0080590E"/>
    <w:rsid w:val="008059CA"/>
    <w:rsid w:val="00805D43"/>
    <w:rsid w:val="00805F5C"/>
    <w:rsid w:val="0080602C"/>
    <w:rsid w:val="008063A8"/>
    <w:rsid w:val="00806980"/>
    <w:rsid w:val="00806BB6"/>
    <w:rsid w:val="00807163"/>
    <w:rsid w:val="00807271"/>
    <w:rsid w:val="0080750C"/>
    <w:rsid w:val="0080799F"/>
    <w:rsid w:val="00810E0A"/>
    <w:rsid w:val="008117FD"/>
    <w:rsid w:val="00811A3D"/>
    <w:rsid w:val="00811ADE"/>
    <w:rsid w:val="00811F70"/>
    <w:rsid w:val="00812037"/>
    <w:rsid w:val="008120BE"/>
    <w:rsid w:val="00812486"/>
    <w:rsid w:val="008126EE"/>
    <w:rsid w:val="00812717"/>
    <w:rsid w:val="00813567"/>
    <w:rsid w:val="00813613"/>
    <w:rsid w:val="00813713"/>
    <w:rsid w:val="00813E8B"/>
    <w:rsid w:val="00814877"/>
    <w:rsid w:val="008148E3"/>
    <w:rsid w:val="00814BD2"/>
    <w:rsid w:val="00814D20"/>
    <w:rsid w:val="00815226"/>
    <w:rsid w:val="00815716"/>
    <w:rsid w:val="00815862"/>
    <w:rsid w:val="0081597F"/>
    <w:rsid w:val="00815D3E"/>
    <w:rsid w:val="00815DED"/>
    <w:rsid w:val="00820679"/>
    <w:rsid w:val="00820802"/>
    <w:rsid w:val="00820962"/>
    <w:rsid w:val="00820A1C"/>
    <w:rsid w:val="00820EE4"/>
    <w:rsid w:val="00820EE8"/>
    <w:rsid w:val="00821CF9"/>
    <w:rsid w:val="00821D49"/>
    <w:rsid w:val="00822036"/>
    <w:rsid w:val="008221F4"/>
    <w:rsid w:val="008225F8"/>
    <w:rsid w:val="008226DD"/>
    <w:rsid w:val="008229CE"/>
    <w:rsid w:val="00822BDA"/>
    <w:rsid w:val="00823283"/>
    <w:rsid w:val="008236E2"/>
    <w:rsid w:val="0082413F"/>
    <w:rsid w:val="00824269"/>
    <w:rsid w:val="00824391"/>
    <w:rsid w:val="008248F9"/>
    <w:rsid w:val="00824A68"/>
    <w:rsid w:val="008252BA"/>
    <w:rsid w:val="00825836"/>
    <w:rsid w:val="00825888"/>
    <w:rsid w:val="00826854"/>
    <w:rsid w:val="008269AC"/>
    <w:rsid w:val="00826B4E"/>
    <w:rsid w:val="00830113"/>
    <w:rsid w:val="00830234"/>
    <w:rsid w:val="008303B7"/>
    <w:rsid w:val="0083081D"/>
    <w:rsid w:val="0083117E"/>
    <w:rsid w:val="008312B6"/>
    <w:rsid w:val="00831441"/>
    <w:rsid w:val="00831BE8"/>
    <w:rsid w:val="00831CBC"/>
    <w:rsid w:val="008321FC"/>
    <w:rsid w:val="0083239F"/>
    <w:rsid w:val="008323B0"/>
    <w:rsid w:val="008326B7"/>
    <w:rsid w:val="008328AD"/>
    <w:rsid w:val="00832A35"/>
    <w:rsid w:val="0083370D"/>
    <w:rsid w:val="00833776"/>
    <w:rsid w:val="00833958"/>
    <w:rsid w:val="008339CA"/>
    <w:rsid w:val="00833FFE"/>
    <w:rsid w:val="008340CD"/>
    <w:rsid w:val="00834668"/>
    <w:rsid w:val="00834866"/>
    <w:rsid w:val="008352E9"/>
    <w:rsid w:val="00835624"/>
    <w:rsid w:val="0083568B"/>
    <w:rsid w:val="008357CE"/>
    <w:rsid w:val="00835C6B"/>
    <w:rsid w:val="00835DF6"/>
    <w:rsid w:val="0083600D"/>
    <w:rsid w:val="008360A4"/>
    <w:rsid w:val="00836171"/>
    <w:rsid w:val="008361EE"/>
    <w:rsid w:val="008362F2"/>
    <w:rsid w:val="00836845"/>
    <w:rsid w:val="0083688D"/>
    <w:rsid w:val="00837CBF"/>
    <w:rsid w:val="00837DAA"/>
    <w:rsid w:val="00840343"/>
    <w:rsid w:val="008403EE"/>
    <w:rsid w:val="008404DC"/>
    <w:rsid w:val="00840773"/>
    <w:rsid w:val="00840858"/>
    <w:rsid w:val="0084092E"/>
    <w:rsid w:val="0084097E"/>
    <w:rsid w:val="00840A2D"/>
    <w:rsid w:val="00840CD0"/>
    <w:rsid w:val="008410F4"/>
    <w:rsid w:val="008417D8"/>
    <w:rsid w:val="00841884"/>
    <w:rsid w:val="008419F0"/>
    <w:rsid w:val="00841C3A"/>
    <w:rsid w:val="008422D8"/>
    <w:rsid w:val="008423B0"/>
    <w:rsid w:val="0084243E"/>
    <w:rsid w:val="008428E2"/>
    <w:rsid w:val="00842C9B"/>
    <w:rsid w:val="0084312F"/>
    <w:rsid w:val="008435DD"/>
    <w:rsid w:val="00843656"/>
    <w:rsid w:val="00843917"/>
    <w:rsid w:val="00843BFA"/>
    <w:rsid w:val="00843C36"/>
    <w:rsid w:val="00843DFC"/>
    <w:rsid w:val="00844586"/>
    <w:rsid w:val="00844D32"/>
    <w:rsid w:val="00844FA5"/>
    <w:rsid w:val="00844FDD"/>
    <w:rsid w:val="00845691"/>
    <w:rsid w:val="00845D38"/>
    <w:rsid w:val="008464D6"/>
    <w:rsid w:val="008465A6"/>
    <w:rsid w:val="00846A8B"/>
    <w:rsid w:val="00846BB2"/>
    <w:rsid w:val="00846F22"/>
    <w:rsid w:val="008502B6"/>
    <w:rsid w:val="0085031E"/>
    <w:rsid w:val="0085032E"/>
    <w:rsid w:val="0085040B"/>
    <w:rsid w:val="00850FA3"/>
    <w:rsid w:val="00851125"/>
    <w:rsid w:val="00851226"/>
    <w:rsid w:val="008514E7"/>
    <w:rsid w:val="00851600"/>
    <w:rsid w:val="00851A61"/>
    <w:rsid w:val="00851C62"/>
    <w:rsid w:val="0085201C"/>
    <w:rsid w:val="008520D6"/>
    <w:rsid w:val="008527F8"/>
    <w:rsid w:val="00852901"/>
    <w:rsid w:val="00852A9C"/>
    <w:rsid w:val="00852E1E"/>
    <w:rsid w:val="008530AA"/>
    <w:rsid w:val="00853132"/>
    <w:rsid w:val="008532D8"/>
    <w:rsid w:val="008535B8"/>
    <w:rsid w:val="00853AB6"/>
    <w:rsid w:val="00853B26"/>
    <w:rsid w:val="00853B60"/>
    <w:rsid w:val="00853CF7"/>
    <w:rsid w:val="00853F98"/>
    <w:rsid w:val="00854E92"/>
    <w:rsid w:val="008552EB"/>
    <w:rsid w:val="00855B4A"/>
    <w:rsid w:val="00856173"/>
    <w:rsid w:val="008571D7"/>
    <w:rsid w:val="008608C1"/>
    <w:rsid w:val="00860CC5"/>
    <w:rsid w:val="00860F63"/>
    <w:rsid w:val="00861295"/>
    <w:rsid w:val="0086158B"/>
    <w:rsid w:val="00861BEE"/>
    <w:rsid w:val="00861EBD"/>
    <w:rsid w:val="008623D5"/>
    <w:rsid w:val="0086295B"/>
    <w:rsid w:val="008629C4"/>
    <w:rsid w:val="00862D9A"/>
    <w:rsid w:val="0086337A"/>
    <w:rsid w:val="00863C00"/>
    <w:rsid w:val="00863CA3"/>
    <w:rsid w:val="00864418"/>
    <w:rsid w:val="008645A6"/>
    <w:rsid w:val="00864B2B"/>
    <w:rsid w:val="00864C11"/>
    <w:rsid w:val="00864E69"/>
    <w:rsid w:val="00865326"/>
    <w:rsid w:val="00865357"/>
    <w:rsid w:val="0086559C"/>
    <w:rsid w:val="00865858"/>
    <w:rsid w:val="0086592C"/>
    <w:rsid w:val="00865BDA"/>
    <w:rsid w:val="0086615D"/>
    <w:rsid w:val="00866E40"/>
    <w:rsid w:val="0086772E"/>
    <w:rsid w:val="0086790E"/>
    <w:rsid w:val="00867EAC"/>
    <w:rsid w:val="00870138"/>
    <w:rsid w:val="0087054B"/>
    <w:rsid w:val="00870775"/>
    <w:rsid w:val="00870857"/>
    <w:rsid w:val="0087121F"/>
    <w:rsid w:val="00871484"/>
    <w:rsid w:val="0087182B"/>
    <w:rsid w:val="008719EC"/>
    <w:rsid w:val="00871BCE"/>
    <w:rsid w:val="00871D7E"/>
    <w:rsid w:val="00871E2A"/>
    <w:rsid w:val="00873499"/>
    <w:rsid w:val="008738D5"/>
    <w:rsid w:val="00873BF9"/>
    <w:rsid w:val="00873DD7"/>
    <w:rsid w:val="008746BE"/>
    <w:rsid w:val="00874A86"/>
    <w:rsid w:val="00874C7E"/>
    <w:rsid w:val="00874EAE"/>
    <w:rsid w:val="0087537F"/>
    <w:rsid w:val="00875AD4"/>
    <w:rsid w:val="00875B41"/>
    <w:rsid w:val="00875D61"/>
    <w:rsid w:val="00875E33"/>
    <w:rsid w:val="00876317"/>
    <w:rsid w:val="0087642B"/>
    <w:rsid w:val="008767E1"/>
    <w:rsid w:val="00876886"/>
    <w:rsid w:val="00876A5C"/>
    <w:rsid w:val="00876AC2"/>
    <w:rsid w:val="00876FD8"/>
    <w:rsid w:val="0087728C"/>
    <w:rsid w:val="00877604"/>
    <w:rsid w:val="00877AA4"/>
    <w:rsid w:val="00880757"/>
    <w:rsid w:val="00880EC8"/>
    <w:rsid w:val="008810B6"/>
    <w:rsid w:val="00881149"/>
    <w:rsid w:val="00881154"/>
    <w:rsid w:val="00881392"/>
    <w:rsid w:val="00881543"/>
    <w:rsid w:val="00881554"/>
    <w:rsid w:val="00881825"/>
    <w:rsid w:val="008818BF"/>
    <w:rsid w:val="00881967"/>
    <w:rsid w:val="00881D6D"/>
    <w:rsid w:val="00881DE3"/>
    <w:rsid w:val="008820D1"/>
    <w:rsid w:val="00882186"/>
    <w:rsid w:val="008823D9"/>
    <w:rsid w:val="0088257A"/>
    <w:rsid w:val="008826E3"/>
    <w:rsid w:val="00882DF3"/>
    <w:rsid w:val="008831E4"/>
    <w:rsid w:val="008832CC"/>
    <w:rsid w:val="0088345F"/>
    <w:rsid w:val="008838DD"/>
    <w:rsid w:val="00883D6C"/>
    <w:rsid w:val="00883E36"/>
    <w:rsid w:val="00883EB1"/>
    <w:rsid w:val="00884110"/>
    <w:rsid w:val="00884173"/>
    <w:rsid w:val="008841D8"/>
    <w:rsid w:val="00884201"/>
    <w:rsid w:val="0088464C"/>
    <w:rsid w:val="00884C2D"/>
    <w:rsid w:val="00884E06"/>
    <w:rsid w:val="008850F5"/>
    <w:rsid w:val="00885118"/>
    <w:rsid w:val="008857BB"/>
    <w:rsid w:val="0088583E"/>
    <w:rsid w:val="008859B4"/>
    <w:rsid w:val="008867C5"/>
    <w:rsid w:val="00886973"/>
    <w:rsid w:val="00886B44"/>
    <w:rsid w:val="00886EF1"/>
    <w:rsid w:val="00886FDA"/>
    <w:rsid w:val="00886FFA"/>
    <w:rsid w:val="00887336"/>
    <w:rsid w:val="00887CD8"/>
    <w:rsid w:val="008901BC"/>
    <w:rsid w:val="0089025E"/>
    <w:rsid w:val="00890382"/>
    <w:rsid w:val="0089051A"/>
    <w:rsid w:val="008908FF"/>
    <w:rsid w:val="00890AF9"/>
    <w:rsid w:val="00890BF9"/>
    <w:rsid w:val="00890C50"/>
    <w:rsid w:val="00890E26"/>
    <w:rsid w:val="00891A38"/>
    <w:rsid w:val="0089271B"/>
    <w:rsid w:val="008929DC"/>
    <w:rsid w:val="00892A43"/>
    <w:rsid w:val="00892C97"/>
    <w:rsid w:val="00892FF7"/>
    <w:rsid w:val="00893110"/>
    <w:rsid w:val="00893273"/>
    <w:rsid w:val="008936B2"/>
    <w:rsid w:val="00893B0F"/>
    <w:rsid w:val="00893E1F"/>
    <w:rsid w:val="00894237"/>
    <w:rsid w:val="0089471B"/>
    <w:rsid w:val="00894830"/>
    <w:rsid w:val="00894EA7"/>
    <w:rsid w:val="0089607A"/>
    <w:rsid w:val="008964D4"/>
    <w:rsid w:val="008967FA"/>
    <w:rsid w:val="00896B54"/>
    <w:rsid w:val="0089711B"/>
    <w:rsid w:val="00897780"/>
    <w:rsid w:val="00897883"/>
    <w:rsid w:val="008A0357"/>
    <w:rsid w:val="008A0721"/>
    <w:rsid w:val="008A082C"/>
    <w:rsid w:val="008A0DD6"/>
    <w:rsid w:val="008A0EB5"/>
    <w:rsid w:val="008A1227"/>
    <w:rsid w:val="008A17A2"/>
    <w:rsid w:val="008A1EA9"/>
    <w:rsid w:val="008A1F25"/>
    <w:rsid w:val="008A2470"/>
    <w:rsid w:val="008A2DBF"/>
    <w:rsid w:val="008A2EEC"/>
    <w:rsid w:val="008A30B3"/>
    <w:rsid w:val="008A3483"/>
    <w:rsid w:val="008A3DAE"/>
    <w:rsid w:val="008A3F16"/>
    <w:rsid w:val="008A41F1"/>
    <w:rsid w:val="008A44C4"/>
    <w:rsid w:val="008A46A8"/>
    <w:rsid w:val="008A4BEE"/>
    <w:rsid w:val="008A5742"/>
    <w:rsid w:val="008A5A44"/>
    <w:rsid w:val="008A5A88"/>
    <w:rsid w:val="008A5D2D"/>
    <w:rsid w:val="008A6134"/>
    <w:rsid w:val="008A61BE"/>
    <w:rsid w:val="008A630A"/>
    <w:rsid w:val="008A64A8"/>
    <w:rsid w:val="008A64EB"/>
    <w:rsid w:val="008A658F"/>
    <w:rsid w:val="008A6BC6"/>
    <w:rsid w:val="008A6C9E"/>
    <w:rsid w:val="008A6F92"/>
    <w:rsid w:val="008A7451"/>
    <w:rsid w:val="008A77F3"/>
    <w:rsid w:val="008A79A1"/>
    <w:rsid w:val="008A7AC0"/>
    <w:rsid w:val="008B01E9"/>
    <w:rsid w:val="008B077E"/>
    <w:rsid w:val="008B07EC"/>
    <w:rsid w:val="008B08B7"/>
    <w:rsid w:val="008B0D9B"/>
    <w:rsid w:val="008B10CD"/>
    <w:rsid w:val="008B1157"/>
    <w:rsid w:val="008B16DB"/>
    <w:rsid w:val="008B1796"/>
    <w:rsid w:val="008B1FD0"/>
    <w:rsid w:val="008B20EC"/>
    <w:rsid w:val="008B2139"/>
    <w:rsid w:val="008B2175"/>
    <w:rsid w:val="008B2327"/>
    <w:rsid w:val="008B2977"/>
    <w:rsid w:val="008B3456"/>
    <w:rsid w:val="008B35DF"/>
    <w:rsid w:val="008B383C"/>
    <w:rsid w:val="008B3D9B"/>
    <w:rsid w:val="008B3DE8"/>
    <w:rsid w:val="008B426D"/>
    <w:rsid w:val="008B4508"/>
    <w:rsid w:val="008B477A"/>
    <w:rsid w:val="008B4B01"/>
    <w:rsid w:val="008B4BC0"/>
    <w:rsid w:val="008B4C6C"/>
    <w:rsid w:val="008B4DE6"/>
    <w:rsid w:val="008B53DC"/>
    <w:rsid w:val="008B5636"/>
    <w:rsid w:val="008B582D"/>
    <w:rsid w:val="008B5D2A"/>
    <w:rsid w:val="008B5D65"/>
    <w:rsid w:val="008B5F3D"/>
    <w:rsid w:val="008B6174"/>
    <w:rsid w:val="008B618C"/>
    <w:rsid w:val="008B6C35"/>
    <w:rsid w:val="008B6FE0"/>
    <w:rsid w:val="008B7083"/>
    <w:rsid w:val="008B743E"/>
    <w:rsid w:val="008B75C3"/>
    <w:rsid w:val="008B7EFB"/>
    <w:rsid w:val="008C01E0"/>
    <w:rsid w:val="008C0C90"/>
    <w:rsid w:val="008C0EED"/>
    <w:rsid w:val="008C101C"/>
    <w:rsid w:val="008C1233"/>
    <w:rsid w:val="008C1471"/>
    <w:rsid w:val="008C1F0B"/>
    <w:rsid w:val="008C1F32"/>
    <w:rsid w:val="008C1F5E"/>
    <w:rsid w:val="008C2264"/>
    <w:rsid w:val="008C22C6"/>
    <w:rsid w:val="008C22CD"/>
    <w:rsid w:val="008C241E"/>
    <w:rsid w:val="008C25A0"/>
    <w:rsid w:val="008C2A94"/>
    <w:rsid w:val="008C2C00"/>
    <w:rsid w:val="008C2CAB"/>
    <w:rsid w:val="008C2D26"/>
    <w:rsid w:val="008C2DB3"/>
    <w:rsid w:val="008C2DF1"/>
    <w:rsid w:val="008C3A79"/>
    <w:rsid w:val="008C3FF5"/>
    <w:rsid w:val="008C46DB"/>
    <w:rsid w:val="008C4C17"/>
    <w:rsid w:val="008C4C2B"/>
    <w:rsid w:val="008C4DF7"/>
    <w:rsid w:val="008C4FFA"/>
    <w:rsid w:val="008C57C3"/>
    <w:rsid w:val="008C5857"/>
    <w:rsid w:val="008C5D45"/>
    <w:rsid w:val="008C5EE9"/>
    <w:rsid w:val="008C6089"/>
    <w:rsid w:val="008C6139"/>
    <w:rsid w:val="008C62BA"/>
    <w:rsid w:val="008C6997"/>
    <w:rsid w:val="008C6CD6"/>
    <w:rsid w:val="008C73C6"/>
    <w:rsid w:val="008C765D"/>
    <w:rsid w:val="008C7D5A"/>
    <w:rsid w:val="008D001E"/>
    <w:rsid w:val="008D049D"/>
    <w:rsid w:val="008D05FC"/>
    <w:rsid w:val="008D0B59"/>
    <w:rsid w:val="008D0F43"/>
    <w:rsid w:val="008D10EF"/>
    <w:rsid w:val="008D13B0"/>
    <w:rsid w:val="008D18AB"/>
    <w:rsid w:val="008D19A3"/>
    <w:rsid w:val="008D1EC6"/>
    <w:rsid w:val="008D1EFF"/>
    <w:rsid w:val="008D1F42"/>
    <w:rsid w:val="008D2455"/>
    <w:rsid w:val="008D248F"/>
    <w:rsid w:val="008D24C7"/>
    <w:rsid w:val="008D2592"/>
    <w:rsid w:val="008D28FC"/>
    <w:rsid w:val="008D2A1D"/>
    <w:rsid w:val="008D2A48"/>
    <w:rsid w:val="008D2E00"/>
    <w:rsid w:val="008D2E2D"/>
    <w:rsid w:val="008D3059"/>
    <w:rsid w:val="008D35AF"/>
    <w:rsid w:val="008D38BD"/>
    <w:rsid w:val="008D3C98"/>
    <w:rsid w:val="008D3E97"/>
    <w:rsid w:val="008D4429"/>
    <w:rsid w:val="008D478A"/>
    <w:rsid w:val="008D48D4"/>
    <w:rsid w:val="008D49CF"/>
    <w:rsid w:val="008D4D9D"/>
    <w:rsid w:val="008D5093"/>
    <w:rsid w:val="008D52DB"/>
    <w:rsid w:val="008D53D3"/>
    <w:rsid w:val="008D5A38"/>
    <w:rsid w:val="008D5AC8"/>
    <w:rsid w:val="008D6189"/>
    <w:rsid w:val="008D70A3"/>
    <w:rsid w:val="008D769F"/>
    <w:rsid w:val="008D7E35"/>
    <w:rsid w:val="008E00F5"/>
    <w:rsid w:val="008E05CB"/>
    <w:rsid w:val="008E0886"/>
    <w:rsid w:val="008E0F6D"/>
    <w:rsid w:val="008E1813"/>
    <w:rsid w:val="008E1B4E"/>
    <w:rsid w:val="008E2778"/>
    <w:rsid w:val="008E2861"/>
    <w:rsid w:val="008E2900"/>
    <w:rsid w:val="008E2BA1"/>
    <w:rsid w:val="008E2DED"/>
    <w:rsid w:val="008E31E8"/>
    <w:rsid w:val="008E36CF"/>
    <w:rsid w:val="008E4BA2"/>
    <w:rsid w:val="008E4BB1"/>
    <w:rsid w:val="008E4BF9"/>
    <w:rsid w:val="008E5102"/>
    <w:rsid w:val="008E517F"/>
    <w:rsid w:val="008E5A3B"/>
    <w:rsid w:val="008E5A72"/>
    <w:rsid w:val="008E5B60"/>
    <w:rsid w:val="008E5C4F"/>
    <w:rsid w:val="008E5FF3"/>
    <w:rsid w:val="008E6771"/>
    <w:rsid w:val="008E6804"/>
    <w:rsid w:val="008E712D"/>
    <w:rsid w:val="008E7379"/>
    <w:rsid w:val="008E7494"/>
    <w:rsid w:val="008E7521"/>
    <w:rsid w:val="008E7ADF"/>
    <w:rsid w:val="008F06FD"/>
    <w:rsid w:val="008F088E"/>
    <w:rsid w:val="008F0CD9"/>
    <w:rsid w:val="008F0FAF"/>
    <w:rsid w:val="008F1351"/>
    <w:rsid w:val="008F141C"/>
    <w:rsid w:val="008F14D7"/>
    <w:rsid w:val="008F198B"/>
    <w:rsid w:val="008F1AE6"/>
    <w:rsid w:val="008F2558"/>
    <w:rsid w:val="008F2794"/>
    <w:rsid w:val="008F2C7B"/>
    <w:rsid w:val="008F2EB0"/>
    <w:rsid w:val="008F304B"/>
    <w:rsid w:val="008F35C5"/>
    <w:rsid w:val="008F3B36"/>
    <w:rsid w:val="008F3CF4"/>
    <w:rsid w:val="008F4069"/>
    <w:rsid w:val="008F4178"/>
    <w:rsid w:val="008F4470"/>
    <w:rsid w:val="008F4F3F"/>
    <w:rsid w:val="008F52F5"/>
    <w:rsid w:val="008F5584"/>
    <w:rsid w:val="008F579E"/>
    <w:rsid w:val="008F5983"/>
    <w:rsid w:val="008F6271"/>
    <w:rsid w:val="008F6595"/>
    <w:rsid w:val="008F67ED"/>
    <w:rsid w:val="008F699A"/>
    <w:rsid w:val="008F699F"/>
    <w:rsid w:val="008F6DB5"/>
    <w:rsid w:val="008F7622"/>
    <w:rsid w:val="008F78C2"/>
    <w:rsid w:val="00900172"/>
    <w:rsid w:val="009002C4"/>
    <w:rsid w:val="009002C7"/>
    <w:rsid w:val="00900D0F"/>
    <w:rsid w:val="00900DE1"/>
    <w:rsid w:val="009010F1"/>
    <w:rsid w:val="009011F8"/>
    <w:rsid w:val="00901270"/>
    <w:rsid w:val="009014D8"/>
    <w:rsid w:val="009015C9"/>
    <w:rsid w:val="0090178C"/>
    <w:rsid w:val="009018CC"/>
    <w:rsid w:val="009020D4"/>
    <w:rsid w:val="00902561"/>
    <w:rsid w:val="009027B0"/>
    <w:rsid w:val="0090295B"/>
    <w:rsid w:val="00902BAE"/>
    <w:rsid w:val="00902CCC"/>
    <w:rsid w:val="00902D9A"/>
    <w:rsid w:val="00902F9A"/>
    <w:rsid w:val="00902FB6"/>
    <w:rsid w:val="009030CF"/>
    <w:rsid w:val="00903283"/>
    <w:rsid w:val="009035A7"/>
    <w:rsid w:val="009039EC"/>
    <w:rsid w:val="00903A88"/>
    <w:rsid w:val="00903CA2"/>
    <w:rsid w:val="00903CA4"/>
    <w:rsid w:val="00903E1D"/>
    <w:rsid w:val="00904166"/>
    <w:rsid w:val="00904326"/>
    <w:rsid w:val="00904563"/>
    <w:rsid w:val="0090494D"/>
    <w:rsid w:val="0090497A"/>
    <w:rsid w:val="009053D4"/>
    <w:rsid w:val="0090597A"/>
    <w:rsid w:val="00905ABF"/>
    <w:rsid w:val="00905CB0"/>
    <w:rsid w:val="00905EF3"/>
    <w:rsid w:val="00906210"/>
    <w:rsid w:val="00906487"/>
    <w:rsid w:val="00906CDB"/>
    <w:rsid w:val="00906E79"/>
    <w:rsid w:val="00906F28"/>
    <w:rsid w:val="00906FE3"/>
    <w:rsid w:val="00907106"/>
    <w:rsid w:val="00907235"/>
    <w:rsid w:val="009074C5"/>
    <w:rsid w:val="0090794A"/>
    <w:rsid w:val="00907AD5"/>
    <w:rsid w:val="0091023C"/>
    <w:rsid w:val="009108F6"/>
    <w:rsid w:val="00910EC6"/>
    <w:rsid w:val="00910F9A"/>
    <w:rsid w:val="0091114F"/>
    <w:rsid w:val="00911488"/>
    <w:rsid w:val="00911613"/>
    <w:rsid w:val="00911B3E"/>
    <w:rsid w:val="00911BE3"/>
    <w:rsid w:val="009121B4"/>
    <w:rsid w:val="00912481"/>
    <w:rsid w:val="00913893"/>
    <w:rsid w:val="00913C63"/>
    <w:rsid w:val="00914514"/>
    <w:rsid w:val="00914531"/>
    <w:rsid w:val="0091458E"/>
    <w:rsid w:val="009149BF"/>
    <w:rsid w:val="00914A60"/>
    <w:rsid w:val="00914ADF"/>
    <w:rsid w:val="00914CBA"/>
    <w:rsid w:val="0091506A"/>
    <w:rsid w:val="009150B6"/>
    <w:rsid w:val="00915BD1"/>
    <w:rsid w:val="00915EFB"/>
    <w:rsid w:val="009162D1"/>
    <w:rsid w:val="009164E6"/>
    <w:rsid w:val="009165AD"/>
    <w:rsid w:val="00916ADB"/>
    <w:rsid w:val="009170FA"/>
    <w:rsid w:val="009172D4"/>
    <w:rsid w:val="00917651"/>
    <w:rsid w:val="00917905"/>
    <w:rsid w:val="00917C9F"/>
    <w:rsid w:val="00917DB9"/>
    <w:rsid w:val="00921347"/>
    <w:rsid w:val="00921CAF"/>
    <w:rsid w:val="009225EC"/>
    <w:rsid w:val="00922689"/>
    <w:rsid w:val="00922943"/>
    <w:rsid w:val="00922E4C"/>
    <w:rsid w:val="00922F59"/>
    <w:rsid w:val="009234F9"/>
    <w:rsid w:val="0092368D"/>
    <w:rsid w:val="00923779"/>
    <w:rsid w:val="00923A7F"/>
    <w:rsid w:val="00923F2A"/>
    <w:rsid w:val="009241A6"/>
    <w:rsid w:val="009246AB"/>
    <w:rsid w:val="00925178"/>
    <w:rsid w:val="009251B1"/>
    <w:rsid w:val="00925671"/>
    <w:rsid w:val="0092570E"/>
    <w:rsid w:val="00926030"/>
    <w:rsid w:val="009262F9"/>
    <w:rsid w:val="0092687A"/>
    <w:rsid w:val="0092687D"/>
    <w:rsid w:val="00926C45"/>
    <w:rsid w:val="00926FDA"/>
    <w:rsid w:val="0092769F"/>
    <w:rsid w:val="00927AB0"/>
    <w:rsid w:val="00927D82"/>
    <w:rsid w:val="00927DB8"/>
    <w:rsid w:val="00930671"/>
    <w:rsid w:val="009307EA"/>
    <w:rsid w:val="0093093F"/>
    <w:rsid w:val="00930B93"/>
    <w:rsid w:val="00930E59"/>
    <w:rsid w:val="009311EE"/>
    <w:rsid w:val="00932059"/>
    <w:rsid w:val="00932FFF"/>
    <w:rsid w:val="00933225"/>
    <w:rsid w:val="00933661"/>
    <w:rsid w:val="009339FA"/>
    <w:rsid w:val="00933BB9"/>
    <w:rsid w:val="00933BDB"/>
    <w:rsid w:val="00933D48"/>
    <w:rsid w:val="0093402B"/>
    <w:rsid w:val="0093453B"/>
    <w:rsid w:val="009349D4"/>
    <w:rsid w:val="00934A3F"/>
    <w:rsid w:val="00934F3D"/>
    <w:rsid w:val="00934FBA"/>
    <w:rsid w:val="00935120"/>
    <w:rsid w:val="00935337"/>
    <w:rsid w:val="00935A72"/>
    <w:rsid w:val="0093608A"/>
    <w:rsid w:val="009365C9"/>
    <w:rsid w:val="009366A2"/>
    <w:rsid w:val="00936748"/>
    <w:rsid w:val="00936B3F"/>
    <w:rsid w:val="00936DD9"/>
    <w:rsid w:val="00937286"/>
    <w:rsid w:val="0093757F"/>
    <w:rsid w:val="00937923"/>
    <w:rsid w:val="00937DFB"/>
    <w:rsid w:val="00940042"/>
    <w:rsid w:val="0094009B"/>
    <w:rsid w:val="009402BF"/>
    <w:rsid w:val="00940405"/>
    <w:rsid w:val="00940626"/>
    <w:rsid w:val="00940990"/>
    <w:rsid w:val="00940B1E"/>
    <w:rsid w:val="00940DAA"/>
    <w:rsid w:val="00940DC2"/>
    <w:rsid w:val="009414B8"/>
    <w:rsid w:val="00941735"/>
    <w:rsid w:val="00941E7A"/>
    <w:rsid w:val="00942424"/>
    <w:rsid w:val="009427EA"/>
    <w:rsid w:val="00942BC5"/>
    <w:rsid w:val="00942C2B"/>
    <w:rsid w:val="00942F2F"/>
    <w:rsid w:val="00942F78"/>
    <w:rsid w:val="00943270"/>
    <w:rsid w:val="0094399D"/>
    <w:rsid w:val="00943A0A"/>
    <w:rsid w:val="00943D9B"/>
    <w:rsid w:val="009443DD"/>
    <w:rsid w:val="00944D79"/>
    <w:rsid w:val="00944F8E"/>
    <w:rsid w:val="0094512C"/>
    <w:rsid w:val="00945591"/>
    <w:rsid w:val="009456C6"/>
    <w:rsid w:val="009457EA"/>
    <w:rsid w:val="00945814"/>
    <w:rsid w:val="009459BA"/>
    <w:rsid w:val="00945F08"/>
    <w:rsid w:val="0094613F"/>
    <w:rsid w:val="009465C8"/>
    <w:rsid w:val="00946965"/>
    <w:rsid w:val="00946C26"/>
    <w:rsid w:val="00946EA7"/>
    <w:rsid w:val="009474C7"/>
    <w:rsid w:val="009479AD"/>
    <w:rsid w:val="00947D34"/>
    <w:rsid w:val="00947FCA"/>
    <w:rsid w:val="0095023A"/>
    <w:rsid w:val="009502A6"/>
    <w:rsid w:val="00951105"/>
    <w:rsid w:val="0095134C"/>
    <w:rsid w:val="00951436"/>
    <w:rsid w:val="00951543"/>
    <w:rsid w:val="0095167F"/>
    <w:rsid w:val="00951A8D"/>
    <w:rsid w:val="00951AD8"/>
    <w:rsid w:val="00951BED"/>
    <w:rsid w:val="0095238A"/>
    <w:rsid w:val="00952444"/>
    <w:rsid w:val="00952AD2"/>
    <w:rsid w:val="00952AF0"/>
    <w:rsid w:val="00952DEC"/>
    <w:rsid w:val="00953088"/>
    <w:rsid w:val="00953176"/>
    <w:rsid w:val="0095340F"/>
    <w:rsid w:val="00953B83"/>
    <w:rsid w:val="00954390"/>
    <w:rsid w:val="009544D3"/>
    <w:rsid w:val="00954A56"/>
    <w:rsid w:val="00954ED6"/>
    <w:rsid w:val="009551D7"/>
    <w:rsid w:val="00955240"/>
    <w:rsid w:val="009552CD"/>
    <w:rsid w:val="009553AD"/>
    <w:rsid w:val="00955538"/>
    <w:rsid w:val="009556D2"/>
    <w:rsid w:val="00955762"/>
    <w:rsid w:val="00955809"/>
    <w:rsid w:val="009559D6"/>
    <w:rsid w:val="00955C0A"/>
    <w:rsid w:val="00956429"/>
    <w:rsid w:val="0095648F"/>
    <w:rsid w:val="009567D8"/>
    <w:rsid w:val="00956CEA"/>
    <w:rsid w:val="0095709C"/>
    <w:rsid w:val="009572FC"/>
    <w:rsid w:val="0095732B"/>
    <w:rsid w:val="0095735C"/>
    <w:rsid w:val="00957952"/>
    <w:rsid w:val="00957A7A"/>
    <w:rsid w:val="009602D2"/>
    <w:rsid w:val="00960A31"/>
    <w:rsid w:val="00960CC1"/>
    <w:rsid w:val="00960EA4"/>
    <w:rsid w:val="009612FC"/>
    <w:rsid w:val="0096135B"/>
    <w:rsid w:val="00961582"/>
    <w:rsid w:val="009615C8"/>
    <w:rsid w:val="0096196E"/>
    <w:rsid w:val="00961C2D"/>
    <w:rsid w:val="00961DAB"/>
    <w:rsid w:val="00961F00"/>
    <w:rsid w:val="009622BA"/>
    <w:rsid w:val="009624B2"/>
    <w:rsid w:val="009625C1"/>
    <w:rsid w:val="00962823"/>
    <w:rsid w:val="009629EC"/>
    <w:rsid w:val="00962A3B"/>
    <w:rsid w:val="00963454"/>
    <w:rsid w:val="0096390A"/>
    <w:rsid w:val="00963D37"/>
    <w:rsid w:val="00963E3B"/>
    <w:rsid w:val="0096426C"/>
    <w:rsid w:val="009643F6"/>
    <w:rsid w:val="009647D5"/>
    <w:rsid w:val="009648A8"/>
    <w:rsid w:val="00965895"/>
    <w:rsid w:val="00965A6D"/>
    <w:rsid w:val="00965DCE"/>
    <w:rsid w:val="00965DEE"/>
    <w:rsid w:val="0096650C"/>
    <w:rsid w:val="00966609"/>
    <w:rsid w:val="009668A3"/>
    <w:rsid w:val="00966D03"/>
    <w:rsid w:val="00966E86"/>
    <w:rsid w:val="00966F35"/>
    <w:rsid w:val="009671C3"/>
    <w:rsid w:val="00967363"/>
    <w:rsid w:val="0097048B"/>
    <w:rsid w:val="00970C6C"/>
    <w:rsid w:val="00970E7D"/>
    <w:rsid w:val="00970F5B"/>
    <w:rsid w:val="0097153B"/>
    <w:rsid w:val="009717DC"/>
    <w:rsid w:val="00971993"/>
    <w:rsid w:val="00971AB1"/>
    <w:rsid w:val="00971B2F"/>
    <w:rsid w:val="00971BD4"/>
    <w:rsid w:val="00971C6F"/>
    <w:rsid w:val="00971EFD"/>
    <w:rsid w:val="00971F84"/>
    <w:rsid w:val="0097210A"/>
    <w:rsid w:val="00972956"/>
    <w:rsid w:val="009729B9"/>
    <w:rsid w:val="00972D27"/>
    <w:rsid w:val="00972D8F"/>
    <w:rsid w:val="00972DE0"/>
    <w:rsid w:val="00972E10"/>
    <w:rsid w:val="00972E19"/>
    <w:rsid w:val="00972E48"/>
    <w:rsid w:val="009732A2"/>
    <w:rsid w:val="009735F9"/>
    <w:rsid w:val="00973F5A"/>
    <w:rsid w:val="0097417C"/>
    <w:rsid w:val="009748E6"/>
    <w:rsid w:val="00974A77"/>
    <w:rsid w:val="00974FFA"/>
    <w:rsid w:val="009750B7"/>
    <w:rsid w:val="00975113"/>
    <w:rsid w:val="009753F5"/>
    <w:rsid w:val="00975617"/>
    <w:rsid w:val="009757D9"/>
    <w:rsid w:val="009760B9"/>
    <w:rsid w:val="00976571"/>
    <w:rsid w:val="00976E94"/>
    <w:rsid w:val="00977330"/>
    <w:rsid w:val="00977F65"/>
    <w:rsid w:val="00977FC0"/>
    <w:rsid w:val="00980086"/>
    <w:rsid w:val="0098038D"/>
    <w:rsid w:val="009807A8"/>
    <w:rsid w:val="00980AF7"/>
    <w:rsid w:val="00980D18"/>
    <w:rsid w:val="0098155B"/>
    <w:rsid w:val="009816BA"/>
    <w:rsid w:val="0098187F"/>
    <w:rsid w:val="00981CD9"/>
    <w:rsid w:val="00981E07"/>
    <w:rsid w:val="00982234"/>
    <w:rsid w:val="0098267B"/>
    <w:rsid w:val="00982908"/>
    <w:rsid w:val="00982A04"/>
    <w:rsid w:val="00982E6F"/>
    <w:rsid w:val="00983162"/>
    <w:rsid w:val="0098319D"/>
    <w:rsid w:val="00983575"/>
    <w:rsid w:val="00983E5D"/>
    <w:rsid w:val="00984051"/>
    <w:rsid w:val="009840AA"/>
    <w:rsid w:val="00984102"/>
    <w:rsid w:val="0098412B"/>
    <w:rsid w:val="0098426D"/>
    <w:rsid w:val="00984441"/>
    <w:rsid w:val="0098470D"/>
    <w:rsid w:val="00984D63"/>
    <w:rsid w:val="009851DB"/>
    <w:rsid w:val="009851FE"/>
    <w:rsid w:val="00985224"/>
    <w:rsid w:val="0098528E"/>
    <w:rsid w:val="00985396"/>
    <w:rsid w:val="00985397"/>
    <w:rsid w:val="009855D8"/>
    <w:rsid w:val="00985861"/>
    <w:rsid w:val="0098658A"/>
    <w:rsid w:val="00986811"/>
    <w:rsid w:val="00986F9D"/>
    <w:rsid w:val="00987B69"/>
    <w:rsid w:val="0099014A"/>
    <w:rsid w:val="00990328"/>
    <w:rsid w:val="00990853"/>
    <w:rsid w:val="00991471"/>
    <w:rsid w:val="0099170A"/>
    <w:rsid w:val="009918BE"/>
    <w:rsid w:val="009919E6"/>
    <w:rsid w:val="00991ACA"/>
    <w:rsid w:val="00991C18"/>
    <w:rsid w:val="00992052"/>
    <w:rsid w:val="0099208F"/>
    <w:rsid w:val="00992221"/>
    <w:rsid w:val="009925EE"/>
    <w:rsid w:val="00992611"/>
    <w:rsid w:val="00992939"/>
    <w:rsid w:val="00992AE3"/>
    <w:rsid w:val="00992CFF"/>
    <w:rsid w:val="00992E12"/>
    <w:rsid w:val="00993401"/>
    <w:rsid w:val="009936E9"/>
    <w:rsid w:val="00993D5C"/>
    <w:rsid w:val="0099400C"/>
    <w:rsid w:val="00994190"/>
    <w:rsid w:val="009941C8"/>
    <w:rsid w:val="0099421C"/>
    <w:rsid w:val="00994FB4"/>
    <w:rsid w:val="009950AF"/>
    <w:rsid w:val="009951F5"/>
    <w:rsid w:val="00995285"/>
    <w:rsid w:val="0099539D"/>
    <w:rsid w:val="00995433"/>
    <w:rsid w:val="00995681"/>
    <w:rsid w:val="00995EF1"/>
    <w:rsid w:val="00996A14"/>
    <w:rsid w:val="00996AF1"/>
    <w:rsid w:val="00996BD9"/>
    <w:rsid w:val="0099737F"/>
    <w:rsid w:val="009975BF"/>
    <w:rsid w:val="009976BE"/>
    <w:rsid w:val="00997710"/>
    <w:rsid w:val="0099784D"/>
    <w:rsid w:val="009978C2"/>
    <w:rsid w:val="00997AA8"/>
    <w:rsid w:val="00997FD2"/>
    <w:rsid w:val="009A043E"/>
    <w:rsid w:val="009A07B4"/>
    <w:rsid w:val="009A0C9C"/>
    <w:rsid w:val="009A0DC4"/>
    <w:rsid w:val="009A1728"/>
    <w:rsid w:val="009A2538"/>
    <w:rsid w:val="009A26B5"/>
    <w:rsid w:val="009A26F5"/>
    <w:rsid w:val="009A2E61"/>
    <w:rsid w:val="009A347C"/>
    <w:rsid w:val="009A3823"/>
    <w:rsid w:val="009A41B2"/>
    <w:rsid w:val="009A42D1"/>
    <w:rsid w:val="009A45F9"/>
    <w:rsid w:val="009A4696"/>
    <w:rsid w:val="009A48B9"/>
    <w:rsid w:val="009A4D4F"/>
    <w:rsid w:val="009A5716"/>
    <w:rsid w:val="009A57CF"/>
    <w:rsid w:val="009A5ACE"/>
    <w:rsid w:val="009A5B8D"/>
    <w:rsid w:val="009A5BBF"/>
    <w:rsid w:val="009A6118"/>
    <w:rsid w:val="009A674F"/>
    <w:rsid w:val="009A791B"/>
    <w:rsid w:val="009A7D65"/>
    <w:rsid w:val="009A7DBB"/>
    <w:rsid w:val="009B0051"/>
    <w:rsid w:val="009B0DDC"/>
    <w:rsid w:val="009B0EF1"/>
    <w:rsid w:val="009B1382"/>
    <w:rsid w:val="009B1BDE"/>
    <w:rsid w:val="009B1DAF"/>
    <w:rsid w:val="009B2000"/>
    <w:rsid w:val="009B2068"/>
    <w:rsid w:val="009B21AD"/>
    <w:rsid w:val="009B242B"/>
    <w:rsid w:val="009B2C97"/>
    <w:rsid w:val="009B3270"/>
    <w:rsid w:val="009B3424"/>
    <w:rsid w:val="009B3676"/>
    <w:rsid w:val="009B36E7"/>
    <w:rsid w:val="009B3B82"/>
    <w:rsid w:val="009B3CEC"/>
    <w:rsid w:val="009B40A4"/>
    <w:rsid w:val="009B45A8"/>
    <w:rsid w:val="009B4A19"/>
    <w:rsid w:val="009B4AB0"/>
    <w:rsid w:val="009B4B30"/>
    <w:rsid w:val="009B4B5C"/>
    <w:rsid w:val="009B4D7C"/>
    <w:rsid w:val="009B4E9A"/>
    <w:rsid w:val="009B4EC8"/>
    <w:rsid w:val="009B4ED8"/>
    <w:rsid w:val="009B4FEA"/>
    <w:rsid w:val="009B661D"/>
    <w:rsid w:val="009B6F2E"/>
    <w:rsid w:val="009B7763"/>
    <w:rsid w:val="009B78E5"/>
    <w:rsid w:val="009C03C2"/>
    <w:rsid w:val="009C04F7"/>
    <w:rsid w:val="009C0C9D"/>
    <w:rsid w:val="009C0CD3"/>
    <w:rsid w:val="009C0D62"/>
    <w:rsid w:val="009C0DE3"/>
    <w:rsid w:val="009C0E45"/>
    <w:rsid w:val="009C0E79"/>
    <w:rsid w:val="009C0ED9"/>
    <w:rsid w:val="009C0F8A"/>
    <w:rsid w:val="009C15C7"/>
    <w:rsid w:val="009C1985"/>
    <w:rsid w:val="009C1A80"/>
    <w:rsid w:val="009C1B59"/>
    <w:rsid w:val="009C24F7"/>
    <w:rsid w:val="009C25E5"/>
    <w:rsid w:val="009C27F2"/>
    <w:rsid w:val="009C29E3"/>
    <w:rsid w:val="009C2E7A"/>
    <w:rsid w:val="009C3F75"/>
    <w:rsid w:val="009C408F"/>
    <w:rsid w:val="009C40E1"/>
    <w:rsid w:val="009C4593"/>
    <w:rsid w:val="009C45C2"/>
    <w:rsid w:val="009C493D"/>
    <w:rsid w:val="009C49F4"/>
    <w:rsid w:val="009C4B38"/>
    <w:rsid w:val="009C4CDC"/>
    <w:rsid w:val="009C5024"/>
    <w:rsid w:val="009C512D"/>
    <w:rsid w:val="009C51F6"/>
    <w:rsid w:val="009C5C7B"/>
    <w:rsid w:val="009C6377"/>
    <w:rsid w:val="009C648D"/>
    <w:rsid w:val="009C6912"/>
    <w:rsid w:val="009C6ACF"/>
    <w:rsid w:val="009C6EFA"/>
    <w:rsid w:val="009C72FC"/>
    <w:rsid w:val="009C76B7"/>
    <w:rsid w:val="009D0095"/>
    <w:rsid w:val="009D04F4"/>
    <w:rsid w:val="009D0508"/>
    <w:rsid w:val="009D073E"/>
    <w:rsid w:val="009D0776"/>
    <w:rsid w:val="009D0ABE"/>
    <w:rsid w:val="009D0B0B"/>
    <w:rsid w:val="009D0C65"/>
    <w:rsid w:val="009D0CC7"/>
    <w:rsid w:val="009D0DD1"/>
    <w:rsid w:val="009D0FA8"/>
    <w:rsid w:val="009D1873"/>
    <w:rsid w:val="009D199B"/>
    <w:rsid w:val="009D2DE1"/>
    <w:rsid w:val="009D2FD3"/>
    <w:rsid w:val="009D35D6"/>
    <w:rsid w:val="009D3BFA"/>
    <w:rsid w:val="009D3F76"/>
    <w:rsid w:val="009D3FED"/>
    <w:rsid w:val="009D413A"/>
    <w:rsid w:val="009D43FD"/>
    <w:rsid w:val="009D46E7"/>
    <w:rsid w:val="009D4863"/>
    <w:rsid w:val="009D4BC4"/>
    <w:rsid w:val="009D4FC7"/>
    <w:rsid w:val="009D50A3"/>
    <w:rsid w:val="009D519B"/>
    <w:rsid w:val="009D51BF"/>
    <w:rsid w:val="009D52FF"/>
    <w:rsid w:val="009D59F8"/>
    <w:rsid w:val="009D5A2D"/>
    <w:rsid w:val="009D5FFC"/>
    <w:rsid w:val="009D6157"/>
    <w:rsid w:val="009D64BE"/>
    <w:rsid w:val="009D679D"/>
    <w:rsid w:val="009D68BD"/>
    <w:rsid w:val="009D6E25"/>
    <w:rsid w:val="009D77EB"/>
    <w:rsid w:val="009E0157"/>
    <w:rsid w:val="009E0B72"/>
    <w:rsid w:val="009E0C41"/>
    <w:rsid w:val="009E0C8A"/>
    <w:rsid w:val="009E0FE8"/>
    <w:rsid w:val="009E118F"/>
    <w:rsid w:val="009E14E5"/>
    <w:rsid w:val="009E189A"/>
    <w:rsid w:val="009E18F8"/>
    <w:rsid w:val="009E1AAE"/>
    <w:rsid w:val="009E1F77"/>
    <w:rsid w:val="009E209C"/>
    <w:rsid w:val="009E225C"/>
    <w:rsid w:val="009E2FC5"/>
    <w:rsid w:val="009E31BE"/>
    <w:rsid w:val="009E3498"/>
    <w:rsid w:val="009E3881"/>
    <w:rsid w:val="009E39D9"/>
    <w:rsid w:val="009E3E06"/>
    <w:rsid w:val="009E3E9D"/>
    <w:rsid w:val="009E43A9"/>
    <w:rsid w:val="009E46EF"/>
    <w:rsid w:val="009E4D2F"/>
    <w:rsid w:val="009E5C74"/>
    <w:rsid w:val="009E5E5F"/>
    <w:rsid w:val="009E61C3"/>
    <w:rsid w:val="009E67BE"/>
    <w:rsid w:val="009E68FE"/>
    <w:rsid w:val="009E6A3C"/>
    <w:rsid w:val="009E6D2A"/>
    <w:rsid w:val="009E6F52"/>
    <w:rsid w:val="009E6F80"/>
    <w:rsid w:val="009E7483"/>
    <w:rsid w:val="009E7953"/>
    <w:rsid w:val="009E7C8A"/>
    <w:rsid w:val="009F0740"/>
    <w:rsid w:val="009F095E"/>
    <w:rsid w:val="009F097A"/>
    <w:rsid w:val="009F0BB0"/>
    <w:rsid w:val="009F1155"/>
    <w:rsid w:val="009F1282"/>
    <w:rsid w:val="009F1E9F"/>
    <w:rsid w:val="009F23C3"/>
    <w:rsid w:val="009F2914"/>
    <w:rsid w:val="009F2B09"/>
    <w:rsid w:val="009F2C73"/>
    <w:rsid w:val="009F315F"/>
    <w:rsid w:val="009F34BB"/>
    <w:rsid w:val="009F34C6"/>
    <w:rsid w:val="009F35CF"/>
    <w:rsid w:val="009F3ADA"/>
    <w:rsid w:val="009F3DB1"/>
    <w:rsid w:val="009F3F72"/>
    <w:rsid w:val="009F4096"/>
    <w:rsid w:val="009F45AD"/>
    <w:rsid w:val="009F4D5B"/>
    <w:rsid w:val="009F5177"/>
    <w:rsid w:val="009F5431"/>
    <w:rsid w:val="009F54BB"/>
    <w:rsid w:val="009F590A"/>
    <w:rsid w:val="009F62D2"/>
    <w:rsid w:val="009F6417"/>
    <w:rsid w:val="009F6528"/>
    <w:rsid w:val="009F68FA"/>
    <w:rsid w:val="009F6908"/>
    <w:rsid w:val="009F6A1E"/>
    <w:rsid w:val="009F6DF5"/>
    <w:rsid w:val="009F71E2"/>
    <w:rsid w:val="009F773D"/>
    <w:rsid w:val="009F7AF6"/>
    <w:rsid w:val="009F7DB9"/>
    <w:rsid w:val="00A004B1"/>
    <w:rsid w:val="00A00F1E"/>
    <w:rsid w:val="00A01F99"/>
    <w:rsid w:val="00A02077"/>
    <w:rsid w:val="00A02AB7"/>
    <w:rsid w:val="00A02FFE"/>
    <w:rsid w:val="00A03081"/>
    <w:rsid w:val="00A03113"/>
    <w:rsid w:val="00A031D2"/>
    <w:rsid w:val="00A03279"/>
    <w:rsid w:val="00A03362"/>
    <w:rsid w:val="00A03408"/>
    <w:rsid w:val="00A036C1"/>
    <w:rsid w:val="00A03F46"/>
    <w:rsid w:val="00A040E8"/>
    <w:rsid w:val="00A043D0"/>
    <w:rsid w:val="00A043F2"/>
    <w:rsid w:val="00A04433"/>
    <w:rsid w:val="00A04446"/>
    <w:rsid w:val="00A045B4"/>
    <w:rsid w:val="00A046DA"/>
    <w:rsid w:val="00A0481B"/>
    <w:rsid w:val="00A04D20"/>
    <w:rsid w:val="00A04E61"/>
    <w:rsid w:val="00A04EDF"/>
    <w:rsid w:val="00A0500C"/>
    <w:rsid w:val="00A05452"/>
    <w:rsid w:val="00A05881"/>
    <w:rsid w:val="00A05E80"/>
    <w:rsid w:val="00A06123"/>
    <w:rsid w:val="00A0617A"/>
    <w:rsid w:val="00A069E5"/>
    <w:rsid w:val="00A06C91"/>
    <w:rsid w:val="00A06F72"/>
    <w:rsid w:val="00A07063"/>
    <w:rsid w:val="00A0725D"/>
    <w:rsid w:val="00A07367"/>
    <w:rsid w:val="00A079C5"/>
    <w:rsid w:val="00A07F3F"/>
    <w:rsid w:val="00A07F97"/>
    <w:rsid w:val="00A107EE"/>
    <w:rsid w:val="00A10CD3"/>
    <w:rsid w:val="00A10D69"/>
    <w:rsid w:val="00A11728"/>
    <w:rsid w:val="00A11971"/>
    <w:rsid w:val="00A11F66"/>
    <w:rsid w:val="00A1224F"/>
    <w:rsid w:val="00A1232A"/>
    <w:rsid w:val="00A1257F"/>
    <w:rsid w:val="00A13B1C"/>
    <w:rsid w:val="00A1414D"/>
    <w:rsid w:val="00A143A8"/>
    <w:rsid w:val="00A14D73"/>
    <w:rsid w:val="00A14EC3"/>
    <w:rsid w:val="00A15131"/>
    <w:rsid w:val="00A153AD"/>
    <w:rsid w:val="00A157D1"/>
    <w:rsid w:val="00A15940"/>
    <w:rsid w:val="00A1599B"/>
    <w:rsid w:val="00A162D0"/>
    <w:rsid w:val="00A163C8"/>
    <w:rsid w:val="00A1662D"/>
    <w:rsid w:val="00A169C3"/>
    <w:rsid w:val="00A16D16"/>
    <w:rsid w:val="00A16D2B"/>
    <w:rsid w:val="00A17156"/>
    <w:rsid w:val="00A177D4"/>
    <w:rsid w:val="00A17BC5"/>
    <w:rsid w:val="00A17CA6"/>
    <w:rsid w:val="00A20136"/>
    <w:rsid w:val="00A202A7"/>
    <w:rsid w:val="00A20353"/>
    <w:rsid w:val="00A208A3"/>
    <w:rsid w:val="00A20CA0"/>
    <w:rsid w:val="00A20FDC"/>
    <w:rsid w:val="00A215F4"/>
    <w:rsid w:val="00A2169F"/>
    <w:rsid w:val="00A2181C"/>
    <w:rsid w:val="00A219CE"/>
    <w:rsid w:val="00A21A42"/>
    <w:rsid w:val="00A21B25"/>
    <w:rsid w:val="00A21D9E"/>
    <w:rsid w:val="00A222EE"/>
    <w:rsid w:val="00A22762"/>
    <w:rsid w:val="00A22B49"/>
    <w:rsid w:val="00A23084"/>
    <w:rsid w:val="00A23208"/>
    <w:rsid w:val="00A23455"/>
    <w:rsid w:val="00A23495"/>
    <w:rsid w:val="00A2367A"/>
    <w:rsid w:val="00A237CB"/>
    <w:rsid w:val="00A2387A"/>
    <w:rsid w:val="00A23BDB"/>
    <w:rsid w:val="00A23DC6"/>
    <w:rsid w:val="00A23F62"/>
    <w:rsid w:val="00A245DD"/>
    <w:rsid w:val="00A247DA"/>
    <w:rsid w:val="00A24B76"/>
    <w:rsid w:val="00A24D9F"/>
    <w:rsid w:val="00A24E09"/>
    <w:rsid w:val="00A24F6D"/>
    <w:rsid w:val="00A24F7F"/>
    <w:rsid w:val="00A24FCA"/>
    <w:rsid w:val="00A25275"/>
    <w:rsid w:val="00A25438"/>
    <w:rsid w:val="00A255A8"/>
    <w:rsid w:val="00A25665"/>
    <w:rsid w:val="00A25737"/>
    <w:rsid w:val="00A258B6"/>
    <w:rsid w:val="00A25D33"/>
    <w:rsid w:val="00A25F19"/>
    <w:rsid w:val="00A25F40"/>
    <w:rsid w:val="00A26496"/>
    <w:rsid w:val="00A267FE"/>
    <w:rsid w:val="00A27182"/>
    <w:rsid w:val="00A27464"/>
    <w:rsid w:val="00A278A5"/>
    <w:rsid w:val="00A27B3E"/>
    <w:rsid w:val="00A27FBF"/>
    <w:rsid w:val="00A30124"/>
    <w:rsid w:val="00A30592"/>
    <w:rsid w:val="00A30D02"/>
    <w:rsid w:val="00A30D08"/>
    <w:rsid w:val="00A30DE2"/>
    <w:rsid w:val="00A30EB7"/>
    <w:rsid w:val="00A311EB"/>
    <w:rsid w:val="00A31288"/>
    <w:rsid w:val="00A3167A"/>
    <w:rsid w:val="00A31816"/>
    <w:rsid w:val="00A31E88"/>
    <w:rsid w:val="00A3211E"/>
    <w:rsid w:val="00A328A5"/>
    <w:rsid w:val="00A33572"/>
    <w:rsid w:val="00A33C4E"/>
    <w:rsid w:val="00A33C91"/>
    <w:rsid w:val="00A34183"/>
    <w:rsid w:val="00A341E5"/>
    <w:rsid w:val="00A3423A"/>
    <w:rsid w:val="00A34871"/>
    <w:rsid w:val="00A34D2B"/>
    <w:rsid w:val="00A353D5"/>
    <w:rsid w:val="00A35792"/>
    <w:rsid w:val="00A35962"/>
    <w:rsid w:val="00A3607B"/>
    <w:rsid w:val="00A36827"/>
    <w:rsid w:val="00A36D62"/>
    <w:rsid w:val="00A36E09"/>
    <w:rsid w:val="00A36E0A"/>
    <w:rsid w:val="00A36E0C"/>
    <w:rsid w:val="00A3721A"/>
    <w:rsid w:val="00A37847"/>
    <w:rsid w:val="00A37990"/>
    <w:rsid w:val="00A37CA4"/>
    <w:rsid w:val="00A37DEF"/>
    <w:rsid w:val="00A37EDA"/>
    <w:rsid w:val="00A40701"/>
    <w:rsid w:val="00A408DE"/>
    <w:rsid w:val="00A40A6D"/>
    <w:rsid w:val="00A411F6"/>
    <w:rsid w:val="00A4123C"/>
    <w:rsid w:val="00A413CC"/>
    <w:rsid w:val="00A41519"/>
    <w:rsid w:val="00A415CE"/>
    <w:rsid w:val="00A4197C"/>
    <w:rsid w:val="00A41DF5"/>
    <w:rsid w:val="00A41E73"/>
    <w:rsid w:val="00A41FB1"/>
    <w:rsid w:val="00A42096"/>
    <w:rsid w:val="00A420B3"/>
    <w:rsid w:val="00A426FC"/>
    <w:rsid w:val="00A427E7"/>
    <w:rsid w:val="00A4284C"/>
    <w:rsid w:val="00A42B35"/>
    <w:rsid w:val="00A42CBF"/>
    <w:rsid w:val="00A434F0"/>
    <w:rsid w:val="00A43830"/>
    <w:rsid w:val="00A43BED"/>
    <w:rsid w:val="00A44145"/>
    <w:rsid w:val="00A4416D"/>
    <w:rsid w:val="00A442D2"/>
    <w:rsid w:val="00A445B9"/>
    <w:rsid w:val="00A4466D"/>
    <w:rsid w:val="00A4486C"/>
    <w:rsid w:val="00A44F34"/>
    <w:rsid w:val="00A451BB"/>
    <w:rsid w:val="00A453A7"/>
    <w:rsid w:val="00A45515"/>
    <w:rsid w:val="00A4594A"/>
    <w:rsid w:val="00A45C13"/>
    <w:rsid w:val="00A45C33"/>
    <w:rsid w:val="00A45E28"/>
    <w:rsid w:val="00A462BA"/>
    <w:rsid w:val="00A462D4"/>
    <w:rsid w:val="00A4651A"/>
    <w:rsid w:val="00A46F07"/>
    <w:rsid w:val="00A474DA"/>
    <w:rsid w:val="00A47D4B"/>
    <w:rsid w:val="00A47E2F"/>
    <w:rsid w:val="00A51263"/>
    <w:rsid w:val="00A517DD"/>
    <w:rsid w:val="00A5180F"/>
    <w:rsid w:val="00A52709"/>
    <w:rsid w:val="00A52A21"/>
    <w:rsid w:val="00A52C6C"/>
    <w:rsid w:val="00A52FEA"/>
    <w:rsid w:val="00A530EF"/>
    <w:rsid w:val="00A53C78"/>
    <w:rsid w:val="00A53DEE"/>
    <w:rsid w:val="00A53E1E"/>
    <w:rsid w:val="00A5431D"/>
    <w:rsid w:val="00A54A03"/>
    <w:rsid w:val="00A54CD7"/>
    <w:rsid w:val="00A55018"/>
    <w:rsid w:val="00A551BC"/>
    <w:rsid w:val="00A55920"/>
    <w:rsid w:val="00A55F62"/>
    <w:rsid w:val="00A56496"/>
    <w:rsid w:val="00A567F1"/>
    <w:rsid w:val="00A56A7A"/>
    <w:rsid w:val="00A56C9E"/>
    <w:rsid w:val="00A576DE"/>
    <w:rsid w:val="00A5797A"/>
    <w:rsid w:val="00A57AB1"/>
    <w:rsid w:val="00A60076"/>
    <w:rsid w:val="00A60186"/>
    <w:rsid w:val="00A608A4"/>
    <w:rsid w:val="00A60924"/>
    <w:rsid w:val="00A60BB2"/>
    <w:rsid w:val="00A611A7"/>
    <w:rsid w:val="00A6159E"/>
    <w:rsid w:val="00A618EF"/>
    <w:rsid w:val="00A61C5E"/>
    <w:rsid w:val="00A61CEF"/>
    <w:rsid w:val="00A61DD3"/>
    <w:rsid w:val="00A61DFB"/>
    <w:rsid w:val="00A61E7C"/>
    <w:rsid w:val="00A62161"/>
    <w:rsid w:val="00A62277"/>
    <w:rsid w:val="00A622C6"/>
    <w:rsid w:val="00A62409"/>
    <w:rsid w:val="00A6278A"/>
    <w:rsid w:val="00A63390"/>
    <w:rsid w:val="00A634E0"/>
    <w:rsid w:val="00A634F9"/>
    <w:rsid w:val="00A63502"/>
    <w:rsid w:val="00A6355F"/>
    <w:rsid w:val="00A6358E"/>
    <w:rsid w:val="00A635CC"/>
    <w:rsid w:val="00A63918"/>
    <w:rsid w:val="00A6396E"/>
    <w:rsid w:val="00A63BDB"/>
    <w:rsid w:val="00A63CCF"/>
    <w:rsid w:val="00A63FE1"/>
    <w:rsid w:val="00A63FE7"/>
    <w:rsid w:val="00A6478A"/>
    <w:rsid w:val="00A64ABA"/>
    <w:rsid w:val="00A64ADD"/>
    <w:rsid w:val="00A64BAB"/>
    <w:rsid w:val="00A64E96"/>
    <w:rsid w:val="00A65083"/>
    <w:rsid w:val="00A652CA"/>
    <w:rsid w:val="00A6531D"/>
    <w:rsid w:val="00A65345"/>
    <w:rsid w:val="00A653C5"/>
    <w:rsid w:val="00A65B7F"/>
    <w:rsid w:val="00A65BAA"/>
    <w:rsid w:val="00A65D96"/>
    <w:rsid w:val="00A65F18"/>
    <w:rsid w:val="00A66430"/>
    <w:rsid w:val="00A66528"/>
    <w:rsid w:val="00A66A05"/>
    <w:rsid w:val="00A66C91"/>
    <w:rsid w:val="00A66DB9"/>
    <w:rsid w:val="00A66E7D"/>
    <w:rsid w:val="00A67266"/>
    <w:rsid w:val="00A67390"/>
    <w:rsid w:val="00A67483"/>
    <w:rsid w:val="00A67C42"/>
    <w:rsid w:val="00A67C8C"/>
    <w:rsid w:val="00A70076"/>
    <w:rsid w:val="00A701B0"/>
    <w:rsid w:val="00A7067E"/>
    <w:rsid w:val="00A707E9"/>
    <w:rsid w:val="00A70A47"/>
    <w:rsid w:val="00A70B0C"/>
    <w:rsid w:val="00A70E57"/>
    <w:rsid w:val="00A71119"/>
    <w:rsid w:val="00A714CD"/>
    <w:rsid w:val="00A71557"/>
    <w:rsid w:val="00A716E3"/>
    <w:rsid w:val="00A71945"/>
    <w:rsid w:val="00A71DDE"/>
    <w:rsid w:val="00A71EC8"/>
    <w:rsid w:val="00A71FDB"/>
    <w:rsid w:val="00A72C41"/>
    <w:rsid w:val="00A72D3B"/>
    <w:rsid w:val="00A7324F"/>
    <w:rsid w:val="00A73BE0"/>
    <w:rsid w:val="00A73BE1"/>
    <w:rsid w:val="00A73BEB"/>
    <w:rsid w:val="00A73E4A"/>
    <w:rsid w:val="00A74079"/>
    <w:rsid w:val="00A7455B"/>
    <w:rsid w:val="00A74BCD"/>
    <w:rsid w:val="00A74F1A"/>
    <w:rsid w:val="00A75807"/>
    <w:rsid w:val="00A75F55"/>
    <w:rsid w:val="00A76076"/>
    <w:rsid w:val="00A76177"/>
    <w:rsid w:val="00A766A0"/>
    <w:rsid w:val="00A77132"/>
    <w:rsid w:val="00A775F9"/>
    <w:rsid w:val="00A778AC"/>
    <w:rsid w:val="00A77A5F"/>
    <w:rsid w:val="00A77EC9"/>
    <w:rsid w:val="00A807A0"/>
    <w:rsid w:val="00A8090F"/>
    <w:rsid w:val="00A811B0"/>
    <w:rsid w:val="00A81652"/>
    <w:rsid w:val="00A81BC8"/>
    <w:rsid w:val="00A820E5"/>
    <w:rsid w:val="00A82646"/>
    <w:rsid w:val="00A82769"/>
    <w:rsid w:val="00A82AC8"/>
    <w:rsid w:val="00A83173"/>
    <w:rsid w:val="00A83826"/>
    <w:rsid w:val="00A83E15"/>
    <w:rsid w:val="00A84137"/>
    <w:rsid w:val="00A84461"/>
    <w:rsid w:val="00A848B5"/>
    <w:rsid w:val="00A849B2"/>
    <w:rsid w:val="00A849F7"/>
    <w:rsid w:val="00A84DF1"/>
    <w:rsid w:val="00A84E05"/>
    <w:rsid w:val="00A84EDD"/>
    <w:rsid w:val="00A85726"/>
    <w:rsid w:val="00A86101"/>
    <w:rsid w:val="00A86350"/>
    <w:rsid w:val="00A86374"/>
    <w:rsid w:val="00A86413"/>
    <w:rsid w:val="00A865AC"/>
    <w:rsid w:val="00A868F0"/>
    <w:rsid w:val="00A86A23"/>
    <w:rsid w:val="00A86F47"/>
    <w:rsid w:val="00A871E1"/>
    <w:rsid w:val="00A876C4"/>
    <w:rsid w:val="00A8780D"/>
    <w:rsid w:val="00A87918"/>
    <w:rsid w:val="00A87DAC"/>
    <w:rsid w:val="00A87DD5"/>
    <w:rsid w:val="00A90514"/>
    <w:rsid w:val="00A90AA3"/>
    <w:rsid w:val="00A90BB8"/>
    <w:rsid w:val="00A90DE6"/>
    <w:rsid w:val="00A90E15"/>
    <w:rsid w:val="00A910AA"/>
    <w:rsid w:val="00A9195E"/>
    <w:rsid w:val="00A91CAE"/>
    <w:rsid w:val="00A9218A"/>
    <w:rsid w:val="00A9251D"/>
    <w:rsid w:val="00A9268E"/>
    <w:rsid w:val="00A92CD3"/>
    <w:rsid w:val="00A93045"/>
    <w:rsid w:val="00A93233"/>
    <w:rsid w:val="00A93280"/>
    <w:rsid w:val="00A9348F"/>
    <w:rsid w:val="00A93C54"/>
    <w:rsid w:val="00A940AB"/>
    <w:rsid w:val="00A940C6"/>
    <w:rsid w:val="00A940E6"/>
    <w:rsid w:val="00A940E8"/>
    <w:rsid w:val="00A942DB"/>
    <w:rsid w:val="00A94B2F"/>
    <w:rsid w:val="00A94E23"/>
    <w:rsid w:val="00A95271"/>
    <w:rsid w:val="00A95547"/>
    <w:rsid w:val="00A95A7B"/>
    <w:rsid w:val="00A95B3A"/>
    <w:rsid w:val="00A95D9A"/>
    <w:rsid w:val="00A95FF2"/>
    <w:rsid w:val="00A965C9"/>
    <w:rsid w:val="00A96866"/>
    <w:rsid w:val="00A979E9"/>
    <w:rsid w:val="00A97C0E"/>
    <w:rsid w:val="00A97FC3"/>
    <w:rsid w:val="00AA04DB"/>
    <w:rsid w:val="00AA0C9A"/>
    <w:rsid w:val="00AA14C1"/>
    <w:rsid w:val="00AA1786"/>
    <w:rsid w:val="00AA200A"/>
    <w:rsid w:val="00AA2558"/>
    <w:rsid w:val="00AA2F4A"/>
    <w:rsid w:val="00AA331A"/>
    <w:rsid w:val="00AA335E"/>
    <w:rsid w:val="00AA37CF"/>
    <w:rsid w:val="00AA4B6F"/>
    <w:rsid w:val="00AA4D15"/>
    <w:rsid w:val="00AA512D"/>
    <w:rsid w:val="00AA58ED"/>
    <w:rsid w:val="00AA5B0F"/>
    <w:rsid w:val="00AA5B2B"/>
    <w:rsid w:val="00AA5B44"/>
    <w:rsid w:val="00AA5D9E"/>
    <w:rsid w:val="00AA5FEE"/>
    <w:rsid w:val="00AA60D3"/>
    <w:rsid w:val="00AA6982"/>
    <w:rsid w:val="00AA73C2"/>
    <w:rsid w:val="00AA76F8"/>
    <w:rsid w:val="00AA799C"/>
    <w:rsid w:val="00AA79B6"/>
    <w:rsid w:val="00AB006B"/>
    <w:rsid w:val="00AB05B4"/>
    <w:rsid w:val="00AB0628"/>
    <w:rsid w:val="00AB0B5D"/>
    <w:rsid w:val="00AB0EC1"/>
    <w:rsid w:val="00AB1877"/>
    <w:rsid w:val="00AB1EF8"/>
    <w:rsid w:val="00AB20C3"/>
    <w:rsid w:val="00AB23F0"/>
    <w:rsid w:val="00AB242B"/>
    <w:rsid w:val="00AB258E"/>
    <w:rsid w:val="00AB26F7"/>
    <w:rsid w:val="00AB2B23"/>
    <w:rsid w:val="00AB2C51"/>
    <w:rsid w:val="00AB2D49"/>
    <w:rsid w:val="00AB2E30"/>
    <w:rsid w:val="00AB2F51"/>
    <w:rsid w:val="00AB303D"/>
    <w:rsid w:val="00AB3746"/>
    <w:rsid w:val="00AB3835"/>
    <w:rsid w:val="00AB39FB"/>
    <w:rsid w:val="00AB3CA9"/>
    <w:rsid w:val="00AB3CE3"/>
    <w:rsid w:val="00AB3DBD"/>
    <w:rsid w:val="00AB3F02"/>
    <w:rsid w:val="00AB404B"/>
    <w:rsid w:val="00AB4A7E"/>
    <w:rsid w:val="00AB4AB1"/>
    <w:rsid w:val="00AB54B2"/>
    <w:rsid w:val="00AB65B4"/>
    <w:rsid w:val="00AB67C0"/>
    <w:rsid w:val="00AB69D2"/>
    <w:rsid w:val="00AB6F3C"/>
    <w:rsid w:val="00AB7692"/>
    <w:rsid w:val="00AB76C0"/>
    <w:rsid w:val="00AB78BF"/>
    <w:rsid w:val="00AB7A9C"/>
    <w:rsid w:val="00AB7BF1"/>
    <w:rsid w:val="00AB7D20"/>
    <w:rsid w:val="00AB7E09"/>
    <w:rsid w:val="00AC007A"/>
    <w:rsid w:val="00AC02AB"/>
    <w:rsid w:val="00AC081F"/>
    <w:rsid w:val="00AC0D92"/>
    <w:rsid w:val="00AC1187"/>
    <w:rsid w:val="00AC1A43"/>
    <w:rsid w:val="00AC2074"/>
    <w:rsid w:val="00AC2338"/>
    <w:rsid w:val="00AC2828"/>
    <w:rsid w:val="00AC2999"/>
    <w:rsid w:val="00AC3DCB"/>
    <w:rsid w:val="00AC4070"/>
    <w:rsid w:val="00AC4382"/>
    <w:rsid w:val="00AC4E36"/>
    <w:rsid w:val="00AC51CD"/>
    <w:rsid w:val="00AC5649"/>
    <w:rsid w:val="00AC5EB8"/>
    <w:rsid w:val="00AC5F6F"/>
    <w:rsid w:val="00AC6024"/>
    <w:rsid w:val="00AC6147"/>
    <w:rsid w:val="00AC6D18"/>
    <w:rsid w:val="00AC6EC9"/>
    <w:rsid w:val="00AC72D6"/>
    <w:rsid w:val="00AC7369"/>
    <w:rsid w:val="00AC7751"/>
    <w:rsid w:val="00AC7C7B"/>
    <w:rsid w:val="00AC7D6D"/>
    <w:rsid w:val="00AC7F81"/>
    <w:rsid w:val="00AD005E"/>
    <w:rsid w:val="00AD006C"/>
    <w:rsid w:val="00AD062C"/>
    <w:rsid w:val="00AD0A40"/>
    <w:rsid w:val="00AD0C78"/>
    <w:rsid w:val="00AD1005"/>
    <w:rsid w:val="00AD10A5"/>
    <w:rsid w:val="00AD115B"/>
    <w:rsid w:val="00AD128B"/>
    <w:rsid w:val="00AD138C"/>
    <w:rsid w:val="00AD1416"/>
    <w:rsid w:val="00AD1636"/>
    <w:rsid w:val="00AD2236"/>
    <w:rsid w:val="00AD2621"/>
    <w:rsid w:val="00AD2ED8"/>
    <w:rsid w:val="00AD3435"/>
    <w:rsid w:val="00AD3E33"/>
    <w:rsid w:val="00AD4592"/>
    <w:rsid w:val="00AD5097"/>
    <w:rsid w:val="00AD517F"/>
    <w:rsid w:val="00AD54F3"/>
    <w:rsid w:val="00AD56FA"/>
    <w:rsid w:val="00AD5A36"/>
    <w:rsid w:val="00AD5CA3"/>
    <w:rsid w:val="00AD5F44"/>
    <w:rsid w:val="00AD639D"/>
    <w:rsid w:val="00AD63FB"/>
    <w:rsid w:val="00AD6454"/>
    <w:rsid w:val="00AD6C18"/>
    <w:rsid w:val="00AD6F25"/>
    <w:rsid w:val="00AD6F2C"/>
    <w:rsid w:val="00AD740F"/>
    <w:rsid w:val="00AD7443"/>
    <w:rsid w:val="00AD78C5"/>
    <w:rsid w:val="00AE04A4"/>
    <w:rsid w:val="00AE0623"/>
    <w:rsid w:val="00AE06E0"/>
    <w:rsid w:val="00AE0BA9"/>
    <w:rsid w:val="00AE0F1F"/>
    <w:rsid w:val="00AE0FF4"/>
    <w:rsid w:val="00AE14BA"/>
    <w:rsid w:val="00AE1F30"/>
    <w:rsid w:val="00AE2322"/>
    <w:rsid w:val="00AE2332"/>
    <w:rsid w:val="00AE249E"/>
    <w:rsid w:val="00AE273D"/>
    <w:rsid w:val="00AE2C6E"/>
    <w:rsid w:val="00AE311F"/>
    <w:rsid w:val="00AE33D1"/>
    <w:rsid w:val="00AE4361"/>
    <w:rsid w:val="00AE4658"/>
    <w:rsid w:val="00AE4666"/>
    <w:rsid w:val="00AE46FE"/>
    <w:rsid w:val="00AE4857"/>
    <w:rsid w:val="00AE48C3"/>
    <w:rsid w:val="00AE4BD5"/>
    <w:rsid w:val="00AE4CDB"/>
    <w:rsid w:val="00AE4E43"/>
    <w:rsid w:val="00AE4EE9"/>
    <w:rsid w:val="00AE5133"/>
    <w:rsid w:val="00AE55F2"/>
    <w:rsid w:val="00AE5BFC"/>
    <w:rsid w:val="00AE60FB"/>
    <w:rsid w:val="00AE6439"/>
    <w:rsid w:val="00AE660B"/>
    <w:rsid w:val="00AE6B57"/>
    <w:rsid w:val="00AE74B2"/>
    <w:rsid w:val="00AE7A12"/>
    <w:rsid w:val="00AE7A16"/>
    <w:rsid w:val="00AE7AA4"/>
    <w:rsid w:val="00AE7E91"/>
    <w:rsid w:val="00AF0BF4"/>
    <w:rsid w:val="00AF1DD0"/>
    <w:rsid w:val="00AF25DE"/>
    <w:rsid w:val="00AF298B"/>
    <w:rsid w:val="00AF2A4E"/>
    <w:rsid w:val="00AF2B0D"/>
    <w:rsid w:val="00AF2B8D"/>
    <w:rsid w:val="00AF2BE3"/>
    <w:rsid w:val="00AF2D3C"/>
    <w:rsid w:val="00AF2D6A"/>
    <w:rsid w:val="00AF2DA8"/>
    <w:rsid w:val="00AF30CA"/>
    <w:rsid w:val="00AF3289"/>
    <w:rsid w:val="00AF3362"/>
    <w:rsid w:val="00AF3861"/>
    <w:rsid w:val="00AF38A4"/>
    <w:rsid w:val="00AF39C9"/>
    <w:rsid w:val="00AF3BE3"/>
    <w:rsid w:val="00AF3FE0"/>
    <w:rsid w:val="00AF40F2"/>
    <w:rsid w:val="00AF4123"/>
    <w:rsid w:val="00AF426F"/>
    <w:rsid w:val="00AF43BF"/>
    <w:rsid w:val="00AF46F8"/>
    <w:rsid w:val="00AF4B7A"/>
    <w:rsid w:val="00AF4E3D"/>
    <w:rsid w:val="00AF4FFB"/>
    <w:rsid w:val="00AF5163"/>
    <w:rsid w:val="00AF5D5E"/>
    <w:rsid w:val="00AF5F9F"/>
    <w:rsid w:val="00AF6281"/>
    <w:rsid w:val="00AF6437"/>
    <w:rsid w:val="00AF66A4"/>
    <w:rsid w:val="00AF67A2"/>
    <w:rsid w:val="00AF6930"/>
    <w:rsid w:val="00AF6947"/>
    <w:rsid w:val="00AF6A31"/>
    <w:rsid w:val="00AF6A5D"/>
    <w:rsid w:val="00AF75E1"/>
    <w:rsid w:val="00AF778D"/>
    <w:rsid w:val="00AF7B77"/>
    <w:rsid w:val="00B003D8"/>
    <w:rsid w:val="00B00B2E"/>
    <w:rsid w:val="00B00F59"/>
    <w:rsid w:val="00B0129E"/>
    <w:rsid w:val="00B01401"/>
    <w:rsid w:val="00B015A1"/>
    <w:rsid w:val="00B019A5"/>
    <w:rsid w:val="00B01C2D"/>
    <w:rsid w:val="00B01EE8"/>
    <w:rsid w:val="00B0218A"/>
    <w:rsid w:val="00B022DF"/>
    <w:rsid w:val="00B029BC"/>
    <w:rsid w:val="00B02BA8"/>
    <w:rsid w:val="00B02C7F"/>
    <w:rsid w:val="00B02D0D"/>
    <w:rsid w:val="00B02E70"/>
    <w:rsid w:val="00B037AE"/>
    <w:rsid w:val="00B03B7D"/>
    <w:rsid w:val="00B04FA3"/>
    <w:rsid w:val="00B054A6"/>
    <w:rsid w:val="00B05501"/>
    <w:rsid w:val="00B0573D"/>
    <w:rsid w:val="00B05A68"/>
    <w:rsid w:val="00B05D10"/>
    <w:rsid w:val="00B05EE3"/>
    <w:rsid w:val="00B066D6"/>
    <w:rsid w:val="00B069EA"/>
    <w:rsid w:val="00B06DFB"/>
    <w:rsid w:val="00B07072"/>
    <w:rsid w:val="00B078FB"/>
    <w:rsid w:val="00B07ABC"/>
    <w:rsid w:val="00B07B82"/>
    <w:rsid w:val="00B07BB6"/>
    <w:rsid w:val="00B07DFA"/>
    <w:rsid w:val="00B07E27"/>
    <w:rsid w:val="00B10169"/>
    <w:rsid w:val="00B1081F"/>
    <w:rsid w:val="00B10A84"/>
    <w:rsid w:val="00B10AEE"/>
    <w:rsid w:val="00B10B11"/>
    <w:rsid w:val="00B1127C"/>
    <w:rsid w:val="00B1188C"/>
    <w:rsid w:val="00B11970"/>
    <w:rsid w:val="00B119EC"/>
    <w:rsid w:val="00B11DFA"/>
    <w:rsid w:val="00B1234C"/>
    <w:rsid w:val="00B125FB"/>
    <w:rsid w:val="00B12610"/>
    <w:rsid w:val="00B126D8"/>
    <w:rsid w:val="00B12B69"/>
    <w:rsid w:val="00B131AB"/>
    <w:rsid w:val="00B1323E"/>
    <w:rsid w:val="00B1390B"/>
    <w:rsid w:val="00B13D61"/>
    <w:rsid w:val="00B152B6"/>
    <w:rsid w:val="00B152D2"/>
    <w:rsid w:val="00B15859"/>
    <w:rsid w:val="00B15CA8"/>
    <w:rsid w:val="00B15CCF"/>
    <w:rsid w:val="00B15EE9"/>
    <w:rsid w:val="00B169BC"/>
    <w:rsid w:val="00B16A3A"/>
    <w:rsid w:val="00B16BF5"/>
    <w:rsid w:val="00B16F61"/>
    <w:rsid w:val="00B171CB"/>
    <w:rsid w:val="00B173F4"/>
    <w:rsid w:val="00B17410"/>
    <w:rsid w:val="00B175FD"/>
    <w:rsid w:val="00B17657"/>
    <w:rsid w:val="00B17EE2"/>
    <w:rsid w:val="00B17FE4"/>
    <w:rsid w:val="00B2026D"/>
    <w:rsid w:val="00B2080D"/>
    <w:rsid w:val="00B20AF7"/>
    <w:rsid w:val="00B21358"/>
    <w:rsid w:val="00B220B1"/>
    <w:rsid w:val="00B22B00"/>
    <w:rsid w:val="00B23201"/>
    <w:rsid w:val="00B232B0"/>
    <w:rsid w:val="00B235C7"/>
    <w:rsid w:val="00B24424"/>
    <w:rsid w:val="00B248F9"/>
    <w:rsid w:val="00B24955"/>
    <w:rsid w:val="00B2498E"/>
    <w:rsid w:val="00B24C98"/>
    <w:rsid w:val="00B24FFB"/>
    <w:rsid w:val="00B250DD"/>
    <w:rsid w:val="00B255AC"/>
    <w:rsid w:val="00B25611"/>
    <w:rsid w:val="00B25739"/>
    <w:rsid w:val="00B258CD"/>
    <w:rsid w:val="00B25AE7"/>
    <w:rsid w:val="00B25C8E"/>
    <w:rsid w:val="00B25DD7"/>
    <w:rsid w:val="00B263E9"/>
    <w:rsid w:val="00B2642C"/>
    <w:rsid w:val="00B266C6"/>
    <w:rsid w:val="00B266FD"/>
    <w:rsid w:val="00B270CB"/>
    <w:rsid w:val="00B2722B"/>
    <w:rsid w:val="00B2746F"/>
    <w:rsid w:val="00B27755"/>
    <w:rsid w:val="00B27BE0"/>
    <w:rsid w:val="00B27FAA"/>
    <w:rsid w:val="00B30267"/>
    <w:rsid w:val="00B30565"/>
    <w:rsid w:val="00B307ED"/>
    <w:rsid w:val="00B30C03"/>
    <w:rsid w:val="00B310B7"/>
    <w:rsid w:val="00B311D6"/>
    <w:rsid w:val="00B31568"/>
    <w:rsid w:val="00B315FF"/>
    <w:rsid w:val="00B316E8"/>
    <w:rsid w:val="00B3183B"/>
    <w:rsid w:val="00B31843"/>
    <w:rsid w:val="00B32307"/>
    <w:rsid w:val="00B3230D"/>
    <w:rsid w:val="00B3263F"/>
    <w:rsid w:val="00B3284B"/>
    <w:rsid w:val="00B32F41"/>
    <w:rsid w:val="00B32FAC"/>
    <w:rsid w:val="00B33016"/>
    <w:rsid w:val="00B330F3"/>
    <w:rsid w:val="00B33181"/>
    <w:rsid w:val="00B33A66"/>
    <w:rsid w:val="00B33C70"/>
    <w:rsid w:val="00B33F4A"/>
    <w:rsid w:val="00B34245"/>
    <w:rsid w:val="00B34322"/>
    <w:rsid w:val="00B349A1"/>
    <w:rsid w:val="00B34E19"/>
    <w:rsid w:val="00B34F57"/>
    <w:rsid w:val="00B350D1"/>
    <w:rsid w:val="00B352E6"/>
    <w:rsid w:val="00B35C5E"/>
    <w:rsid w:val="00B35CC3"/>
    <w:rsid w:val="00B35DA9"/>
    <w:rsid w:val="00B35F48"/>
    <w:rsid w:val="00B3613B"/>
    <w:rsid w:val="00B36789"/>
    <w:rsid w:val="00B3698C"/>
    <w:rsid w:val="00B36AA3"/>
    <w:rsid w:val="00B36CF2"/>
    <w:rsid w:val="00B36E25"/>
    <w:rsid w:val="00B37557"/>
    <w:rsid w:val="00B378C3"/>
    <w:rsid w:val="00B37E9A"/>
    <w:rsid w:val="00B40285"/>
    <w:rsid w:val="00B40E9E"/>
    <w:rsid w:val="00B41190"/>
    <w:rsid w:val="00B411C8"/>
    <w:rsid w:val="00B41213"/>
    <w:rsid w:val="00B413CF"/>
    <w:rsid w:val="00B41D2C"/>
    <w:rsid w:val="00B41FC8"/>
    <w:rsid w:val="00B42B53"/>
    <w:rsid w:val="00B42DAF"/>
    <w:rsid w:val="00B42E9E"/>
    <w:rsid w:val="00B42F77"/>
    <w:rsid w:val="00B434B2"/>
    <w:rsid w:val="00B43791"/>
    <w:rsid w:val="00B437CC"/>
    <w:rsid w:val="00B43901"/>
    <w:rsid w:val="00B43A36"/>
    <w:rsid w:val="00B43EC1"/>
    <w:rsid w:val="00B44247"/>
    <w:rsid w:val="00B446DB"/>
    <w:rsid w:val="00B447AF"/>
    <w:rsid w:val="00B44A40"/>
    <w:rsid w:val="00B44DEA"/>
    <w:rsid w:val="00B45630"/>
    <w:rsid w:val="00B45B0A"/>
    <w:rsid w:val="00B46576"/>
    <w:rsid w:val="00B46B80"/>
    <w:rsid w:val="00B46C15"/>
    <w:rsid w:val="00B46D37"/>
    <w:rsid w:val="00B46FDE"/>
    <w:rsid w:val="00B47EB0"/>
    <w:rsid w:val="00B47EEE"/>
    <w:rsid w:val="00B47F62"/>
    <w:rsid w:val="00B50733"/>
    <w:rsid w:val="00B507F9"/>
    <w:rsid w:val="00B50C69"/>
    <w:rsid w:val="00B51215"/>
    <w:rsid w:val="00B51413"/>
    <w:rsid w:val="00B514FE"/>
    <w:rsid w:val="00B517A0"/>
    <w:rsid w:val="00B51B14"/>
    <w:rsid w:val="00B51E41"/>
    <w:rsid w:val="00B52403"/>
    <w:rsid w:val="00B52457"/>
    <w:rsid w:val="00B527E4"/>
    <w:rsid w:val="00B535C4"/>
    <w:rsid w:val="00B5429D"/>
    <w:rsid w:val="00B5457F"/>
    <w:rsid w:val="00B54707"/>
    <w:rsid w:val="00B54810"/>
    <w:rsid w:val="00B54884"/>
    <w:rsid w:val="00B54908"/>
    <w:rsid w:val="00B54BA2"/>
    <w:rsid w:val="00B550AB"/>
    <w:rsid w:val="00B55132"/>
    <w:rsid w:val="00B554F9"/>
    <w:rsid w:val="00B5576E"/>
    <w:rsid w:val="00B55B56"/>
    <w:rsid w:val="00B56028"/>
    <w:rsid w:val="00B567D5"/>
    <w:rsid w:val="00B567E5"/>
    <w:rsid w:val="00B57167"/>
    <w:rsid w:val="00B5717B"/>
    <w:rsid w:val="00B578D7"/>
    <w:rsid w:val="00B57D62"/>
    <w:rsid w:val="00B600DB"/>
    <w:rsid w:val="00B60144"/>
    <w:rsid w:val="00B6019C"/>
    <w:rsid w:val="00B6033C"/>
    <w:rsid w:val="00B604E7"/>
    <w:rsid w:val="00B60589"/>
    <w:rsid w:val="00B6059D"/>
    <w:rsid w:val="00B6093B"/>
    <w:rsid w:val="00B60FBB"/>
    <w:rsid w:val="00B60FBD"/>
    <w:rsid w:val="00B61112"/>
    <w:rsid w:val="00B6117B"/>
    <w:rsid w:val="00B613E7"/>
    <w:rsid w:val="00B61609"/>
    <w:rsid w:val="00B619A8"/>
    <w:rsid w:val="00B61B95"/>
    <w:rsid w:val="00B62A44"/>
    <w:rsid w:val="00B62C44"/>
    <w:rsid w:val="00B62DBD"/>
    <w:rsid w:val="00B6323F"/>
    <w:rsid w:val="00B635ED"/>
    <w:rsid w:val="00B6380A"/>
    <w:rsid w:val="00B6396E"/>
    <w:rsid w:val="00B6405C"/>
    <w:rsid w:val="00B640F3"/>
    <w:rsid w:val="00B641B7"/>
    <w:rsid w:val="00B64620"/>
    <w:rsid w:val="00B646A2"/>
    <w:rsid w:val="00B64940"/>
    <w:rsid w:val="00B659E2"/>
    <w:rsid w:val="00B65A5F"/>
    <w:rsid w:val="00B65A78"/>
    <w:rsid w:val="00B65BAB"/>
    <w:rsid w:val="00B65D84"/>
    <w:rsid w:val="00B65DBB"/>
    <w:rsid w:val="00B66798"/>
    <w:rsid w:val="00B6680C"/>
    <w:rsid w:val="00B669FA"/>
    <w:rsid w:val="00B6742B"/>
    <w:rsid w:val="00B67B44"/>
    <w:rsid w:val="00B67CBE"/>
    <w:rsid w:val="00B67D3E"/>
    <w:rsid w:val="00B709E9"/>
    <w:rsid w:val="00B71130"/>
    <w:rsid w:val="00B71984"/>
    <w:rsid w:val="00B71C7D"/>
    <w:rsid w:val="00B71F0F"/>
    <w:rsid w:val="00B71FEE"/>
    <w:rsid w:val="00B721D8"/>
    <w:rsid w:val="00B72218"/>
    <w:rsid w:val="00B72CB0"/>
    <w:rsid w:val="00B73556"/>
    <w:rsid w:val="00B7379E"/>
    <w:rsid w:val="00B74B31"/>
    <w:rsid w:val="00B74DC1"/>
    <w:rsid w:val="00B75B76"/>
    <w:rsid w:val="00B765B0"/>
    <w:rsid w:val="00B765C7"/>
    <w:rsid w:val="00B7694E"/>
    <w:rsid w:val="00B76B74"/>
    <w:rsid w:val="00B76BAE"/>
    <w:rsid w:val="00B76FAF"/>
    <w:rsid w:val="00B772D1"/>
    <w:rsid w:val="00B776CC"/>
    <w:rsid w:val="00B777B9"/>
    <w:rsid w:val="00B77DFF"/>
    <w:rsid w:val="00B8042E"/>
    <w:rsid w:val="00B804E3"/>
    <w:rsid w:val="00B80C0E"/>
    <w:rsid w:val="00B80CC3"/>
    <w:rsid w:val="00B80E17"/>
    <w:rsid w:val="00B80F18"/>
    <w:rsid w:val="00B81080"/>
    <w:rsid w:val="00B81911"/>
    <w:rsid w:val="00B81A28"/>
    <w:rsid w:val="00B81E39"/>
    <w:rsid w:val="00B8244A"/>
    <w:rsid w:val="00B83746"/>
    <w:rsid w:val="00B840C4"/>
    <w:rsid w:val="00B8465A"/>
    <w:rsid w:val="00B84860"/>
    <w:rsid w:val="00B8492C"/>
    <w:rsid w:val="00B84AEB"/>
    <w:rsid w:val="00B85051"/>
    <w:rsid w:val="00B8521D"/>
    <w:rsid w:val="00B852A1"/>
    <w:rsid w:val="00B8555B"/>
    <w:rsid w:val="00B8582D"/>
    <w:rsid w:val="00B8587F"/>
    <w:rsid w:val="00B85B95"/>
    <w:rsid w:val="00B86660"/>
    <w:rsid w:val="00B86855"/>
    <w:rsid w:val="00B86C04"/>
    <w:rsid w:val="00B87013"/>
    <w:rsid w:val="00B87896"/>
    <w:rsid w:val="00B87DD3"/>
    <w:rsid w:val="00B87EF8"/>
    <w:rsid w:val="00B900B1"/>
    <w:rsid w:val="00B900DE"/>
    <w:rsid w:val="00B90269"/>
    <w:rsid w:val="00B903D4"/>
    <w:rsid w:val="00B90458"/>
    <w:rsid w:val="00B905B3"/>
    <w:rsid w:val="00B90AE2"/>
    <w:rsid w:val="00B90C87"/>
    <w:rsid w:val="00B90FA3"/>
    <w:rsid w:val="00B90FF1"/>
    <w:rsid w:val="00B91172"/>
    <w:rsid w:val="00B912EF"/>
    <w:rsid w:val="00B9139F"/>
    <w:rsid w:val="00B91EBB"/>
    <w:rsid w:val="00B92001"/>
    <w:rsid w:val="00B92696"/>
    <w:rsid w:val="00B928CC"/>
    <w:rsid w:val="00B93747"/>
    <w:rsid w:val="00B937C4"/>
    <w:rsid w:val="00B937E2"/>
    <w:rsid w:val="00B9381F"/>
    <w:rsid w:val="00B93951"/>
    <w:rsid w:val="00B93A24"/>
    <w:rsid w:val="00B93F44"/>
    <w:rsid w:val="00B94487"/>
    <w:rsid w:val="00B94502"/>
    <w:rsid w:val="00B94920"/>
    <w:rsid w:val="00B9526B"/>
    <w:rsid w:val="00B95352"/>
    <w:rsid w:val="00B9538E"/>
    <w:rsid w:val="00B9543F"/>
    <w:rsid w:val="00B95F14"/>
    <w:rsid w:val="00B96C43"/>
    <w:rsid w:val="00B9738F"/>
    <w:rsid w:val="00B97567"/>
    <w:rsid w:val="00B97D23"/>
    <w:rsid w:val="00B97E27"/>
    <w:rsid w:val="00BA0E1A"/>
    <w:rsid w:val="00BA109A"/>
    <w:rsid w:val="00BA1393"/>
    <w:rsid w:val="00BA169C"/>
    <w:rsid w:val="00BA1B7B"/>
    <w:rsid w:val="00BA20A4"/>
    <w:rsid w:val="00BA2112"/>
    <w:rsid w:val="00BA22E4"/>
    <w:rsid w:val="00BA26AF"/>
    <w:rsid w:val="00BA2739"/>
    <w:rsid w:val="00BA2757"/>
    <w:rsid w:val="00BA2A4C"/>
    <w:rsid w:val="00BA2BC2"/>
    <w:rsid w:val="00BA2D5A"/>
    <w:rsid w:val="00BA359D"/>
    <w:rsid w:val="00BA3A00"/>
    <w:rsid w:val="00BA3C78"/>
    <w:rsid w:val="00BA3D4B"/>
    <w:rsid w:val="00BA3E65"/>
    <w:rsid w:val="00BA41B6"/>
    <w:rsid w:val="00BA4932"/>
    <w:rsid w:val="00BA4B71"/>
    <w:rsid w:val="00BA4FFE"/>
    <w:rsid w:val="00BA5367"/>
    <w:rsid w:val="00BA5A4A"/>
    <w:rsid w:val="00BA5CB8"/>
    <w:rsid w:val="00BA5D5E"/>
    <w:rsid w:val="00BA5DAC"/>
    <w:rsid w:val="00BA5F24"/>
    <w:rsid w:val="00BA6ADE"/>
    <w:rsid w:val="00BA6C06"/>
    <w:rsid w:val="00BA6C2B"/>
    <w:rsid w:val="00BA7150"/>
    <w:rsid w:val="00BA7242"/>
    <w:rsid w:val="00BA7A01"/>
    <w:rsid w:val="00BA7B08"/>
    <w:rsid w:val="00BA7B14"/>
    <w:rsid w:val="00BA7BB9"/>
    <w:rsid w:val="00BB001B"/>
    <w:rsid w:val="00BB0CD7"/>
    <w:rsid w:val="00BB0D61"/>
    <w:rsid w:val="00BB0DDA"/>
    <w:rsid w:val="00BB1001"/>
    <w:rsid w:val="00BB1316"/>
    <w:rsid w:val="00BB1594"/>
    <w:rsid w:val="00BB1B34"/>
    <w:rsid w:val="00BB2280"/>
    <w:rsid w:val="00BB2636"/>
    <w:rsid w:val="00BB2653"/>
    <w:rsid w:val="00BB2A0B"/>
    <w:rsid w:val="00BB30C5"/>
    <w:rsid w:val="00BB3130"/>
    <w:rsid w:val="00BB3587"/>
    <w:rsid w:val="00BB36CB"/>
    <w:rsid w:val="00BB3929"/>
    <w:rsid w:val="00BB3B01"/>
    <w:rsid w:val="00BB4091"/>
    <w:rsid w:val="00BB412E"/>
    <w:rsid w:val="00BB4165"/>
    <w:rsid w:val="00BB41EB"/>
    <w:rsid w:val="00BB4407"/>
    <w:rsid w:val="00BB4A21"/>
    <w:rsid w:val="00BB5115"/>
    <w:rsid w:val="00BB541A"/>
    <w:rsid w:val="00BB543E"/>
    <w:rsid w:val="00BB57B3"/>
    <w:rsid w:val="00BB5AF6"/>
    <w:rsid w:val="00BB5FA5"/>
    <w:rsid w:val="00BB6342"/>
    <w:rsid w:val="00BB63F2"/>
    <w:rsid w:val="00BB6711"/>
    <w:rsid w:val="00BB6857"/>
    <w:rsid w:val="00BB6A11"/>
    <w:rsid w:val="00BB6B98"/>
    <w:rsid w:val="00BB6FF1"/>
    <w:rsid w:val="00BB71F7"/>
    <w:rsid w:val="00BB7223"/>
    <w:rsid w:val="00BB7431"/>
    <w:rsid w:val="00BB7602"/>
    <w:rsid w:val="00BB7826"/>
    <w:rsid w:val="00BB7832"/>
    <w:rsid w:val="00BC002E"/>
    <w:rsid w:val="00BC08C9"/>
    <w:rsid w:val="00BC08CA"/>
    <w:rsid w:val="00BC0A4B"/>
    <w:rsid w:val="00BC0ADB"/>
    <w:rsid w:val="00BC0CC4"/>
    <w:rsid w:val="00BC0F46"/>
    <w:rsid w:val="00BC180F"/>
    <w:rsid w:val="00BC1B9D"/>
    <w:rsid w:val="00BC202D"/>
    <w:rsid w:val="00BC2090"/>
    <w:rsid w:val="00BC220E"/>
    <w:rsid w:val="00BC229B"/>
    <w:rsid w:val="00BC2F86"/>
    <w:rsid w:val="00BC34BE"/>
    <w:rsid w:val="00BC37CC"/>
    <w:rsid w:val="00BC390F"/>
    <w:rsid w:val="00BC3E93"/>
    <w:rsid w:val="00BC440F"/>
    <w:rsid w:val="00BC4ABC"/>
    <w:rsid w:val="00BC5203"/>
    <w:rsid w:val="00BC5210"/>
    <w:rsid w:val="00BC58AC"/>
    <w:rsid w:val="00BC62F7"/>
    <w:rsid w:val="00BC6345"/>
    <w:rsid w:val="00BC671B"/>
    <w:rsid w:val="00BC69AB"/>
    <w:rsid w:val="00BC75E3"/>
    <w:rsid w:val="00BC761E"/>
    <w:rsid w:val="00BC76C6"/>
    <w:rsid w:val="00BC76FE"/>
    <w:rsid w:val="00BC7D8D"/>
    <w:rsid w:val="00BD0032"/>
    <w:rsid w:val="00BD0102"/>
    <w:rsid w:val="00BD04F5"/>
    <w:rsid w:val="00BD07B0"/>
    <w:rsid w:val="00BD09CD"/>
    <w:rsid w:val="00BD09F0"/>
    <w:rsid w:val="00BD0C56"/>
    <w:rsid w:val="00BD0E60"/>
    <w:rsid w:val="00BD1227"/>
    <w:rsid w:val="00BD1A31"/>
    <w:rsid w:val="00BD1DB5"/>
    <w:rsid w:val="00BD201C"/>
    <w:rsid w:val="00BD2277"/>
    <w:rsid w:val="00BD284D"/>
    <w:rsid w:val="00BD289A"/>
    <w:rsid w:val="00BD2C16"/>
    <w:rsid w:val="00BD2E9B"/>
    <w:rsid w:val="00BD3496"/>
    <w:rsid w:val="00BD3846"/>
    <w:rsid w:val="00BD38FD"/>
    <w:rsid w:val="00BD3F74"/>
    <w:rsid w:val="00BD44C1"/>
    <w:rsid w:val="00BD45CF"/>
    <w:rsid w:val="00BD5365"/>
    <w:rsid w:val="00BD5C26"/>
    <w:rsid w:val="00BD602E"/>
    <w:rsid w:val="00BD6119"/>
    <w:rsid w:val="00BD63F9"/>
    <w:rsid w:val="00BD64E1"/>
    <w:rsid w:val="00BD67ED"/>
    <w:rsid w:val="00BD6F99"/>
    <w:rsid w:val="00BD7239"/>
    <w:rsid w:val="00BD738A"/>
    <w:rsid w:val="00BD7425"/>
    <w:rsid w:val="00BD758A"/>
    <w:rsid w:val="00BD78B4"/>
    <w:rsid w:val="00BD7E3D"/>
    <w:rsid w:val="00BD7F20"/>
    <w:rsid w:val="00BE0143"/>
    <w:rsid w:val="00BE0925"/>
    <w:rsid w:val="00BE0CE0"/>
    <w:rsid w:val="00BE1200"/>
    <w:rsid w:val="00BE1405"/>
    <w:rsid w:val="00BE1991"/>
    <w:rsid w:val="00BE1EBC"/>
    <w:rsid w:val="00BE281C"/>
    <w:rsid w:val="00BE292A"/>
    <w:rsid w:val="00BE29D3"/>
    <w:rsid w:val="00BE2C9E"/>
    <w:rsid w:val="00BE303B"/>
    <w:rsid w:val="00BE34D1"/>
    <w:rsid w:val="00BE39C0"/>
    <w:rsid w:val="00BE3D4F"/>
    <w:rsid w:val="00BE3EB4"/>
    <w:rsid w:val="00BE442F"/>
    <w:rsid w:val="00BE4919"/>
    <w:rsid w:val="00BE4A5C"/>
    <w:rsid w:val="00BE4E44"/>
    <w:rsid w:val="00BE4F42"/>
    <w:rsid w:val="00BE5291"/>
    <w:rsid w:val="00BE5533"/>
    <w:rsid w:val="00BE5906"/>
    <w:rsid w:val="00BE5F1C"/>
    <w:rsid w:val="00BE6FDC"/>
    <w:rsid w:val="00BE734E"/>
    <w:rsid w:val="00BE7542"/>
    <w:rsid w:val="00BE76BB"/>
    <w:rsid w:val="00BE7B68"/>
    <w:rsid w:val="00BE7C3C"/>
    <w:rsid w:val="00BE7DF0"/>
    <w:rsid w:val="00BE7F0F"/>
    <w:rsid w:val="00BF02A3"/>
    <w:rsid w:val="00BF06F3"/>
    <w:rsid w:val="00BF0C77"/>
    <w:rsid w:val="00BF0F81"/>
    <w:rsid w:val="00BF1324"/>
    <w:rsid w:val="00BF1339"/>
    <w:rsid w:val="00BF1355"/>
    <w:rsid w:val="00BF16E6"/>
    <w:rsid w:val="00BF1E6E"/>
    <w:rsid w:val="00BF2052"/>
    <w:rsid w:val="00BF20DE"/>
    <w:rsid w:val="00BF21A2"/>
    <w:rsid w:val="00BF2304"/>
    <w:rsid w:val="00BF2919"/>
    <w:rsid w:val="00BF2B6D"/>
    <w:rsid w:val="00BF30DC"/>
    <w:rsid w:val="00BF337C"/>
    <w:rsid w:val="00BF33B1"/>
    <w:rsid w:val="00BF34BB"/>
    <w:rsid w:val="00BF35BE"/>
    <w:rsid w:val="00BF3673"/>
    <w:rsid w:val="00BF369B"/>
    <w:rsid w:val="00BF3768"/>
    <w:rsid w:val="00BF387A"/>
    <w:rsid w:val="00BF3A38"/>
    <w:rsid w:val="00BF3DA5"/>
    <w:rsid w:val="00BF4190"/>
    <w:rsid w:val="00BF4E9A"/>
    <w:rsid w:val="00BF4EDB"/>
    <w:rsid w:val="00BF5200"/>
    <w:rsid w:val="00BF57DE"/>
    <w:rsid w:val="00BF5A2A"/>
    <w:rsid w:val="00BF5AE5"/>
    <w:rsid w:val="00BF5B43"/>
    <w:rsid w:val="00BF5ED5"/>
    <w:rsid w:val="00BF6475"/>
    <w:rsid w:val="00BF6754"/>
    <w:rsid w:val="00BF6825"/>
    <w:rsid w:val="00BF7072"/>
    <w:rsid w:val="00BF70DC"/>
    <w:rsid w:val="00BF70F2"/>
    <w:rsid w:val="00BF7103"/>
    <w:rsid w:val="00BF7194"/>
    <w:rsid w:val="00BF76B2"/>
    <w:rsid w:val="00BF7A2A"/>
    <w:rsid w:val="00BF7CD5"/>
    <w:rsid w:val="00BF7DB1"/>
    <w:rsid w:val="00BF7DDC"/>
    <w:rsid w:val="00C000D5"/>
    <w:rsid w:val="00C00CBC"/>
    <w:rsid w:val="00C00D51"/>
    <w:rsid w:val="00C01AB1"/>
    <w:rsid w:val="00C01C17"/>
    <w:rsid w:val="00C01F22"/>
    <w:rsid w:val="00C026EE"/>
    <w:rsid w:val="00C02BEB"/>
    <w:rsid w:val="00C02C74"/>
    <w:rsid w:val="00C02D4E"/>
    <w:rsid w:val="00C02FE1"/>
    <w:rsid w:val="00C0303C"/>
    <w:rsid w:val="00C038D5"/>
    <w:rsid w:val="00C04055"/>
    <w:rsid w:val="00C04277"/>
    <w:rsid w:val="00C0432C"/>
    <w:rsid w:val="00C0471D"/>
    <w:rsid w:val="00C0474B"/>
    <w:rsid w:val="00C04FFF"/>
    <w:rsid w:val="00C05738"/>
    <w:rsid w:val="00C05A90"/>
    <w:rsid w:val="00C05D9B"/>
    <w:rsid w:val="00C0618C"/>
    <w:rsid w:val="00C06210"/>
    <w:rsid w:val="00C0676C"/>
    <w:rsid w:val="00C06FA6"/>
    <w:rsid w:val="00C071F0"/>
    <w:rsid w:val="00C076A8"/>
    <w:rsid w:val="00C076D3"/>
    <w:rsid w:val="00C07E86"/>
    <w:rsid w:val="00C1035C"/>
    <w:rsid w:val="00C10A37"/>
    <w:rsid w:val="00C10CA0"/>
    <w:rsid w:val="00C10E31"/>
    <w:rsid w:val="00C114D9"/>
    <w:rsid w:val="00C11558"/>
    <w:rsid w:val="00C115BF"/>
    <w:rsid w:val="00C11A13"/>
    <w:rsid w:val="00C11ADF"/>
    <w:rsid w:val="00C11E8C"/>
    <w:rsid w:val="00C12249"/>
    <w:rsid w:val="00C12347"/>
    <w:rsid w:val="00C127A6"/>
    <w:rsid w:val="00C12A9C"/>
    <w:rsid w:val="00C12D97"/>
    <w:rsid w:val="00C12F6B"/>
    <w:rsid w:val="00C1325E"/>
    <w:rsid w:val="00C132A9"/>
    <w:rsid w:val="00C132DD"/>
    <w:rsid w:val="00C134B0"/>
    <w:rsid w:val="00C136AA"/>
    <w:rsid w:val="00C13A72"/>
    <w:rsid w:val="00C13EEC"/>
    <w:rsid w:val="00C14424"/>
    <w:rsid w:val="00C149AA"/>
    <w:rsid w:val="00C14A32"/>
    <w:rsid w:val="00C14B65"/>
    <w:rsid w:val="00C14D04"/>
    <w:rsid w:val="00C14E13"/>
    <w:rsid w:val="00C14EB6"/>
    <w:rsid w:val="00C14F1C"/>
    <w:rsid w:val="00C14FD4"/>
    <w:rsid w:val="00C1512C"/>
    <w:rsid w:val="00C157D8"/>
    <w:rsid w:val="00C15A7E"/>
    <w:rsid w:val="00C1627E"/>
    <w:rsid w:val="00C16464"/>
    <w:rsid w:val="00C1683F"/>
    <w:rsid w:val="00C16C69"/>
    <w:rsid w:val="00C16D46"/>
    <w:rsid w:val="00C17474"/>
    <w:rsid w:val="00C17577"/>
    <w:rsid w:val="00C1781E"/>
    <w:rsid w:val="00C17E2A"/>
    <w:rsid w:val="00C17F5C"/>
    <w:rsid w:val="00C200B0"/>
    <w:rsid w:val="00C20657"/>
    <w:rsid w:val="00C206A4"/>
    <w:rsid w:val="00C21571"/>
    <w:rsid w:val="00C21942"/>
    <w:rsid w:val="00C21B2C"/>
    <w:rsid w:val="00C21B3C"/>
    <w:rsid w:val="00C22251"/>
    <w:rsid w:val="00C224A1"/>
    <w:rsid w:val="00C225E3"/>
    <w:rsid w:val="00C2260A"/>
    <w:rsid w:val="00C22AF8"/>
    <w:rsid w:val="00C22F1D"/>
    <w:rsid w:val="00C23189"/>
    <w:rsid w:val="00C23415"/>
    <w:rsid w:val="00C2354C"/>
    <w:rsid w:val="00C236C9"/>
    <w:rsid w:val="00C2383A"/>
    <w:rsid w:val="00C23DAB"/>
    <w:rsid w:val="00C23E5B"/>
    <w:rsid w:val="00C23FDF"/>
    <w:rsid w:val="00C2430B"/>
    <w:rsid w:val="00C2440C"/>
    <w:rsid w:val="00C24851"/>
    <w:rsid w:val="00C24A8D"/>
    <w:rsid w:val="00C24C48"/>
    <w:rsid w:val="00C24CE5"/>
    <w:rsid w:val="00C24D0E"/>
    <w:rsid w:val="00C24F8D"/>
    <w:rsid w:val="00C257C0"/>
    <w:rsid w:val="00C25C8B"/>
    <w:rsid w:val="00C25DC4"/>
    <w:rsid w:val="00C25F9A"/>
    <w:rsid w:val="00C262F1"/>
    <w:rsid w:val="00C26FE8"/>
    <w:rsid w:val="00C27788"/>
    <w:rsid w:val="00C278B9"/>
    <w:rsid w:val="00C27ADE"/>
    <w:rsid w:val="00C27E32"/>
    <w:rsid w:val="00C27E85"/>
    <w:rsid w:val="00C3015E"/>
    <w:rsid w:val="00C3027A"/>
    <w:rsid w:val="00C3029F"/>
    <w:rsid w:val="00C304F5"/>
    <w:rsid w:val="00C30520"/>
    <w:rsid w:val="00C30704"/>
    <w:rsid w:val="00C3084B"/>
    <w:rsid w:val="00C30FC8"/>
    <w:rsid w:val="00C311E1"/>
    <w:rsid w:val="00C312B5"/>
    <w:rsid w:val="00C3154B"/>
    <w:rsid w:val="00C31918"/>
    <w:rsid w:val="00C31E32"/>
    <w:rsid w:val="00C31E69"/>
    <w:rsid w:val="00C31F95"/>
    <w:rsid w:val="00C32122"/>
    <w:rsid w:val="00C32156"/>
    <w:rsid w:val="00C3268A"/>
    <w:rsid w:val="00C329EB"/>
    <w:rsid w:val="00C335FA"/>
    <w:rsid w:val="00C33872"/>
    <w:rsid w:val="00C33D00"/>
    <w:rsid w:val="00C33D46"/>
    <w:rsid w:val="00C33F48"/>
    <w:rsid w:val="00C35442"/>
    <w:rsid w:val="00C359D4"/>
    <w:rsid w:val="00C35D69"/>
    <w:rsid w:val="00C35F5D"/>
    <w:rsid w:val="00C3618E"/>
    <w:rsid w:val="00C3620A"/>
    <w:rsid w:val="00C36346"/>
    <w:rsid w:val="00C36804"/>
    <w:rsid w:val="00C36DDB"/>
    <w:rsid w:val="00C37233"/>
    <w:rsid w:val="00C372AA"/>
    <w:rsid w:val="00C3744E"/>
    <w:rsid w:val="00C37665"/>
    <w:rsid w:val="00C37810"/>
    <w:rsid w:val="00C37E50"/>
    <w:rsid w:val="00C37EBE"/>
    <w:rsid w:val="00C4078A"/>
    <w:rsid w:val="00C4079A"/>
    <w:rsid w:val="00C407B5"/>
    <w:rsid w:val="00C40F0C"/>
    <w:rsid w:val="00C412E5"/>
    <w:rsid w:val="00C4146B"/>
    <w:rsid w:val="00C416FB"/>
    <w:rsid w:val="00C41CAB"/>
    <w:rsid w:val="00C41F68"/>
    <w:rsid w:val="00C42216"/>
    <w:rsid w:val="00C4230C"/>
    <w:rsid w:val="00C430B9"/>
    <w:rsid w:val="00C43641"/>
    <w:rsid w:val="00C43712"/>
    <w:rsid w:val="00C43A78"/>
    <w:rsid w:val="00C43A8D"/>
    <w:rsid w:val="00C43B17"/>
    <w:rsid w:val="00C43BE4"/>
    <w:rsid w:val="00C43C60"/>
    <w:rsid w:val="00C44005"/>
    <w:rsid w:val="00C44126"/>
    <w:rsid w:val="00C442C6"/>
    <w:rsid w:val="00C4455C"/>
    <w:rsid w:val="00C45059"/>
    <w:rsid w:val="00C4517B"/>
    <w:rsid w:val="00C45528"/>
    <w:rsid w:val="00C45645"/>
    <w:rsid w:val="00C45893"/>
    <w:rsid w:val="00C4592F"/>
    <w:rsid w:val="00C45B1B"/>
    <w:rsid w:val="00C45BA6"/>
    <w:rsid w:val="00C45BE0"/>
    <w:rsid w:val="00C45E73"/>
    <w:rsid w:val="00C46553"/>
    <w:rsid w:val="00C46681"/>
    <w:rsid w:val="00C46812"/>
    <w:rsid w:val="00C46A26"/>
    <w:rsid w:val="00C46EC7"/>
    <w:rsid w:val="00C471D3"/>
    <w:rsid w:val="00C4734C"/>
    <w:rsid w:val="00C4748F"/>
    <w:rsid w:val="00C47516"/>
    <w:rsid w:val="00C47619"/>
    <w:rsid w:val="00C4799A"/>
    <w:rsid w:val="00C47B11"/>
    <w:rsid w:val="00C505D0"/>
    <w:rsid w:val="00C5098F"/>
    <w:rsid w:val="00C50A0F"/>
    <w:rsid w:val="00C50AC9"/>
    <w:rsid w:val="00C51125"/>
    <w:rsid w:val="00C51B24"/>
    <w:rsid w:val="00C5213B"/>
    <w:rsid w:val="00C5217B"/>
    <w:rsid w:val="00C52572"/>
    <w:rsid w:val="00C52846"/>
    <w:rsid w:val="00C52CFA"/>
    <w:rsid w:val="00C52CFF"/>
    <w:rsid w:val="00C53389"/>
    <w:rsid w:val="00C53445"/>
    <w:rsid w:val="00C5349A"/>
    <w:rsid w:val="00C536B6"/>
    <w:rsid w:val="00C53A74"/>
    <w:rsid w:val="00C5422C"/>
    <w:rsid w:val="00C543B1"/>
    <w:rsid w:val="00C5457A"/>
    <w:rsid w:val="00C5481B"/>
    <w:rsid w:val="00C54B60"/>
    <w:rsid w:val="00C54C5F"/>
    <w:rsid w:val="00C54FB4"/>
    <w:rsid w:val="00C550E7"/>
    <w:rsid w:val="00C55190"/>
    <w:rsid w:val="00C556C7"/>
    <w:rsid w:val="00C55783"/>
    <w:rsid w:val="00C55A81"/>
    <w:rsid w:val="00C565FF"/>
    <w:rsid w:val="00C57217"/>
    <w:rsid w:val="00C57542"/>
    <w:rsid w:val="00C57579"/>
    <w:rsid w:val="00C575E6"/>
    <w:rsid w:val="00C57642"/>
    <w:rsid w:val="00C57C42"/>
    <w:rsid w:val="00C57FD8"/>
    <w:rsid w:val="00C60525"/>
    <w:rsid w:val="00C60629"/>
    <w:rsid w:val="00C6094E"/>
    <w:rsid w:val="00C6108F"/>
    <w:rsid w:val="00C61371"/>
    <w:rsid w:val="00C618F0"/>
    <w:rsid w:val="00C61920"/>
    <w:rsid w:val="00C61CBF"/>
    <w:rsid w:val="00C61D8A"/>
    <w:rsid w:val="00C61F5D"/>
    <w:rsid w:val="00C62AE3"/>
    <w:rsid w:val="00C62C17"/>
    <w:rsid w:val="00C62D9B"/>
    <w:rsid w:val="00C62F25"/>
    <w:rsid w:val="00C62F3B"/>
    <w:rsid w:val="00C6321C"/>
    <w:rsid w:val="00C63287"/>
    <w:rsid w:val="00C6333A"/>
    <w:rsid w:val="00C63B02"/>
    <w:rsid w:val="00C63E2D"/>
    <w:rsid w:val="00C6422E"/>
    <w:rsid w:val="00C64575"/>
    <w:rsid w:val="00C64BB0"/>
    <w:rsid w:val="00C65083"/>
    <w:rsid w:val="00C65378"/>
    <w:rsid w:val="00C654C8"/>
    <w:rsid w:val="00C6630C"/>
    <w:rsid w:val="00C66AFD"/>
    <w:rsid w:val="00C677AA"/>
    <w:rsid w:val="00C67B16"/>
    <w:rsid w:val="00C67E93"/>
    <w:rsid w:val="00C70029"/>
    <w:rsid w:val="00C7026F"/>
    <w:rsid w:val="00C70CAC"/>
    <w:rsid w:val="00C70E41"/>
    <w:rsid w:val="00C7105D"/>
    <w:rsid w:val="00C7184E"/>
    <w:rsid w:val="00C71892"/>
    <w:rsid w:val="00C719C8"/>
    <w:rsid w:val="00C71ED5"/>
    <w:rsid w:val="00C71FE0"/>
    <w:rsid w:val="00C72AEB"/>
    <w:rsid w:val="00C72D05"/>
    <w:rsid w:val="00C73618"/>
    <w:rsid w:val="00C738A8"/>
    <w:rsid w:val="00C73CBC"/>
    <w:rsid w:val="00C73E0F"/>
    <w:rsid w:val="00C74060"/>
    <w:rsid w:val="00C7415F"/>
    <w:rsid w:val="00C741D7"/>
    <w:rsid w:val="00C74895"/>
    <w:rsid w:val="00C74ABD"/>
    <w:rsid w:val="00C74DE0"/>
    <w:rsid w:val="00C74FD0"/>
    <w:rsid w:val="00C75E00"/>
    <w:rsid w:val="00C76035"/>
    <w:rsid w:val="00C765EE"/>
    <w:rsid w:val="00C7664B"/>
    <w:rsid w:val="00C767B8"/>
    <w:rsid w:val="00C7690A"/>
    <w:rsid w:val="00C76AFB"/>
    <w:rsid w:val="00C76DCE"/>
    <w:rsid w:val="00C77193"/>
    <w:rsid w:val="00C7742A"/>
    <w:rsid w:val="00C80280"/>
    <w:rsid w:val="00C8058C"/>
    <w:rsid w:val="00C806F6"/>
    <w:rsid w:val="00C80760"/>
    <w:rsid w:val="00C8085C"/>
    <w:rsid w:val="00C810A8"/>
    <w:rsid w:val="00C811B7"/>
    <w:rsid w:val="00C818D6"/>
    <w:rsid w:val="00C8193A"/>
    <w:rsid w:val="00C82062"/>
    <w:rsid w:val="00C82BC5"/>
    <w:rsid w:val="00C831BE"/>
    <w:rsid w:val="00C8392C"/>
    <w:rsid w:val="00C83A1D"/>
    <w:rsid w:val="00C83B66"/>
    <w:rsid w:val="00C83D9B"/>
    <w:rsid w:val="00C84153"/>
    <w:rsid w:val="00C848DF"/>
    <w:rsid w:val="00C84CDA"/>
    <w:rsid w:val="00C84F81"/>
    <w:rsid w:val="00C85417"/>
    <w:rsid w:val="00C855D2"/>
    <w:rsid w:val="00C85D84"/>
    <w:rsid w:val="00C85ECE"/>
    <w:rsid w:val="00C85FF6"/>
    <w:rsid w:val="00C864C1"/>
    <w:rsid w:val="00C864D9"/>
    <w:rsid w:val="00C866A1"/>
    <w:rsid w:val="00C86C2C"/>
    <w:rsid w:val="00C86D1F"/>
    <w:rsid w:val="00C8746F"/>
    <w:rsid w:val="00C87C9F"/>
    <w:rsid w:val="00C87E7A"/>
    <w:rsid w:val="00C9011C"/>
    <w:rsid w:val="00C90175"/>
    <w:rsid w:val="00C90494"/>
    <w:rsid w:val="00C90706"/>
    <w:rsid w:val="00C91736"/>
    <w:rsid w:val="00C91910"/>
    <w:rsid w:val="00C92397"/>
    <w:rsid w:val="00C92668"/>
    <w:rsid w:val="00C9267A"/>
    <w:rsid w:val="00C926EE"/>
    <w:rsid w:val="00C92A0E"/>
    <w:rsid w:val="00C92B1F"/>
    <w:rsid w:val="00C931D4"/>
    <w:rsid w:val="00C9361B"/>
    <w:rsid w:val="00C9381E"/>
    <w:rsid w:val="00C93A26"/>
    <w:rsid w:val="00C93A63"/>
    <w:rsid w:val="00C93B57"/>
    <w:rsid w:val="00C93CB3"/>
    <w:rsid w:val="00C94075"/>
    <w:rsid w:val="00C9411A"/>
    <w:rsid w:val="00C94150"/>
    <w:rsid w:val="00C947C1"/>
    <w:rsid w:val="00C94864"/>
    <w:rsid w:val="00C94B7C"/>
    <w:rsid w:val="00C94E7C"/>
    <w:rsid w:val="00C9510A"/>
    <w:rsid w:val="00C95528"/>
    <w:rsid w:val="00C95534"/>
    <w:rsid w:val="00C95572"/>
    <w:rsid w:val="00C95780"/>
    <w:rsid w:val="00C95EA6"/>
    <w:rsid w:val="00C9685A"/>
    <w:rsid w:val="00C96A4D"/>
    <w:rsid w:val="00C96C35"/>
    <w:rsid w:val="00C9702A"/>
    <w:rsid w:val="00C97517"/>
    <w:rsid w:val="00C977D4"/>
    <w:rsid w:val="00C97D15"/>
    <w:rsid w:val="00C97FC9"/>
    <w:rsid w:val="00CA0643"/>
    <w:rsid w:val="00CA0694"/>
    <w:rsid w:val="00CA0F59"/>
    <w:rsid w:val="00CA1904"/>
    <w:rsid w:val="00CA19D3"/>
    <w:rsid w:val="00CA1B58"/>
    <w:rsid w:val="00CA1CDD"/>
    <w:rsid w:val="00CA285D"/>
    <w:rsid w:val="00CA2BAF"/>
    <w:rsid w:val="00CA2BFB"/>
    <w:rsid w:val="00CA2D13"/>
    <w:rsid w:val="00CA2E1A"/>
    <w:rsid w:val="00CA3D0C"/>
    <w:rsid w:val="00CA3E98"/>
    <w:rsid w:val="00CA3F43"/>
    <w:rsid w:val="00CA3F63"/>
    <w:rsid w:val="00CA43B6"/>
    <w:rsid w:val="00CA506A"/>
    <w:rsid w:val="00CA5148"/>
    <w:rsid w:val="00CA5227"/>
    <w:rsid w:val="00CA5E84"/>
    <w:rsid w:val="00CA5EEE"/>
    <w:rsid w:val="00CA6054"/>
    <w:rsid w:val="00CA623A"/>
    <w:rsid w:val="00CA62C2"/>
    <w:rsid w:val="00CA6365"/>
    <w:rsid w:val="00CA6593"/>
    <w:rsid w:val="00CA6D3B"/>
    <w:rsid w:val="00CA6DC9"/>
    <w:rsid w:val="00CA6E2F"/>
    <w:rsid w:val="00CA76C3"/>
    <w:rsid w:val="00CA77A0"/>
    <w:rsid w:val="00CA78AB"/>
    <w:rsid w:val="00CA7981"/>
    <w:rsid w:val="00CA79A0"/>
    <w:rsid w:val="00CA7DA4"/>
    <w:rsid w:val="00CA7DDB"/>
    <w:rsid w:val="00CB0568"/>
    <w:rsid w:val="00CB0C92"/>
    <w:rsid w:val="00CB1172"/>
    <w:rsid w:val="00CB133F"/>
    <w:rsid w:val="00CB1A9E"/>
    <w:rsid w:val="00CB242E"/>
    <w:rsid w:val="00CB266E"/>
    <w:rsid w:val="00CB26AD"/>
    <w:rsid w:val="00CB26BD"/>
    <w:rsid w:val="00CB27CB"/>
    <w:rsid w:val="00CB2800"/>
    <w:rsid w:val="00CB2B37"/>
    <w:rsid w:val="00CB2BFE"/>
    <w:rsid w:val="00CB2C8B"/>
    <w:rsid w:val="00CB2C8F"/>
    <w:rsid w:val="00CB2EF7"/>
    <w:rsid w:val="00CB2F8C"/>
    <w:rsid w:val="00CB31F8"/>
    <w:rsid w:val="00CB3411"/>
    <w:rsid w:val="00CB3BDD"/>
    <w:rsid w:val="00CB412D"/>
    <w:rsid w:val="00CB4345"/>
    <w:rsid w:val="00CB452D"/>
    <w:rsid w:val="00CB4597"/>
    <w:rsid w:val="00CB4BE9"/>
    <w:rsid w:val="00CB4F42"/>
    <w:rsid w:val="00CB4FC8"/>
    <w:rsid w:val="00CB5273"/>
    <w:rsid w:val="00CB5354"/>
    <w:rsid w:val="00CB5607"/>
    <w:rsid w:val="00CB5B06"/>
    <w:rsid w:val="00CB61EA"/>
    <w:rsid w:val="00CB64CC"/>
    <w:rsid w:val="00CB6723"/>
    <w:rsid w:val="00CB696A"/>
    <w:rsid w:val="00CB6B8C"/>
    <w:rsid w:val="00CB7642"/>
    <w:rsid w:val="00CB7E83"/>
    <w:rsid w:val="00CC0468"/>
    <w:rsid w:val="00CC0A7A"/>
    <w:rsid w:val="00CC12C1"/>
    <w:rsid w:val="00CC1501"/>
    <w:rsid w:val="00CC1611"/>
    <w:rsid w:val="00CC1BF7"/>
    <w:rsid w:val="00CC1C08"/>
    <w:rsid w:val="00CC226D"/>
    <w:rsid w:val="00CC242E"/>
    <w:rsid w:val="00CC248D"/>
    <w:rsid w:val="00CC24CA"/>
    <w:rsid w:val="00CC29D0"/>
    <w:rsid w:val="00CC3FE4"/>
    <w:rsid w:val="00CC440B"/>
    <w:rsid w:val="00CC4597"/>
    <w:rsid w:val="00CC4B11"/>
    <w:rsid w:val="00CC5134"/>
    <w:rsid w:val="00CC5147"/>
    <w:rsid w:val="00CC5228"/>
    <w:rsid w:val="00CC56C1"/>
    <w:rsid w:val="00CC57FA"/>
    <w:rsid w:val="00CC59BC"/>
    <w:rsid w:val="00CC650E"/>
    <w:rsid w:val="00CC69F6"/>
    <w:rsid w:val="00CC6D95"/>
    <w:rsid w:val="00CC6EEC"/>
    <w:rsid w:val="00CC73CD"/>
    <w:rsid w:val="00CC75A3"/>
    <w:rsid w:val="00CC7C11"/>
    <w:rsid w:val="00CD0DD6"/>
    <w:rsid w:val="00CD10BB"/>
    <w:rsid w:val="00CD11BC"/>
    <w:rsid w:val="00CD1535"/>
    <w:rsid w:val="00CD1540"/>
    <w:rsid w:val="00CD183E"/>
    <w:rsid w:val="00CD253D"/>
    <w:rsid w:val="00CD272C"/>
    <w:rsid w:val="00CD2742"/>
    <w:rsid w:val="00CD28AE"/>
    <w:rsid w:val="00CD2961"/>
    <w:rsid w:val="00CD2BDA"/>
    <w:rsid w:val="00CD3006"/>
    <w:rsid w:val="00CD30A8"/>
    <w:rsid w:val="00CD38CF"/>
    <w:rsid w:val="00CD3D64"/>
    <w:rsid w:val="00CD3DD6"/>
    <w:rsid w:val="00CD3FCF"/>
    <w:rsid w:val="00CD3FD8"/>
    <w:rsid w:val="00CD4134"/>
    <w:rsid w:val="00CD41D0"/>
    <w:rsid w:val="00CD4248"/>
    <w:rsid w:val="00CD4328"/>
    <w:rsid w:val="00CD4503"/>
    <w:rsid w:val="00CD536D"/>
    <w:rsid w:val="00CD5669"/>
    <w:rsid w:val="00CD56C8"/>
    <w:rsid w:val="00CD56E1"/>
    <w:rsid w:val="00CD59B5"/>
    <w:rsid w:val="00CD5A80"/>
    <w:rsid w:val="00CD5B8C"/>
    <w:rsid w:val="00CD5BAE"/>
    <w:rsid w:val="00CD6062"/>
    <w:rsid w:val="00CD62AE"/>
    <w:rsid w:val="00CD63E5"/>
    <w:rsid w:val="00CD67A9"/>
    <w:rsid w:val="00CD6B43"/>
    <w:rsid w:val="00CD7188"/>
    <w:rsid w:val="00CD7663"/>
    <w:rsid w:val="00CE057C"/>
    <w:rsid w:val="00CE071C"/>
    <w:rsid w:val="00CE0764"/>
    <w:rsid w:val="00CE07AE"/>
    <w:rsid w:val="00CE0969"/>
    <w:rsid w:val="00CE0A25"/>
    <w:rsid w:val="00CE0C36"/>
    <w:rsid w:val="00CE0D93"/>
    <w:rsid w:val="00CE0FE9"/>
    <w:rsid w:val="00CE124C"/>
    <w:rsid w:val="00CE1A22"/>
    <w:rsid w:val="00CE1AC5"/>
    <w:rsid w:val="00CE21BD"/>
    <w:rsid w:val="00CE2A19"/>
    <w:rsid w:val="00CE2A5F"/>
    <w:rsid w:val="00CE2A92"/>
    <w:rsid w:val="00CE2C68"/>
    <w:rsid w:val="00CE2D7F"/>
    <w:rsid w:val="00CE2E17"/>
    <w:rsid w:val="00CE3047"/>
    <w:rsid w:val="00CE306D"/>
    <w:rsid w:val="00CE3393"/>
    <w:rsid w:val="00CE3CC1"/>
    <w:rsid w:val="00CE40D9"/>
    <w:rsid w:val="00CE42ED"/>
    <w:rsid w:val="00CE44EB"/>
    <w:rsid w:val="00CE4766"/>
    <w:rsid w:val="00CE4A68"/>
    <w:rsid w:val="00CE51CB"/>
    <w:rsid w:val="00CE53F5"/>
    <w:rsid w:val="00CE5757"/>
    <w:rsid w:val="00CE57C6"/>
    <w:rsid w:val="00CE5D24"/>
    <w:rsid w:val="00CE5E8E"/>
    <w:rsid w:val="00CE6156"/>
    <w:rsid w:val="00CE6160"/>
    <w:rsid w:val="00CE631E"/>
    <w:rsid w:val="00CE6C28"/>
    <w:rsid w:val="00CE6F6D"/>
    <w:rsid w:val="00CE753F"/>
    <w:rsid w:val="00CE7824"/>
    <w:rsid w:val="00CE7AE5"/>
    <w:rsid w:val="00CE7CE0"/>
    <w:rsid w:val="00CE7D6A"/>
    <w:rsid w:val="00CF021E"/>
    <w:rsid w:val="00CF03A9"/>
    <w:rsid w:val="00CF0611"/>
    <w:rsid w:val="00CF066E"/>
    <w:rsid w:val="00CF0C42"/>
    <w:rsid w:val="00CF0E91"/>
    <w:rsid w:val="00CF11E8"/>
    <w:rsid w:val="00CF17AD"/>
    <w:rsid w:val="00CF18E8"/>
    <w:rsid w:val="00CF19CE"/>
    <w:rsid w:val="00CF2241"/>
    <w:rsid w:val="00CF225E"/>
    <w:rsid w:val="00CF2878"/>
    <w:rsid w:val="00CF29A6"/>
    <w:rsid w:val="00CF2BA5"/>
    <w:rsid w:val="00CF2D97"/>
    <w:rsid w:val="00CF2FA0"/>
    <w:rsid w:val="00CF304E"/>
    <w:rsid w:val="00CF34A4"/>
    <w:rsid w:val="00CF3E49"/>
    <w:rsid w:val="00CF3F43"/>
    <w:rsid w:val="00CF44FF"/>
    <w:rsid w:val="00CF452A"/>
    <w:rsid w:val="00CF4732"/>
    <w:rsid w:val="00CF4D9C"/>
    <w:rsid w:val="00CF55C2"/>
    <w:rsid w:val="00CF5C1B"/>
    <w:rsid w:val="00CF5D76"/>
    <w:rsid w:val="00CF605E"/>
    <w:rsid w:val="00CF669B"/>
    <w:rsid w:val="00CF6D02"/>
    <w:rsid w:val="00CF6D5D"/>
    <w:rsid w:val="00CF6E46"/>
    <w:rsid w:val="00CF7349"/>
    <w:rsid w:val="00CF735E"/>
    <w:rsid w:val="00CF7379"/>
    <w:rsid w:val="00CF7BB0"/>
    <w:rsid w:val="00D00092"/>
    <w:rsid w:val="00D003C4"/>
    <w:rsid w:val="00D0082A"/>
    <w:rsid w:val="00D009A6"/>
    <w:rsid w:val="00D00F69"/>
    <w:rsid w:val="00D0114C"/>
    <w:rsid w:val="00D011C8"/>
    <w:rsid w:val="00D015AC"/>
    <w:rsid w:val="00D01788"/>
    <w:rsid w:val="00D01897"/>
    <w:rsid w:val="00D01F04"/>
    <w:rsid w:val="00D02381"/>
    <w:rsid w:val="00D0294D"/>
    <w:rsid w:val="00D02CEC"/>
    <w:rsid w:val="00D02FC8"/>
    <w:rsid w:val="00D03003"/>
    <w:rsid w:val="00D035A9"/>
    <w:rsid w:val="00D03A2E"/>
    <w:rsid w:val="00D03E48"/>
    <w:rsid w:val="00D03F6C"/>
    <w:rsid w:val="00D03F72"/>
    <w:rsid w:val="00D041CF"/>
    <w:rsid w:val="00D04B29"/>
    <w:rsid w:val="00D04D79"/>
    <w:rsid w:val="00D05238"/>
    <w:rsid w:val="00D054C8"/>
    <w:rsid w:val="00D05501"/>
    <w:rsid w:val="00D0592C"/>
    <w:rsid w:val="00D059F0"/>
    <w:rsid w:val="00D05B02"/>
    <w:rsid w:val="00D05C70"/>
    <w:rsid w:val="00D06751"/>
    <w:rsid w:val="00D069A7"/>
    <w:rsid w:val="00D07491"/>
    <w:rsid w:val="00D10834"/>
    <w:rsid w:val="00D1096F"/>
    <w:rsid w:val="00D10A1B"/>
    <w:rsid w:val="00D10C5E"/>
    <w:rsid w:val="00D10D05"/>
    <w:rsid w:val="00D10D3C"/>
    <w:rsid w:val="00D1100C"/>
    <w:rsid w:val="00D11067"/>
    <w:rsid w:val="00D111BA"/>
    <w:rsid w:val="00D11218"/>
    <w:rsid w:val="00D11468"/>
    <w:rsid w:val="00D1147C"/>
    <w:rsid w:val="00D11887"/>
    <w:rsid w:val="00D11B3D"/>
    <w:rsid w:val="00D11BC8"/>
    <w:rsid w:val="00D12708"/>
    <w:rsid w:val="00D12B22"/>
    <w:rsid w:val="00D135A3"/>
    <w:rsid w:val="00D14632"/>
    <w:rsid w:val="00D14935"/>
    <w:rsid w:val="00D14D12"/>
    <w:rsid w:val="00D1582D"/>
    <w:rsid w:val="00D1588B"/>
    <w:rsid w:val="00D15BFD"/>
    <w:rsid w:val="00D15C0F"/>
    <w:rsid w:val="00D15D9D"/>
    <w:rsid w:val="00D15E36"/>
    <w:rsid w:val="00D160F6"/>
    <w:rsid w:val="00D1666A"/>
    <w:rsid w:val="00D16693"/>
    <w:rsid w:val="00D166B6"/>
    <w:rsid w:val="00D1687D"/>
    <w:rsid w:val="00D16A7B"/>
    <w:rsid w:val="00D16F86"/>
    <w:rsid w:val="00D16FAB"/>
    <w:rsid w:val="00D16FCE"/>
    <w:rsid w:val="00D17019"/>
    <w:rsid w:val="00D1753C"/>
    <w:rsid w:val="00D17561"/>
    <w:rsid w:val="00D1763C"/>
    <w:rsid w:val="00D1785C"/>
    <w:rsid w:val="00D20080"/>
    <w:rsid w:val="00D203D3"/>
    <w:rsid w:val="00D204BA"/>
    <w:rsid w:val="00D205DB"/>
    <w:rsid w:val="00D207FB"/>
    <w:rsid w:val="00D20D10"/>
    <w:rsid w:val="00D20D1D"/>
    <w:rsid w:val="00D213EE"/>
    <w:rsid w:val="00D2158C"/>
    <w:rsid w:val="00D21FBB"/>
    <w:rsid w:val="00D2263F"/>
    <w:rsid w:val="00D227D3"/>
    <w:rsid w:val="00D227F7"/>
    <w:rsid w:val="00D229D5"/>
    <w:rsid w:val="00D22B7B"/>
    <w:rsid w:val="00D22C29"/>
    <w:rsid w:val="00D22C8F"/>
    <w:rsid w:val="00D22FB7"/>
    <w:rsid w:val="00D2327C"/>
    <w:rsid w:val="00D23900"/>
    <w:rsid w:val="00D23AB7"/>
    <w:rsid w:val="00D2405E"/>
    <w:rsid w:val="00D24373"/>
    <w:rsid w:val="00D244A4"/>
    <w:rsid w:val="00D24642"/>
    <w:rsid w:val="00D24941"/>
    <w:rsid w:val="00D24C47"/>
    <w:rsid w:val="00D24DDD"/>
    <w:rsid w:val="00D24F25"/>
    <w:rsid w:val="00D24FA6"/>
    <w:rsid w:val="00D25002"/>
    <w:rsid w:val="00D255BF"/>
    <w:rsid w:val="00D256FA"/>
    <w:rsid w:val="00D25EEB"/>
    <w:rsid w:val="00D26496"/>
    <w:rsid w:val="00D26C57"/>
    <w:rsid w:val="00D26D78"/>
    <w:rsid w:val="00D270C6"/>
    <w:rsid w:val="00D2712C"/>
    <w:rsid w:val="00D27424"/>
    <w:rsid w:val="00D27798"/>
    <w:rsid w:val="00D27C81"/>
    <w:rsid w:val="00D27CB2"/>
    <w:rsid w:val="00D3049B"/>
    <w:rsid w:val="00D307E4"/>
    <w:rsid w:val="00D30CAD"/>
    <w:rsid w:val="00D310CC"/>
    <w:rsid w:val="00D310D2"/>
    <w:rsid w:val="00D3121E"/>
    <w:rsid w:val="00D3192E"/>
    <w:rsid w:val="00D31CAC"/>
    <w:rsid w:val="00D32348"/>
    <w:rsid w:val="00D323BA"/>
    <w:rsid w:val="00D328D0"/>
    <w:rsid w:val="00D32F7B"/>
    <w:rsid w:val="00D33095"/>
    <w:rsid w:val="00D33360"/>
    <w:rsid w:val="00D33589"/>
    <w:rsid w:val="00D337A6"/>
    <w:rsid w:val="00D33978"/>
    <w:rsid w:val="00D33AEB"/>
    <w:rsid w:val="00D33D6C"/>
    <w:rsid w:val="00D34BB1"/>
    <w:rsid w:val="00D34DB9"/>
    <w:rsid w:val="00D34F2F"/>
    <w:rsid w:val="00D35008"/>
    <w:rsid w:val="00D356CB"/>
    <w:rsid w:val="00D356FF"/>
    <w:rsid w:val="00D35749"/>
    <w:rsid w:val="00D357D1"/>
    <w:rsid w:val="00D35C7B"/>
    <w:rsid w:val="00D35FE3"/>
    <w:rsid w:val="00D36914"/>
    <w:rsid w:val="00D3693B"/>
    <w:rsid w:val="00D36DD5"/>
    <w:rsid w:val="00D36E03"/>
    <w:rsid w:val="00D36FF1"/>
    <w:rsid w:val="00D37172"/>
    <w:rsid w:val="00D37497"/>
    <w:rsid w:val="00D376E5"/>
    <w:rsid w:val="00D37757"/>
    <w:rsid w:val="00D37AAB"/>
    <w:rsid w:val="00D37FC0"/>
    <w:rsid w:val="00D4005E"/>
    <w:rsid w:val="00D40168"/>
    <w:rsid w:val="00D40299"/>
    <w:rsid w:val="00D403DE"/>
    <w:rsid w:val="00D40882"/>
    <w:rsid w:val="00D40D1C"/>
    <w:rsid w:val="00D40E84"/>
    <w:rsid w:val="00D410AE"/>
    <w:rsid w:val="00D415FC"/>
    <w:rsid w:val="00D417FD"/>
    <w:rsid w:val="00D41C8E"/>
    <w:rsid w:val="00D41D27"/>
    <w:rsid w:val="00D41FEE"/>
    <w:rsid w:val="00D4282D"/>
    <w:rsid w:val="00D43426"/>
    <w:rsid w:val="00D4352E"/>
    <w:rsid w:val="00D43959"/>
    <w:rsid w:val="00D44078"/>
    <w:rsid w:val="00D44365"/>
    <w:rsid w:val="00D446C9"/>
    <w:rsid w:val="00D4480F"/>
    <w:rsid w:val="00D4495A"/>
    <w:rsid w:val="00D45166"/>
    <w:rsid w:val="00D45687"/>
    <w:rsid w:val="00D456D9"/>
    <w:rsid w:val="00D45A69"/>
    <w:rsid w:val="00D45CF2"/>
    <w:rsid w:val="00D46184"/>
    <w:rsid w:val="00D47016"/>
    <w:rsid w:val="00D4712F"/>
    <w:rsid w:val="00D471D4"/>
    <w:rsid w:val="00D47216"/>
    <w:rsid w:val="00D472F0"/>
    <w:rsid w:val="00D475AA"/>
    <w:rsid w:val="00D47B1E"/>
    <w:rsid w:val="00D503E7"/>
    <w:rsid w:val="00D509AA"/>
    <w:rsid w:val="00D50E33"/>
    <w:rsid w:val="00D51215"/>
    <w:rsid w:val="00D5139E"/>
    <w:rsid w:val="00D513AC"/>
    <w:rsid w:val="00D51498"/>
    <w:rsid w:val="00D516AA"/>
    <w:rsid w:val="00D51927"/>
    <w:rsid w:val="00D51C38"/>
    <w:rsid w:val="00D51CA7"/>
    <w:rsid w:val="00D51E87"/>
    <w:rsid w:val="00D523F0"/>
    <w:rsid w:val="00D526D3"/>
    <w:rsid w:val="00D5295B"/>
    <w:rsid w:val="00D52BA8"/>
    <w:rsid w:val="00D52F6F"/>
    <w:rsid w:val="00D530F5"/>
    <w:rsid w:val="00D53377"/>
    <w:rsid w:val="00D53549"/>
    <w:rsid w:val="00D54209"/>
    <w:rsid w:val="00D54E7E"/>
    <w:rsid w:val="00D554AB"/>
    <w:rsid w:val="00D55C88"/>
    <w:rsid w:val="00D55E93"/>
    <w:rsid w:val="00D563C2"/>
    <w:rsid w:val="00D56480"/>
    <w:rsid w:val="00D56500"/>
    <w:rsid w:val="00D56F79"/>
    <w:rsid w:val="00D57140"/>
    <w:rsid w:val="00D571BB"/>
    <w:rsid w:val="00D578C5"/>
    <w:rsid w:val="00D579D8"/>
    <w:rsid w:val="00D57EBA"/>
    <w:rsid w:val="00D60601"/>
    <w:rsid w:val="00D6086C"/>
    <w:rsid w:val="00D609AD"/>
    <w:rsid w:val="00D609AE"/>
    <w:rsid w:val="00D60A72"/>
    <w:rsid w:val="00D61389"/>
    <w:rsid w:val="00D616BB"/>
    <w:rsid w:val="00D61CA0"/>
    <w:rsid w:val="00D61D25"/>
    <w:rsid w:val="00D61D9D"/>
    <w:rsid w:val="00D6289A"/>
    <w:rsid w:val="00D62A78"/>
    <w:rsid w:val="00D62B32"/>
    <w:rsid w:val="00D62B97"/>
    <w:rsid w:val="00D62C27"/>
    <w:rsid w:val="00D62D03"/>
    <w:rsid w:val="00D62E6A"/>
    <w:rsid w:val="00D63476"/>
    <w:rsid w:val="00D6363B"/>
    <w:rsid w:val="00D63788"/>
    <w:rsid w:val="00D63DE3"/>
    <w:rsid w:val="00D6426E"/>
    <w:rsid w:val="00D64975"/>
    <w:rsid w:val="00D64A47"/>
    <w:rsid w:val="00D64DFC"/>
    <w:rsid w:val="00D65149"/>
    <w:rsid w:val="00D65895"/>
    <w:rsid w:val="00D65AC6"/>
    <w:rsid w:val="00D65B45"/>
    <w:rsid w:val="00D65D51"/>
    <w:rsid w:val="00D65E98"/>
    <w:rsid w:val="00D65F6F"/>
    <w:rsid w:val="00D66059"/>
    <w:rsid w:val="00D66125"/>
    <w:rsid w:val="00D66320"/>
    <w:rsid w:val="00D66744"/>
    <w:rsid w:val="00D67606"/>
    <w:rsid w:val="00D67DA8"/>
    <w:rsid w:val="00D67E8E"/>
    <w:rsid w:val="00D70068"/>
    <w:rsid w:val="00D70168"/>
    <w:rsid w:val="00D709D5"/>
    <w:rsid w:val="00D70DE0"/>
    <w:rsid w:val="00D70F99"/>
    <w:rsid w:val="00D71358"/>
    <w:rsid w:val="00D71374"/>
    <w:rsid w:val="00D717BA"/>
    <w:rsid w:val="00D71B7D"/>
    <w:rsid w:val="00D71E35"/>
    <w:rsid w:val="00D72624"/>
    <w:rsid w:val="00D72640"/>
    <w:rsid w:val="00D72F54"/>
    <w:rsid w:val="00D73094"/>
    <w:rsid w:val="00D73380"/>
    <w:rsid w:val="00D734E2"/>
    <w:rsid w:val="00D7391E"/>
    <w:rsid w:val="00D74072"/>
    <w:rsid w:val="00D749F2"/>
    <w:rsid w:val="00D74C91"/>
    <w:rsid w:val="00D74E00"/>
    <w:rsid w:val="00D74E09"/>
    <w:rsid w:val="00D75172"/>
    <w:rsid w:val="00D7553F"/>
    <w:rsid w:val="00D75966"/>
    <w:rsid w:val="00D75C0E"/>
    <w:rsid w:val="00D75D0F"/>
    <w:rsid w:val="00D75E40"/>
    <w:rsid w:val="00D75FA3"/>
    <w:rsid w:val="00D76279"/>
    <w:rsid w:val="00D762E6"/>
    <w:rsid w:val="00D76985"/>
    <w:rsid w:val="00D775C4"/>
    <w:rsid w:val="00D77F6C"/>
    <w:rsid w:val="00D8051B"/>
    <w:rsid w:val="00D809A6"/>
    <w:rsid w:val="00D80B76"/>
    <w:rsid w:val="00D815F2"/>
    <w:rsid w:val="00D8165E"/>
    <w:rsid w:val="00D81A02"/>
    <w:rsid w:val="00D81CDC"/>
    <w:rsid w:val="00D82155"/>
    <w:rsid w:val="00D825C3"/>
    <w:rsid w:val="00D82679"/>
    <w:rsid w:val="00D8281E"/>
    <w:rsid w:val="00D82B1F"/>
    <w:rsid w:val="00D82B55"/>
    <w:rsid w:val="00D82C6D"/>
    <w:rsid w:val="00D82F2B"/>
    <w:rsid w:val="00D8325F"/>
    <w:rsid w:val="00D83645"/>
    <w:rsid w:val="00D83BD2"/>
    <w:rsid w:val="00D83C88"/>
    <w:rsid w:val="00D83CDD"/>
    <w:rsid w:val="00D83FE3"/>
    <w:rsid w:val="00D843DE"/>
    <w:rsid w:val="00D84E2F"/>
    <w:rsid w:val="00D8513C"/>
    <w:rsid w:val="00D8568C"/>
    <w:rsid w:val="00D86318"/>
    <w:rsid w:val="00D8669E"/>
    <w:rsid w:val="00D868C4"/>
    <w:rsid w:val="00D86976"/>
    <w:rsid w:val="00D86CFC"/>
    <w:rsid w:val="00D8783D"/>
    <w:rsid w:val="00D878C6"/>
    <w:rsid w:val="00D90475"/>
    <w:rsid w:val="00D90C21"/>
    <w:rsid w:val="00D914DD"/>
    <w:rsid w:val="00D91618"/>
    <w:rsid w:val="00D91732"/>
    <w:rsid w:val="00D91B4A"/>
    <w:rsid w:val="00D91BC7"/>
    <w:rsid w:val="00D91CB4"/>
    <w:rsid w:val="00D91E1F"/>
    <w:rsid w:val="00D91E96"/>
    <w:rsid w:val="00D927D5"/>
    <w:rsid w:val="00D928BD"/>
    <w:rsid w:val="00D92E79"/>
    <w:rsid w:val="00D92FD8"/>
    <w:rsid w:val="00D9303D"/>
    <w:rsid w:val="00D93B30"/>
    <w:rsid w:val="00D93E11"/>
    <w:rsid w:val="00D9408A"/>
    <w:rsid w:val="00D941AD"/>
    <w:rsid w:val="00D94425"/>
    <w:rsid w:val="00D94646"/>
    <w:rsid w:val="00D948B9"/>
    <w:rsid w:val="00D94906"/>
    <w:rsid w:val="00D94F0E"/>
    <w:rsid w:val="00D9505F"/>
    <w:rsid w:val="00D950B8"/>
    <w:rsid w:val="00D952C5"/>
    <w:rsid w:val="00D952CB"/>
    <w:rsid w:val="00D95524"/>
    <w:rsid w:val="00D95C29"/>
    <w:rsid w:val="00D95F79"/>
    <w:rsid w:val="00D967D4"/>
    <w:rsid w:val="00D96C37"/>
    <w:rsid w:val="00D9714D"/>
    <w:rsid w:val="00D975B9"/>
    <w:rsid w:val="00D978DD"/>
    <w:rsid w:val="00D979AF"/>
    <w:rsid w:val="00DA004E"/>
    <w:rsid w:val="00DA079B"/>
    <w:rsid w:val="00DA0F1B"/>
    <w:rsid w:val="00DA1001"/>
    <w:rsid w:val="00DA151A"/>
    <w:rsid w:val="00DA17CE"/>
    <w:rsid w:val="00DA1CF5"/>
    <w:rsid w:val="00DA1E3E"/>
    <w:rsid w:val="00DA25AE"/>
    <w:rsid w:val="00DA25D7"/>
    <w:rsid w:val="00DA2881"/>
    <w:rsid w:val="00DA35D1"/>
    <w:rsid w:val="00DA35E6"/>
    <w:rsid w:val="00DA3A9C"/>
    <w:rsid w:val="00DA45A9"/>
    <w:rsid w:val="00DA4961"/>
    <w:rsid w:val="00DA4D7C"/>
    <w:rsid w:val="00DA539B"/>
    <w:rsid w:val="00DA594C"/>
    <w:rsid w:val="00DA5963"/>
    <w:rsid w:val="00DA59A6"/>
    <w:rsid w:val="00DA5CE4"/>
    <w:rsid w:val="00DA601C"/>
    <w:rsid w:val="00DA7C7F"/>
    <w:rsid w:val="00DA7D5B"/>
    <w:rsid w:val="00DA7F89"/>
    <w:rsid w:val="00DB02D7"/>
    <w:rsid w:val="00DB05D8"/>
    <w:rsid w:val="00DB0AB8"/>
    <w:rsid w:val="00DB0B93"/>
    <w:rsid w:val="00DB0F8D"/>
    <w:rsid w:val="00DB1446"/>
    <w:rsid w:val="00DB1501"/>
    <w:rsid w:val="00DB17D2"/>
    <w:rsid w:val="00DB1963"/>
    <w:rsid w:val="00DB230E"/>
    <w:rsid w:val="00DB2C83"/>
    <w:rsid w:val="00DB2F2D"/>
    <w:rsid w:val="00DB3594"/>
    <w:rsid w:val="00DB35BC"/>
    <w:rsid w:val="00DB390E"/>
    <w:rsid w:val="00DB392D"/>
    <w:rsid w:val="00DB3C76"/>
    <w:rsid w:val="00DB3CBF"/>
    <w:rsid w:val="00DB3E0C"/>
    <w:rsid w:val="00DB4391"/>
    <w:rsid w:val="00DB4EF2"/>
    <w:rsid w:val="00DB5034"/>
    <w:rsid w:val="00DB5357"/>
    <w:rsid w:val="00DB55DE"/>
    <w:rsid w:val="00DB5682"/>
    <w:rsid w:val="00DB5B7A"/>
    <w:rsid w:val="00DB5D04"/>
    <w:rsid w:val="00DB62BC"/>
    <w:rsid w:val="00DB63BD"/>
    <w:rsid w:val="00DB65DD"/>
    <w:rsid w:val="00DB6946"/>
    <w:rsid w:val="00DB6948"/>
    <w:rsid w:val="00DB6D8B"/>
    <w:rsid w:val="00DB6E7A"/>
    <w:rsid w:val="00DB7277"/>
    <w:rsid w:val="00DB7474"/>
    <w:rsid w:val="00DB7BA9"/>
    <w:rsid w:val="00DB7FD2"/>
    <w:rsid w:val="00DC0303"/>
    <w:rsid w:val="00DC03F3"/>
    <w:rsid w:val="00DC0457"/>
    <w:rsid w:val="00DC078D"/>
    <w:rsid w:val="00DC07C2"/>
    <w:rsid w:val="00DC0B74"/>
    <w:rsid w:val="00DC0D13"/>
    <w:rsid w:val="00DC0DF2"/>
    <w:rsid w:val="00DC0E3C"/>
    <w:rsid w:val="00DC147F"/>
    <w:rsid w:val="00DC1712"/>
    <w:rsid w:val="00DC18F4"/>
    <w:rsid w:val="00DC194C"/>
    <w:rsid w:val="00DC1C1A"/>
    <w:rsid w:val="00DC1DDD"/>
    <w:rsid w:val="00DC1E2C"/>
    <w:rsid w:val="00DC272C"/>
    <w:rsid w:val="00DC29D3"/>
    <w:rsid w:val="00DC2C10"/>
    <w:rsid w:val="00DC2FB5"/>
    <w:rsid w:val="00DC3071"/>
    <w:rsid w:val="00DC33A3"/>
    <w:rsid w:val="00DC342C"/>
    <w:rsid w:val="00DC393E"/>
    <w:rsid w:val="00DC3B5B"/>
    <w:rsid w:val="00DC3EAD"/>
    <w:rsid w:val="00DC4164"/>
    <w:rsid w:val="00DC422F"/>
    <w:rsid w:val="00DC4970"/>
    <w:rsid w:val="00DC4A91"/>
    <w:rsid w:val="00DC4B1C"/>
    <w:rsid w:val="00DC4D3D"/>
    <w:rsid w:val="00DC4F2D"/>
    <w:rsid w:val="00DC5749"/>
    <w:rsid w:val="00DC5B8C"/>
    <w:rsid w:val="00DC6119"/>
    <w:rsid w:val="00DC6415"/>
    <w:rsid w:val="00DC6587"/>
    <w:rsid w:val="00DC6760"/>
    <w:rsid w:val="00DC6876"/>
    <w:rsid w:val="00DC6BA6"/>
    <w:rsid w:val="00DC6FBF"/>
    <w:rsid w:val="00DC7034"/>
    <w:rsid w:val="00DC7166"/>
    <w:rsid w:val="00DC73D3"/>
    <w:rsid w:val="00DC766C"/>
    <w:rsid w:val="00DC791B"/>
    <w:rsid w:val="00DD0675"/>
    <w:rsid w:val="00DD08D0"/>
    <w:rsid w:val="00DD0C80"/>
    <w:rsid w:val="00DD1337"/>
    <w:rsid w:val="00DD1C8B"/>
    <w:rsid w:val="00DD1EEC"/>
    <w:rsid w:val="00DD1F92"/>
    <w:rsid w:val="00DD2187"/>
    <w:rsid w:val="00DD21A2"/>
    <w:rsid w:val="00DD253E"/>
    <w:rsid w:val="00DD2716"/>
    <w:rsid w:val="00DD27C6"/>
    <w:rsid w:val="00DD2D26"/>
    <w:rsid w:val="00DD331D"/>
    <w:rsid w:val="00DD3415"/>
    <w:rsid w:val="00DD34A6"/>
    <w:rsid w:val="00DD378F"/>
    <w:rsid w:val="00DD393C"/>
    <w:rsid w:val="00DD3976"/>
    <w:rsid w:val="00DD3A36"/>
    <w:rsid w:val="00DD47DD"/>
    <w:rsid w:val="00DD4B05"/>
    <w:rsid w:val="00DD5023"/>
    <w:rsid w:val="00DD5489"/>
    <w:rsid w:val="00DD5A0E"/>
    <w:rsid w:val="00DD5CBE"/>
    <w:rsid w:val="00DD5F6A"/>
    <w:rsid w:val="00DD6E82"/>
    <w:rsid w:val="00DD6E9C"/>
    <w:rsid w:val="00DD79A7"/>
    <w:rsid w:val="00DD7B66"/>
    <w:rsid w:val="00DE0448"/>
    <w:rsid w:val="00DE0712"/>
    <w:rsid w:val="00DE094D"/>
    <w:rsid w:val="00DE0E4D"/>
    <w:rsid w:val="00DE0FFF"/>
    <w:rsid w:val="00DE105E"/>
    <w:rsid w:val="00DE118F"/>
    <w:rsid w:val="00DE1948"/>
    <w:rsid w:val="00DE1BB0"/>
    <w:rsid w:val="00DE21DB"/>
    <w:rsid w:val="00DE22BB"/>
    <w:rsid w:val="00DE2598"/>
    <w:rsid w:val="00DE26F3"/>
    <w:rsid w:val="00DE30D0"/>
    <w:rsid w:val="00DE30D7"/>
    <w:rsid w:val="00DE33E5"/>
    <w:rsid w:val="00DE39A2"/>
    <w:rsid w:val="00DE3CB3"/>
    <w:rsid w:val="00DE4BB2"/>
    <w:rsid w:val="00DE4D04"/>
    <w:rsid w:val="00DE50B0"/>
    <w:rsid w:val="00DE5713"/>
    <w:rsid w:val="00DE5DEB"/>
    <w:rsid w:val="00DE6756"/>
    <w:rsid w:val="00DE6B37"/>
    <w:rsid w:val="00DE7818"/>
    <w:rsid w:val="00DE7AE2"/>
    <w:rsid w:val="00DE7E82"/>
    <w:rsid w:val="00DE7EDE"/>
    <w:rsid w:val="00DE7FF3"/>
    <w:rsid w:val="00DF053C"/>
    <w:rsid w:val="00DF06AD"/>
    <w:rsid w:val="00DF0A5E"/>
    <w:rsid w:val="00DF0E1D"/>
    <w:rsid w:val="00DF129D"/>
    <w:rsid w:val="00DF12F3"/>
    <w:rsid w:val="00DF132F"/>
    <w:rsid w:val="00DF1652"/>
    <w:rsid w:val="00DF1BA2"/>
    <w:rsid w:val="00DF1F1D"/>
    <w:rsid w:val="00DF1F55"/>
    <w:rsid w:val="00DF2353"/>
    <w:rsid w:val="00DF2713"/>
    <w:rsid w:val="00DF38F5"/>
    <w:rsid w:val="00DF3E37"/>
    <w:rsid w:val="00DF3EE5"/>
    <w:rsid w:val="00DF431E"/>
    <w:rsid w:val="00DF4A52"/>
    <w:rsid w:val="00DF4DBD"/>
    <w:rsid w:val="00DF4E52"/>
    <w:rsid w:val="00DF589E"/>
    <w:rsid w:val="00DF5B3D"/>
    <w:rsid w:val="00DF61E4"/>
    <w:rsid w:val="00DF6454"/>
    <w:rsid w:val="00DF6527"/>
    <w:rsid w:val="00DF6683"/>
    <w:rsid w:val="00DF691A"/>
    <w:rsid w:val="00DF6AE3"/>
    <w:rsid w:val="00DF6CB6"/>
    <w:rsid w:val="00DF7664"/>
    <w:rsid w:val="00DF7965"/>
    <w:rsid w:val="00DF7AC8"/>
    <w:rsid w:val="00DF7CF8"/>
    <w:rsid w:val="00E001C5"/>
    <w:rsid w:val="00E00539"/>
    <w:rsid w:val="00E00550"/>
    <w:rsid w:val="00E0059A"/>
    <w:rsid w:val="00E007C9"/>
    <w:rsid w:val="00E00803"/>
    <w:rsid w:val="00E008B5"/>
    <w:rsid w:val="00E00ECA"/>
    <w:rsid w:val="00E0146B"/>
    <w:rsid w:val="00E01565"/>
    <w:rsid w:val="00E01BBE"/>
    <w:rsid w:val="00E01C4E"/>
    <w:rsid w:val="00E023C0"/>
    <w:rsid w:val="00E025B3"/>
    <w:rsid w:val="00E02787"/>
    <w:rsid w:val="00E027F8"/>
    <w:rsid w:val="00E0379E"/>
    <w:rsid w:val="00E03AC0"/>
    <w:rsid w:val="00E03D43"/>
    <w:rsid w:val="00E03E39"/>
    <w:rsid w:val="00E03FB8"/>
    <w:rsid w:val="00E03FF8"/>
    <w:rsid w:val="00E045D5"/>
    <w:rsid w:val="00E047AE"/>
    <w:rsid w:val="00E04A17"/>
    <w:rsid w:val="00E053AB"/>
    <w:rsid w:val="00E05D5F"/>
    <w:rsid w:val="00E06055"/>
    <w:rsid w:val="00E06AAD"/>
    <w:rsid w:val="00E0740C"/>
    <w:rsid w:val="00E07805"/>
    <w:rsid w:val="00E07DE1"/>
    <w:rsid w:val="00E10647"/>
    <w:rsid w:val="00E106EA"/>
    <w:rsid w:val="00E1081D"/>
    <w:rsid w:val="00E109F1"/>
    <w:rsid w:val="00E10C04"/>
    <w:rsid w:val="00E10D5D"/>
    <w:rsid w:val="00E10E29"/>
    <w:rsid w:val="00E10E58"/>
    <w:rsid w:val="00E10F71"/>
    <w:rsid w:val="00E10F76"/>
    <w:rsid w:val="00E1120E"/>
    <w:rsid w:val="00E114F9"/>
    <w:rsid w:val="00E1172A"/>
    <w:rsid w:val="00E11762"/>
    <w:rsid w:val="00E1252F"/>
    <w:rsid w:val="00E126E4"/>
    <w:rsid w:val="00E12C97"/>
    <w:rsid w:val="00E135E3"/>
    <w:rsid w:val="00E13886"/>
    <w:rsid w:val="00E13BA5"/>
    <w:rsid w:val="00E13E3E"/>
    <w:rsid w:val="00E13E46"/>
    <w:rsid w:val="00E140D6"/>
    <w:rsid w:val="00E14824"/>
    <w:rsid w:val="00E1497A"/>
    <w:rsid w:val="00E15395"/>
    <w:rsid w:val="00E15872"/>
    <w:rsid w:val="00E15ADD"/>
    <w:rsid w:val="00E15F8E"/>
    <w:rsid w:val="00E17118"/>
    <w:rsid w:val="00E174E5"/>
    <w:rsid w:val="00E1778F"/>
    <w:rsid w:val="00E17A0B"/>
    <w:rsid w:val="00E17A3B"/>
    <w:rsid w:val="00E17AF4"/>
    <w:rsid w:val="00E202EF"/>
    <w:rsid w:val="00E204EA"/>
    <w:rsid w:val="00E207F1"/>
    <w:rsid w:val="00E21841"/>
    <w:rsid w:val="00E22766"/>
    <w:rsid w:val="00E228A2"/>
    <w:rsid w:val="00E22B67"/>
    <w:rsid w:val="00E230EA"/>
    <w:rsid w:val="00E23327"/>
    <w:rsid w:val="00E23475"/>
    <w:rsid w:val="00E23569"/>
    <w:rsid w:val="00E23D21"/>
    <w:rsid w:val="00E240EB"/>
    <w:rsid w:val="00E243F5"/>
    <w:rsid w:val="00E24A8C"/>
    <w:rsid w:val="00E24B8A"/>
    <w:rsid w:val="00E24C62"/>
    <w:rsid w:val="00E24E14"/>
    <w:rsid w:val="00E24FC0"/>
    <w:rsid w:val="00E2512B"/>
    <w:rsid w:val="00E253A4"/>
    <w:rsid w:val="00E256F4"/>
    <w:rsid w:val="00E25B1E"/>
    <w:rsid w:val="00E25EED"/>
    <w:rsid w:val="00E26331"/>
    <w:rsid w:val="00E26375"/>
    <w:rsid w:val="00E264CC"/>
    <w:rsid w:val="00E267FF"/>
    <w:rsid w:val="00E26B15"/>
    <w:rsid w:val="00E26B99"/>
    <w:rsid w:val="00E26CEE"/>
    <w:rsid w:val="00E27071"/>
    <w:rsid w:val="00E27240"/>
    <w:rsid w:val="00E2743F"/>
    <w:rsid w:val="00E27A48"/>
    <w:rsid w:val="00E27AAC"/>
    <w:rsid w:val="00E27B43"/>
    <w:rsid w:val="00E27D99"/>
    <w:rsid w:val="00E30582"/>
    <w:rsid w:val="00E30620"/>
    <w:rsid w:val="00E30FB8"/>
    <w:rsid w:val="00E3110F"/>
    <w:rsid w:val="00E31A25"/>
    <w:rsid w:val="00E31C45"/>
    <w:rsid w:val="00E31E91"/>
    <w:rsid w:val="00E31E96"/>
    <w:rsid w:val="00E31F58"/>
    <w:rsid w:val="00E32296"/>
    <w:rsid w:val="00E323B1"/>
    <w:rsid w:val="00E32601"/>
    <w:rsid w:val="00E33672"/>
    <w:rsid w:val="00E336B5"/>
    <w:rsid w:val="00E33F14"/>
    <w:rsid w:val="00E340B7"/>
    <w:rsid w:val="00E35253"/>
    <w:rsid w:val="00E35350"/>
    <w:rsid w:val="00E35A94"/>
    <w:rsid w:val="00E368B3"/>
    <w:rsid w:val="00E36A5D"/>
    <w:rsid w:val="00E36C79"/>
    <w:rsid w:val="00E36F70"/>
    <w:rsid w:val="00E370C2"/>
    <w:rsid w:val="00E3759A"/>
    <w:rsid w:val="00E3770D"/>
    <w:rsid w:val="00E37C2F"/>
    <w:rsid w:val="00E37F4A"/>
    <w:rsid w:val="00E404C1"/>
    <w:rsid w:val="00E40BCB"/>
    <w:rsid w:val="00E40E9E"/>
    <w:rsid w:val="00E40FBB"/>
    <w:rsid w:val="00E41644"/>
    <w:rsid w:val="00E4176F"/>
    <w:rsid w:val="00E42247"/>
    <w:rsid w:val="00E425B5"/>
    <w:rsid w:val="00E42A56"/>
    <w:rsid w:val="00E42B34"/>
    <w:rsid w:val="00E42E0B"/>
    <w:rsid w:val="00E42F21"/>
    <w:rsid w:val="00E42FB2"/>
    <w:rsid w:val="00E4325D"/>
    <w:rsid w:val="00E43541"/>
    <w:rsid w:val="00E436ED"/>
    <w:rsid w:val="00E439F8"/>
    <w:rsid w:val="00E43E29"/>
    <w:rsid w:val="00E43EFF"/>
    <w:rsid w:val="00E43F35"/>
    <w:rsid w:val="00E44128"/>
    <w:rsid w:val="00E441E8"/>
    <w:rsid w:val="00E4541E"/>
    <w:rsid w:val="00E4548D"/>
    <w:rsid w:val="00E46126"/>
    <w:rsid w:val="00E46345"/>
    <w:rsid w:val="00E46416"/>
    <w:rsid w:val="00E46634"/>
    <w:rsid w:val="00E46C75"/>
    <w:rsid w:val="00E46CEA"/>
    <w:rsid w:val="00E46D2D"/>
    <w:rsid w:val="00E46D8A"/>
    <w:rsid w:val="00E472C3"/>
    <w:rsid w:val="00E472E1"/>
    <w:rsid w:val="00E473FD"/>
    <w:rsid w:val="00E47A69"/>
    <w:rsid w:val="00E47BD3"/>
    <w:rsid w:val="00E500C0"/>
    <w:rsid w:val="00E5054E"/>
    <w:rsid w:val="00E50558"/>
    <w:rsid w:val="00E506ED"/>
    <w:rsid w:val="00E506F8"/>
    <w:rsid w:val="00E509F2"/>
    <w:rsid w:val="00E50EF0"/>
    <w:rsid w:val="00E51025"/>
    <w:rsid w:val="00E510C8"/>
    <w:rsid w:val="00E5133F"/>
    <w:rsid w:val="00E5150B"/>
    <w:rsid w:val="00E51581"/>
    <w:rsid w:val="00E51CCD"/>
    <w:rsid w:val="00E52030"/>
    <w:rsid w:val="00E521B7"/>
    <w:rsid w:val="00E5232C"/>
    <w:rsid w:val="00E5236F"/>
    <w:rsid w:val="00E529FE"/>
    <w:rsid w:val="00E52C19"/>
    <w:rsid w:val="00E530D8"/>
    <w:rsid w:val="00E53109"/>
    <w:rsid w:val="00E53F6E"/>
    <w:rsid w:val="00E5435D"/>
    <w:rsid w:val="00E5443E"/>
    <w:rsid w:val="00E54693"/>
    <w:rsid w:val="00E54B89"/>
    <w:rsid w:val="00E553C5"/>
    <w:rsid w:val="00E553E6"/>
    <w:rsid w:val="00E55434"/>
    <w:rsid w:val="00E55469"/>
    <w:rsid w:val="00E55590"/>
    <w:rsid w:val="00E556A5"/>
    <w:rsid w:val="00E55A75"/>
    <w:rsid w:val="00E55A9D"/>
    <w:rsid w:val="00E55EB5"/>
    <w:rsid w:val="00E56390"/>
    <w:rsid w:val="00E565A7"/>
    <w:rsid w:val="00E56EE9"/>
    <w:rsid w:val="00E56F46"/>
    <w:rsid w:val="00E56F93"/>
    <w:rsid w:val="00E5712B"/>
    <w:rsid w:val="00E576D7"/>
    <w:rsid w:val="00E57C62"/>
    <w:rsid w:val="00E57C74"/>
    <w:rsid w:val="00E57F34"/>
    <w:rsid w:val="00E6036C"/>
    <w:rsid w:val="00E6037E"/>
    <w:rsid w:val="00E603D5"/>
    <w:rsid w:val="00E61611"/>
    <w:rsid w:val="00E61829"/>
    <w:rsid w:val="00E619F0"/>
    <w:rsid w:val="00E61AA0"/>
    <w:rsid w:val="00E62290"/>
    <w:rsid w:val="00E62950"/>
    <w:rsid w:val="00E62DE5"/>
    <w:rsid w:val="00E62EF1"/>
    <w:rsid w:val="00E62F12"/>
    <w:rsid w:val="00E638D1"/>
    <w:rsid w:val="00E65389"/>
    <w:rsid w:val="00E66555"/>
    <w:rsid w:val="00E667BB"/>
    <w:rsid w:val="00E66A26"/>
    <w:rsid w:val="00E66CEC"/>
    <w:rsid w:val="00E6733A"/>
    <w:rsid w:val="00E676E2"/>
    <w:rsid w:val="00E6789A"/>
    <w:rsid w:val="00E67AEA"/>
    <w:rsid w:val="00E67AEE"/>
    <w:rsid w:val="00E67B87"/>
    <w:rsid w:val="00E67EB4"/>
    <w:rsid w:val="00E67FD9"/>
    <w:rsid w:val="00E7005C"/>
    <w:rsid w:val="00E70203"/>
    <w:rsid w:val="00E703D6"/>
    <w:rsid w:val="00E706B8"/>
    <w:rsid w:val="00E70C39"/>
    <w:rsid w:val="00E70EC3"/>
    <w:rsid w:val="00E71028"/>
    <w:rsid w:val="00E710D9"/>
    <w:rsid w:val="00E710DE"/>
    <w:rsid w:val="00E712AF"/>
    <w:rsid w:val="00E716D6"/>
    <w:rsid w:val="00E71A50"/>
    <w:rsid w:val="00E71AEA"/>
    <w:rsid w:val="00E7288D"/>
    <w:rsid w:val="00E72E4F"/>
    <w:rsid w:val="00E72F58"/>
    <w:rsid w:val="00E73683"/>
    <w:rsid w:val="00E7393F"/>
    <w:rsid w:val="00E73B74"/>
    <w:rsid w:val="00E74295"/>
    <w:rsid w:val="00E74A15"/>
    <w:rsid w:val="00E74C1D"/>
    <w:rsid w:val="00E74E6C"/>
    <w:rsid w:val="00E7504F"/>
    <w:rsid w:val="00E75177"/>
    <w:rsid w:val="00E7576F"/>
    <w:rsid w:val="00E75D3E"/>
    <w:rsid w:val="00E762B6"/>
    <w:rsid w:val="00E763B1"/>
    <w:rsid w:val="00E76788"/>
    <w:rsid w:val="00E76BAE"/>
    <w:rsid w:val="00E76CA8"/>
    <w:rsid w:val="00E76E73"/>
    <w:rsid w:val="00E76F29"/>
    <w:rsid w:val="00E76F77"/>
    <w:rsid w:val="00E77219"/>
    <w:rsid w:val="00E77673"/>
    <w:rsid w:val="00E77728"/>
    <w:rsid w:val="00E777E6"/>
    <w:rsid w:val="00E77B22"/>
    <w:rsid w:val="00E77CEC"/>
    <w:rsid w:val="00E77D88"/>
    <w:rsid w:val="00E80034"/>
    <w:rsid w:val="00E80205"/>
    <w:rsid w:val="00E80E26"/>
    <w:rsid w:val="00E81C21"/>
    <w:rsid w:val="00E81CD1"/>
    <w:rsid w:val="00E8237F"/>
    <w:rsid w:val="00E82488"/>
    <w:rsid w:val="00E827AE"/>
    <w:rsid w:val="00E82DA5"/>
    <w:rsid w:val="00E82DCC"/>
    <w:rsid w:val="00E82E2A"/>
    <w:rsid w:val="00E82F53"/>
    <w:rsid w:val="00E83046"/>
    <w:rsid w:val="00E83235"/>
    <w:rsid w:val="00E832BC"/>
    <w:rsid w:val="00E833C8"/>
    <w:rsid w:val="00E835DC"/>
    <w:rsid w:val="00E8364B"/>
    <w:rsid w:val="00E8390E"/>
    <w:rsid w:val="00E8391D"/>
    <w:rsid w:val="00E83C31"/>
    <w:rsid w:val="00E83E13"/>
    <w:rsid w:val="00E842D3"/>
    <w:rsid w:val="00E84341"/>
    <w:rsid w:val="00E84409"/>
    <w:rsid w:val="00E84795"/>
    <w:rsid w:val="00E84816"/>
    <w:rsid w:val="00E84940"/>
    <w:rsid w:val="00E84A21"/>
    <w:rsid w:val="00E853C0"/>
    <w:rsid w:val="00E853E9"/>
    <w:rsid w:val="00E855E5"/>
    <w:rsid w:val="00E85E0C"/>
    <w:rsid w:val="00E861FE"/>
    <w:rsid w:val="00E863F5"/>
    <w:rsid w:val="00E8640D"/>
    <w:rsid w:val="00E86672"/>
    <w:rsid w:val="00E86DDD"/>
    <w:rsid w:val="00E878A1"/>
    <w:rsid w:val="00E878F5"/>
    <w:rsid w:val="00E8794A"/>
    <w:rsid w:val="00E87A28"/>
    <w:rsid w:val="00E87CE8"/>
    <w:rsid w:val="00E90053"/>
    <w:rsid w:val="00E903BD"/>
    <w:rsid w:val="00E908A1"/>
    <w:rsid w:val="00E90932"/>
    <w:rsid w:val="00E91154"/>
    <w:rsid w:val="00E91687"/>
    <w:rsid w:val="00E9198D"/>
    <w:rsid w:val="00E91AF6"/>
    <w:rsid w:val="00E920D1"/>
    <w:rsid w:val="00E92438"/>
    <w:rsid w:val="00E9272A"/>
    <w:rsid w:val="00E9337F"/>
    <w:rsid w:val="00E939A6"/>
    <w:rsid w:val="00E939C9"/>
    <w:rsid w:val="00E93BCD"/>
    <w:rsid w:val="00E94028"/>
    <w:rsid w:val="00E9490A"/>
    <w:rsid w:val="00E94B06"/>
    <w:rsid w:val="00E94EC0"/>
    <w:rsid w:val="00E953A3"/>
    <w:rsid w:val="00E95454"/>
    <w:rsid w:val="00E954A6"/>
    <w:rsid w:val="00E954D8"/>
    <w:rsid w:val="00E95839"/>
    <w:rsid w:val="00E95B74"/>
    <w:rsid w:val="00E95F70"/>
    <w:rsid w:val="00E96DCA"/>
    <w:rsid w:val="00E974D3"/>
    <w:rsid w:val="00E97CEC"/>
    <w:rsid w:val="00EA06F4"/>
    <w:rsid w:val="00EA0924"/>
    <w:rsid w:val="00EA09A8"/>
    <w:rsid w:val="00EA09E2"/>
    <w:rsid w:val="00EA0DF1"/>
    <w:rsid w:val="00EA0F29"/>
    <w:rsid w:val="00EA10B7"/>
    <w:rsid w:val="00EA110D"/>
    <w:rsid w:val="00EA1178"/>
    <w:rsid w:val="00EA13EF"/>
    <w:rsid w:val="00EA187F"/>
    <w:rsid w:val="00EA18C0"/>
    <w:rsid w:val="00EA18DC"/>
    <w:rsid w:val="00EA1CBA"/>
    <w:rsid w:val="00EA1EB0"/>
    <w:rsid w:val="00EA2133"/>
    <w:rsid w:val="00EA21C7"/>
    <w:rsid w:val="00EA2571"/>
    <w:rsid w:val="00EA2BCC"/>
    <w:rsid w:val="00EA2F26"/>
    <w:rsid w:val="00EA327F"/>
    <w:rsid w:val="00EA3299"/>
    <w:rsid w:val="00EA3982"/>
    <w:rsid w:val="00EA3E58"/>
    <w:rsid w:val="00EA4158"/>
    <w:rsid w:val="00EA42C8"/>
    <w:rsid w:val="00EA4444"/>
    <w:rsid w:val="00EA4556"/>
    <w:rsid w:val="00EA4A17"/>
    <w:rsid w:val="00EA4EC6"/>
    <w:rsid w:val="00EA51DF"/>
    <w:rsid w:val="00EA5215"/>
    <w:rsid w:val="00EA5351"/>
    <w:rsid w:val="00EA56EA"/>
    <w:rsid w:val="00EA57BE"/>
    <w:rsid w:val="00EA57D7"/>
    <w:rsid w:val="00EA6A59"/>
    <w:rsid w:val="00EA6B2A"/>
    <w:rsid w:val="00EA75DE"/>
    <w:rsid w:val="00EA7642"/>
    <w:rsid w:val="00EA77E5"/>
    <w:rsid w:val="00EA77E6"/>
    <w:rsid w:val="00EA7A73"/>
    <w:rsid w:val="00EA7AE4"/>
    <w:rsid w:val="00EA7B5B"/>
    <w:rsid w:val="00EB01D0"/>
    <w:rsid w:val="00EB0210"/>
    <w:rsid w:val="00EB03F0"/>
    <w:rsid w:val="00EB095C"/>
    <w:rsid w:val="00EB0DCB"/>
    <w:rsid w:val="00EB1AA5"/>
    <w:rsid w:val="00EB1DE3"/>
    <w:rsid w:val="00EB1F4F"/>
    <w:rsid w:val="00EB251A"/>
    <w:rsid w:val="00EB272B"/>
    <w:rsid w:val="00EB28E4"/>
    <w:rsid w:val="00EB2A03"/>
    <w:rsid w:val="00EB2AE7"/>
    <w:rsid w:val="00EB2BF8"/>
    <w:rsid w:val="00EB2FC0"/>
    <w:rsid w:val="00EB3003"/>
    <w:rsid w:val="00EB3020"/>
    <w:rsid w:val="00EB3C25"/>
    <w:rsid w:val="00EB44EC"/>
    <w:rsid w:val="00EB4705"/>
    <w:rsid w:val="00EB484A"/>
    <w:rsid w:val="00EB486F"/>
    <w:rsid w:val="00EB5372"/>
    <w:rsid w:val="00EB5786"/>
    <w:rsid w:val="00EB596F"/>
    <w:rsid w:val="00EB5D5D"/>
    <w:rsid w:val="00EB6136"/>
    <w:rsid w:val="00EB62AA"/>
    <w:rsid w:val="00EB643A"/>
    <w:rsid w:val="00EB651E"/>
    <w:rsid w:val="00EB674E"/>
    <w:rsid w:val="00EB6AE0"/>
    <w:rsid w:val="00EB6AFD"/>
    <w:rsid w:val="00EB6D64"/>
    <w:rsid w:val="00EB6ED5"/>
    <w:rsid w:val="00EB6F1A"/>
    <w:rsid w:val="00EB72E1"/>
    <w:rsid w:val="00EB7A1D"/>
    <w:rsid w:val="00EB7D4B"/>
    <w:rsid w:val="00EB7F1D"/>
    <w:rsid w:val="00EC0428"/>
    <w:rsid w:val="00EC097B"/>
    <w:rsid w:val="00EC1606"/>
    <w:rsid w:val="00EC1C01"/>
    <w:rsid w:val="00EC20D3"/>
    <w:rsid w:val="00EC21BF"/>
    <w:rsid w:val="00EC2502"/>
    <w:rsid w:val="00EC27AF"/>
    <w:rsid w:val="00EC2A11"/>
    <w:rsid w:val="00EC2BC2"/>
    <w:rsid w:val="00EC2C7E"/>
    <w:rsid w:val="00EC3BBB"/>
    <w:rsid w:val="00EC3D44"/>
    <w:rsid w:val="00EC3FFC"/>
    <w:rsid w:val="00EC4284"/>
    <w:rsid w:val="00EC4548"/>
    <w:rsid w:val="00EC4825"/>
    <w:rsid w:val="00EC4E9C"/>
    <w:rsid w:val="00EC5021"/>
    <w:rsid w:val="00EC55E1"/>
    <w:rsid w:val="00EC5623"/>
    <w:rsid w:val="00EC5921"/>
    <w:rsid w:val="00EC5BE0"/>
    <w:rsid w:val="00EC5BF7"/>
    <w:rsid w:val="00EC5F5B"/>
    <w:rsid w:val="00EC5FAC"/>
    <w:rsid w:val="00EC60A0"/>
    <w:rsid w:val="00EC6175"/>
    <w:rsid w:val="00EC70F4"/>
    <w:rsid w:val="00EC72DA"/>
    <w:rsid w:val="00EC7940"/>
    <w:rsid w:val="00EC7ACE"/>
    <w:rsid w:val="00ED00F8"/>
    <w:rsid w:val="00ED02EC"/>
    <w:rsid w:val="00ED0824"/>
    <w:rsid w:val="00ED0D7B"/>
    <w:rsid w:val="00ED1127"/>
    <w:rsid w:val="00ED153C"/>
    <w:rsid w:val="00ED1547"/>
    <w:rsid w:val="00ED15CC"/>
    <w:rsid w:val="00ED1C28"/>
    <w:rsid w:val="00ED1D5E"/>
    <w:rsid w:val="00ED1DFF"/>
    <w:rsid w:val="00ED2E33"/>
    <w:rsid w:val="00ED36AA"/>
    <w:rsid w:val="00ED3758"/>
    <w:rsid w:val="00ED3824"/>
    <w:rsid w:val="00ED3C19"/>
    <w:rsid w:val="00ED3DBB"/>
    <w:rsid w:val="00ED3EF1"/>
    <w:rsid w:val="00ED3EF7"/>
    <w:rsid w:val="00ED3FFB"/>
    <w:rsid w:val="00ED41A6"/>
    <w:rsid w:val="00ED424A"/>
    <w:rsid w:val="00ED433C"/>
    <w:rsid w:val="00ED4509"/>
    <w:rsid w:val="00ED47E4"/>
    <w:rsid w:val="00ED4E1C"/>
    <w:rsid w:val="00ED5380"/>
    <w:rsid w:val="00ED5C2E"/>
    <w:rsid w:val="00ED5CE4"/>
    <w:rsid w:val="00ED60AC"/>
    <w:rsid w:val="00ED6252"/>
    <w:rsid w:val="00ED6556"/>
    <w:rsid w:val="00ED6885"/>
    <w:rsid w:val="00ED69B5"/>
    <w:rsid w:val="00ED6BD9"/>
    <w:rsid w:val="00ED7038"/>
    <w:rsid w:val="00ED730D"/>
    <w:rsid w:val="00ED7A1C"/>
    <w:rsid w:val="00ED7F46"/>
    <w:rsid w:val="00EE0194"/>
    <w:rsid w:val="00EE06D8"/>
    <w:rsid w:val="00EE106E"/>
    <w:rsid w:val="00EE18B0"/>
    <w:rsid w:val="00EE1BAB"/>
    <w:rsid w:val="00EE1D26"/>
    <w:rsid w:val="00EE1E48"/>
    <w:rsid w:val="00EE2012"/>
    <w:rsid w:val="00EE201D"/>
    <w:rsid w:val="00EE23F5"/>
    <w:rsid w:val="00EE25DE"/>
    <w:rsid w:val="00EE29DE"/>
    <w:rsid w:val="00EE2BFE"/>
    <w:rsid w:val="00EE2D86"/>
    <w:rsid w:val="00EE2DA9"/>
    <w:rsid w:val="00EE2DB0"/>
    <w:rsid w:val="00EE2E83"/>
    <w:rsid w:val="00EE33FF"/>
    <w:rsid w:val="00EE3AE8"/>
    <w:rsid w:val="00EE3B09"/>
    <w:rsid w:val="00EE3D6D"/>
    <w:rsid w:val="00EE3F32"/>
    <w:rsid w:val="00EE3FB8"/>
    <w:rsid w:val="00EE4DED"/>
    <w:rsid w:val="00EE4E28"/>
    <w:rsid w:val="00EE5246"/>
    <w:rsid w:val="00EE52C9"/>
    <w:rsid w:val="00EE5446"/>
    <w:rsid w:val="00EE5896"/>
    <w:rsid w:val="00EE5D3B"/>
    <w:rsid w:val="00EE639A"/>
    <w:rsid w:val="00EE63A5"/>
    <w:rsid w:val="00EE6491"/>
    <w:rsid w:val="00EE6A28"/>
    <w:rsid w:val="00EE6B71"/>
    <w:rsid w:val="00EE6EA6"/>
    <w:rsid w:val="00EE7166"/>
    <w:rsid w:val="00EE75FB"/>
    <w:rsid w:val="00EF0CF1"/>
    <w:rsid w:val="00EF1051"/>
    <w:rsid w:val="00EF1126"/>
    <w:rsid w:val="00EF1AAD"/>
    <w:rsid w:val="00EF1F45"/>
    <w:rsid w:val="00EF21D7"/>
    <w:rsid w:val="00EF21EB"/>
    <w:rsid w:val="00EF22C4"/>
    <w:rsid w:val="00EF26B2"/>
    <w:rsid w:val="00EF27B8"/>
    <w:rsid w:val="00EF2935"/>
    <w:rsid w:val="00EF2BBA"/>
    <w:rsid w:val="00EF3367"/>
    <w:rsid w:val="00EF339D"/>
    <w:rsid w:val="00EF3487"/>
    <w:rsid w:val="00EF3ACB"/>
    <w:rsid w:val="00EF3EFF"/>
    <w:rsid w:val="00EF4438"/>
    <w:rsid w:val="00EF524F"/>
    <w:rsid w:val="00EF5A86"/>
    <w:rsid w:val="00EF5AC0"/>
    <w:rsid w:val="00EF5ADD"/>
    <w:rsid w:val="00EF5CBE"/>
    <w:rsid w:val="00EF5DB8"/>
    <w:rsid w:val="00EF60C4"/>
    <w:rsid w:val="00EF66B5"/>
    <w:rsid w:val="00EF680F"/>
    <w:rsid w:val="00EF6B24"/>
    <w:rsid w:val="00EF6DDF"/>
    <w:rsid w:val="00EF6EBF"/>
    <w:rsid w:val="00EF7549"/>
    <w:rsid w:val="00EF75B1"/>
    <w:rsid w:val="00EF76EE"/>
    <w:rsid w:val="00EF7772"/>
    <w:rsid w:val="00EF7985"/>
    <w:rsid w:val="00F0048E"/>
    <w:rsid w:val="00F00DFF"/>
    <w:rsid w:val="00F01434"/>
    <w:rsid w:val="00F014DE"/>
    <w:rsid w:val="00F01746"/>
    <w:rsid w:val="00F0178F"/>
    <w:rsid w:val="00F017F8"/>
    <w:rsid w:val="00F01ACA"/>
    <w:rsid w:val="00F01CD7"/>
    <w:rsid w:val="00F01DF6"/>
    <w:rsid w:val="00F02442"/>
    <w:rsid w:val="00F02468"/>
    <w:rsid w:val="00F02AD1"/>
    <w:rsid w:val="00F02BE5"/>
    <w:rsid w:val="00F02CBC"/>
    <w:rsid w:val="00F03537"/>
    <w:rsid w:val="00F040C8"/>
    <w:rsid w:val="00F04434"/>
    <w:rsid w:val="00F0460C"/>
    <w:rsid w:val="00F049E8"/>
    <w:rsid w:val="00F04D00"/>
    <w:rsid w:val="00F05892"/>
    <w:rsid w:val="00F058AF"/>
    <w:rsid w:val="00F059A6"/>
    <w:rsid w:val="00F05AC9"/>
    <w:rsid w:val="00F05EFC"/>
    <w:rsid w:val="00F06224"/>
    <w:rsid w:val="00F065FB"/>
    <w:rsid w:val="00F06A29"/>
    <w:rsid w:val="00F06FEF"/>
    <w:rsid w:val="00F07218"/>
    <w:rsid w:val="00F0747A"/>
    <w:rsid w:val="00F074F5"/>
    <w:rsid w:val="00F0765B"/>
    <w:rsid w:val="00F07B6A"/>
    <w:rsid w:val="00F07FFE"/>
    <w:rsid w:val="00F1010C"/>
    <w:rsid w:val="00F105C8"/>
    <w:rsid w:val="00F10C13"/>
    <w:rsid w:val="00F1112A"/>
    <w:rsid w:val="00F11528"/>
    <w:rsid w:val="00F1211B"/>
    <w:rsid w:val="00F124D4"/>
    <w:rsid w:val="00F1279E"/>
    <w:rsid w:val="00F127CB"/>
    <w:rsid w:val="00F12F2C"/>
    <w:rsid w:val="00F13052"/>
    <w:rsid w:val="00F1312A"/>
    <w:rsid w:val="00F13A11"/>
    <w:rsid w:val="00F140E7"/>
    <w:rsid w:val="00F146F3"/>
    <w:rsid w:val="00F148CE"/>
    <w:rsid w:val="00F14E61"/>
    <w:rsid w:val="00F153D5"/>
    <w:rsid w:val="00F155BB"/>
    <w:rsid w:val="00F1595A"/>
    <w:rsid w:val="00F15AF9"/>
    <w:rsid w:val="00F15BF6"/>
    <w:rsid w:val="00F15D8E"/>
    <w:rsid w:val="00F15E9A"/>
    <w:rsid w:val="00F166B8"/>
    <w:rsid w:val="00F16808"/>
    <w:rsid w:val="00F16FC9"/>
    <w:rsid w:val="00F1720B"/>
    <w:rsid w:val="00F1739C"/>
    <w:rsid w:val="00F175F6"/>
    <w:rsid w:val="00F17603"/>
    <w:rsid w:val="00F178F7"/>
    <w:rsid w:val="00F17952"/>
    <w:rsid w:val="00F17990"/>
    <w:rsid w:val="00F17F0F"/>
    <w:rsid w:val="00F205D1"/>
    <w:rsid w:val="00F20911"/>
    <w:rsid w:val="00F20B93"/>
    <w:rsid w:val="00F20D05"/>
    <w:rsid w:val="00F20D85"/>
    <w:rsid w:val="00F2129C"/>
    <w:rsid w:val="00F213AC"/>
    <w:rsid w:val="00F216AE"/>
    <w:rsid w:val="00F217BC"/>
    <w:rsid w:val="00F21827"/>
    <w:rsid w:val="00F2209D"/>
    <w:rsid w:val="00F22516"/>
    <w:rsid w:val="00F22574"/>
    <w:rsid w:val="00F22E56"/>
    <w:rsid w:val="00F22F88"/>
    <w:rsid w:val="00F23372"/>
    <w:rsid w:val="00F23480"/>
    <w:rsid w:val="00F2365E"/>
    <w:rsid w:val="00F23A97"/>
    <w:rsid w:val="00F23ACF"/>
    <w:rsid w:val="00F23CFB"/>
    <w:rsid w:val="00F23F39"/>
    <w:rsid w:val="00F24657"/>
    <w:rsid w:val="00F2477D"/>
    <w:rsid w:val="00F248B1"/>
    <w:rsid w:val="00F24918"/>
    <w:rsid w:val="00F24BE5"/>
    <w:rsid w:val="00F24BF4"/>
    <w:rsid w:val="00F25004"/>
    <w:rsid w:val="00F25596"/>
    <w:rsid w:val="00F25B22"/>
    <w:rsid w:val="00F25D9A"/>
    <w:rsid w:val="00F261AB"/>
    <w:rsid w:val="00F26262"/>
    <w:rsid w:val="00F262F3"/>
    <w:rsid w:val="00F2659C"/>
    <w:rsid w:val="00F2664A"/>
    <w:rsid w:val="00F2673A"/>
    <w:rsid w:val="00F26C14"/>
    <w:rsid w:val="00F26F06"/>
    <w:rsid w:val="00F26F82"/>
    <w:rsid w:val="00F27841"/>
    <w:rsid w:val="00F279DB"/>
    <w:rsid w:val="00F3063A"/>
    <w:rsid w:val="00F30733"/>
    <w:rsid w:val="00F30F9D"/>
    <w:rsid w:val="00F3152E"/>
    <w:rsid w:val="00F318C9"/>
    <w:rsid w:val="00F31A19"/>
    <w:rsid w:val="00F31D93"/>
    <w:rsid w:val="00F324EC"/>
    <w:rsid w:val="00F3255F"/>
    <w:rsid w:val="00F32C74"/>
    <w:rsid w:val="00F33578"/>
    <w:rsid w:val="00F336B9"/>
    <w:rsid w:val="00F337E5"/>
    <w:rsid w:val="00F339CB"/>
    <w:rsid w:val="00F33BCF"/>
    <w:rsid w:val="00F33D90"/>
    <w:rsid w:val="00F33E45"/>
    <w:rsid w:val="00F344A0"/>
    <w:rsid w:val="00F34531"/>
    <w:rsid w:val="00F3461B"/>
    <w:rsid w:val="00F34716"/>
    <w:rsid w:val="00F34A7F"/>
    <w:rsid w:val="00F34AEF"/>
    <w:rsid w:val="00F34F5E"/>
    <w:rsid w:val="00F350AE"/>
    <w:rsid w:val="00F354A7"/>
    <w:rsid w:val="00F35AC4"/>
    <w:rsid w:val="00F36099"/>
    <w:rsid w:val="00F3611A"/>
    <w:rsid w:val="00F36374"/>
    <w:rsid w:val="00F36709"/>
    <w:rsid w:val="00F3715B"/>
    <w:rsid w:val="00F373E5"/>
    <w:rsid w:val="00F377D1"/>
    <w:rsid w:val="00F379F3"/>
    <w:rsid w:val="00F37A11"/>
    <w:rsid w:val="00F40300"/>
    <w:rsid w:val="00F40824"/>
    <w:rsid w:val="00F409E6"/>
    <w:rsid w:val="00F40A07"/>
    <w:rsid w:val="00F40D1C"/>
    <w:rsid w:val="00F41678"/>
    <w:rsid w:val="00F4190F"/>
    <w:rsid w:val="00F41B02"/>
    <w:rsid w:val="00F41CDC"/>
    <w:rsid w:val="00F4277F"/>
    <w:rsid w:val="00F42D6D"/>
    <w:rsid w:val="00F43DE4"/>
    <w:rsid w:val="00F43F1C"/>
    <w:rsid w:val="00F444DD"/>
    <w:rsid w:val="00F4462E"/>
    <w:rsid w:val="00F44653"/>
    <w:rsid w:val="00F44951"/>
    <w:rsid w:val="00F44A64"/>
    <w:rsid w:val="00F44B8A"/>
    <w:rsid w:val="00F44CE3"/>
    <w:rsid w:val="00F44D72"/>
    <w:rsid w:val="00F456D4"/>
    <w:rsid w:val="00F46518"/>
    <w:rsid w:val="00F4704D"/>
    <w:rsid w:val="00F470C1"/>
    <w:rsid w:val="00F471BE"/>
    <w:rsid w:val="00F47588"/>
    <w:rsid w:val="00F4761D"/>
    <w:rsid w:val="00F47771"/>
    <w:rsid w:val="00F47973"/>
    <w:rsid w:val="00F50084"/>
    <w:rsid w:val="00F500BF"/>
    <w:rsid w:val="00F5014D"/>
    <w:rsid w:val="00F508CE"/>
    <w:rsid w:val="00F5090C"/>
    <w:rsid w:val="00F51105"/>
    <w:rsid w:val="00F51FDE"/>
    <w:rsid w:val="00F520BB"/>
    <w:rsid w:val="00F52100"/>
    <w:rsid w:val="00F522C6"/>
    <w:rsid w:val="00F524D6"/>
    <w:rsid w:val="00F527D2"/>
    <w:rsid w:val="00F528CD"/>
    <w:rsid w:val="00F52948"/>
    <w:rsid w:val="00F52C37"/>
    <w:rsid w:val="00F52C4C"/>
    <w:rsid w:val="00F52CA8"/>
    <w:rsid w:val="00F52D3D"/>
    <w:rsid w:val="00F539DB"/>
    <w:rsid w:val="00F53C91"/>
    <w:rsid w:val="00F53EFE"/>
    <w:rsid w:val="00F54149"/>
    <w:rsid w:val="00F541BE"/>
    <w:rsid w:val="00F543F4"/>
    <w:rsid w:val="00F547D3"/>
    <w:rsid w:val="00F5486C"/>
    <w:rsid w:val="00F54BAA"/>
    <w:rsid w:val="00F54C01"/>
    <w:rsid w:val="00F54EFF"/>
    <w:rsid w:val="00F55063"/>
    <w:rsid w:val="00F55103"/>
    <w:rsid w:val="00F5514E"/>
    <w:rsid w:val="00F552FF"/>
    <w:rsid w:val="00F55551"/>
    <w:rsid w:val="00F55816"/>
    <w:rsid w:val="00F55B35"/>
    <w:rsid w:val="00F55C77"/>
    <w:rsid w:val="00F55DD9"/>
    <w:rsid w:val="00F563C3"/>
    <w:rsid w:val="00F5645F"/>
    <w:rsid w:val="00F56855"/>
    <w:rsid w:val="00F56D8C"/>
    <w:rsid w:val="00F575C9"/>
    <w:rsid w:val="00F5798A"/>
    <w:rsid w:val="00F57D41"/>
    <w:rsid w:val="00F57EBF"/>
    <w:rsid w:val="00F60047"/>
    <w:rsid w:val="00F60A44"/>
    <w:rsid w:val="00F60D2D"/>
    <w:rsid w:val="00F60DD1"/>
    <w:rsid w:val="00F611E5"/>
    <w:rsid w:val="00F615D0"/>
    <w:rsid w:val="00F615E2"/>
    <w:rsid w:val="00F61A13"/>
    <w:rsid w:val="00F61BC9"/>
    <w:rsid w:val="00F61C7A"/>
    <w:rsid w:val="00F62125"/>
    <w:rsid w:val="00F62AC1"/>
    <w:rsid w:val="00F62E41"/>
    <w:rsid w:val="00F63544"/>
    <w:rsid w:val="00F6398B"/>
    <w:rsid w:val="00F63A94"/>
    <w:rsid w:val="00F6456D"/>
    <w:rsid w:val="00F647CD"/>
    <w:rsid w:val="00F64C30"/>
    <w:rsid w:val="00F64E4D"/>
    <w:rsid w:val="00F650AF"/>
    <w:rsid w:val="00F65273"/>
    <w:rsid w:val="00F652C3"/>
    <w:rsid w:val="00F6530B"/>
    <w:rsid w:val="00F65325"/>
    <w:rsid w:val="00F65C67"/>
    <w:rsid w:val="00F65CB2"/>
    <w:rsid w:val="00F65CBA"/>
    <w:rsid w:val="00F65E2F"/>
    <w:rsid w:val="00F65F88"/>
    <w:rsid w:val="00F667DA"/>
    <w:rsid w:val="00F66FB3"/>
    <w:rsid w:val="00F67377"/>
    <w:rsid w:val="00F673E0"/>
    <w:rsid w:val="00F6744E"/>
    <w:rsid w:val="00F67883"/>
    <w:rsid w:val="00F67D3A"/>
    <w:rsid w:val="00F7000B"/>
    <w:rsid w:val="00F70340"/>
    <w:rsid w:val="00F70794"/>
    <w:rsid w:val="00F70B56"/>
    <w:rsid w:val="00F70BAB"/>
    <w:rsid w:val="00F70FAD"/>
    <w:rsid w:val="00F7112B"/>
    <w:rsid w:val="00F71198"/>
    <w:rsid w:val="00F71820"/>
    <w:rsid w:val="00F71ED5"/>
    <w:rsid w:val="00F720D2"/>
    <w:rsid w:val="00F727D9"/>
    <w:rsid w:val="00F7288D"/>
    <w:rsid w:val="00F72B8F"/>
    <w:rsid w:val="00F72F40"/>
    <w:rsid w:val="00F73010"/>
    <w:rsid w:val="00F73101"/>
    <w:rsid w:val="00F73371"/>
    <w:rsid w:val="00F73C7F"/>
    <w:rsid w:val="00F7408B"/>
    <w:rsid w:val="00F742CD"/>
    <w:rsid w:val="00F7432D"/>
    <w:rsid w:val="00F74FF8"/>
    <w:rsid w:val="00F752C2"/>
    <w:rsid w:val="00F753A6"/>
    <w:rsid w:val="00F75412"/>
    <w:rsid w:val="00F7594E"/>
    <w:rsid w:val="00F75E77"/>
    <w:rsid w:val="00F75F4F"/>
    <w:rsid w:val="00F76704"/>
    <w:rsid w:val="00F76744"/>
    <w:rsid w:val="00F769DA"/>
    <w:rsid w:val="00F76B3E"/>
    <w:rsid w:val="00F76DA3"/>
    <w:rsid w:val="00F76F18"/>
    <w:rsid w:val="00F76F4E"/>
    <w:rsid w:val="00F76FA3"/>
    <w:rsid w:val="00F76FB8"/>
    <w:rsid w:val="00F7748C"/>
    <w:rsid w:val="00F776E5"/>
    <w:rsid w:val="00F77A5E"/>
    <w:rsid w:val="00F80040"/>
    <w:rsid w:val="00F8022A"/>
    <w:rsid w:val="00F80391"/>
    <w:rsid w:val="00F8042A"/>
    <w:rsid w:val="00F80446"/>
    <w:rsid w:val="00F80749"/>
    <w:rsid w:val="00F80873"/>
    <w:rsid w:val="00F80957"/>
    <w:rsid w:val="00F80CAA"/>
    <w:rsid w:val="00F811BC"/>
    <w:rsid w:val="00F8135E"/>
    <w:rsid w:val="00F819C4"/>
    <w:rsid w:val="00F81C2A"/>
    <w:rsid w:val="00F82444"/>
    <w:rsid w:val="00F82570"/>
    <w:rsid w:val="00F82841"/>
    <w:rsid w:val="00F82892"/>
    <w:rsid w:val="00F82926"/>
    <w:rsid w:val="00F829AB"/>
    <w:rsid w:val="00F82B36"/>
    <w:rsid w:val="00F82FB1"/>
    <w:rsid w:val="00F830EF"/>
    <w:rsid w:val="00F83126"/>
    <w:rsid w:val="00F83422"/>
    <w:rsid w:val="00F8342A"/>
    <w:rsid w:val="00F83C71"/>
    <w:rsid w:val="00F84144"/>
    <w:rsid w:val="00F843C6"/>
    <w:rsid w:val="00F8440C"/>
    <w:rsid w:val="00F844B5"/>
    <w:rsid w:val="00F844D2"/>
    <w:rsid w:val="00F84A47"/>
    <w:rsid w:val="00F84B2F"/>
    <w:rsid w:val="00F84CCB"/>
    <w:rsid w:val="00F85443"/>
    <w:rsid w:val="00F856E1"/>
    <w:rsid w:val="00F864C8"/>
    <w:rsid w:val="00F864F5"/>
    <w:rsid w:val="00F872D4"/>
    <w:rsid w:val="00F87B21"/>
    <w:rsid w:val="00F87B4A"/>
    <w:rsid w:val="00F9016D"/>
    <w:rsid w:val="00F9029C"/>
    <w:rsid w:val="00F9054E"/>
    <w:rsid w:val="00F9055A"/>
    <w:rsid w:val="00F9061D"/>
    <w:rsid w:val="00F908C5"/>
    <w:rsid w:val="00F9099D"/>
    <w:rsid w:val="00F90B85"/>
    <w:rsid w:val="00F91379"/>
    <w:rsid w:val="00F91462"/>
    <w:rsid w:val="00F91707"/>
    <w:rsid w:val="00F91E90"/>
    <w:rsid w:val="00F924FD"/>
    <w:rsid w:val="00F92DDB"/>
    <w:rsid w:val="00F9309A"/>
    <w:rsid w:val="00F93116"/>
    <w:rsid w:val="00F93272"/>
    <w:rsid w:val="00F9384E"/>
    <w:rsid w:val="00F9390D"/>
    <w:rsid w:val="00F93C8E"/>
    <w:rsid w:val="00F93CEC"/>
    <w:rsid w:val="00F93D0B"/>
    <w:rsid w:val="00F93EC3"/>
    <w:rsid w:val="00F94013"/>
    <w:rsid w:val="00F94A9A"/>
    <w:rsid w:val="00F94C05"/>
    <w:rsid w:val="00F951EC"/>
    <w:rsid w:val="00F95527"/>
    <w:rsid w:val="00F955D2"/>
    <w:rsid w:val="00F95B0C"/>
    <w:rsid w:val="00F95C94"/>
    <w:rsid w:val="00F95DF6"/>
    <w:rsid w:val="00F95E67"/>
    <w:rsid w:val="00F96467"/>
    <w:rsid w:val="00F9651A"/>
    <w:rsid w:val="00F96676"/>
    <w:rsid w:val="00F9675B"/>
    <w:rsid w:val="00F96812"/>
    <w:rsid w:val="00F96825"/>
    <w:rsid w:val="00F970B5"/>
    <w:rsid w:val="00F9747D"/>
    <w:rsid w:val="00F978EA"/>
    <w:rsid w:val="00F97969"/>
    <w:rsid w:val="00F97BF4"/>
    <w:rsid w:val="00F97CD4"/>
    <w:rsid w:val="00F97FC1"/>
    <w:rsid w:val="00FA00D1"/>
    <w:rsid w:val="00FA050E"/>
    <w:rsid w:val="00FA05F4"/>
    <w:rsid w:val="00FA08F1"/>
    <w:rsid w:val="00FA0F7C"/>
    <w:rsid w:val="00FA109F"/>
    <w:rsid w:val="00FA1325"/>
    <w:rsid w:val="00FA1379"/>
    <w:rsid w:val="00FA19AA"/>
    <w:rsid w:val="00FA1DF8"/>
    <w:rsid w:val="00FA1E14"/>
    <w:rsid w:val="00FA1E34"/>
    <w:rsid w:val="00FA1EA6"/>
    <w:rsid w:val="00FA1F49"/>
    <w:rsid w:val="00FA28E5"/>
    <w:rsid w:val="00FA2B1A"/>
    <w:rsid w:val="00FA3080"/>
    <w:rsid w:val="00FA3539"/>
    <w:rsid w:val="00FA3B2A"/>
    <w:rsid w:val="00FA4209"/>
    <w:rsid w:val="00FA4654"/>
    <w:rsid w:val="00FA478D"/>
    <w:rsid w:val="00FA4A1D"/>
    <w:rsid w:val="00FA4AD9"/>
    <w:rsid w:val="00FA545B"/>
    <w:rsid w:val="00FA570D"/>
    <w:rsid w:val="00FA5D27"/>
    <w:rsid w:val="00FA5DA7"/>
    <w:rsid w:val="00FA5E39"/>
    <w:rsid w:val="00FA5F80"/>
    <w:rsid w:val="00FA6351"/>
    <w:rsid w:val="00FA695D"/>
    <w:rsid w:val="00FA69FF"/>
    <w:rsid w:val="00FA6A09"/>
    <w:rsid w:val="00FA6DD6"/>
    <w:rsid w:val="00FA6E69"/>
    <w:rsid w:val="00FA6ED4"/>
    <w:rsid w:val="00FA6F01"/>
    <w:rsid w:val="00FA701E"/>
    <w:rsid w:val="00FA7398"/>
    <w:rsid w:val="00FA7BEF"/>
    <w:rsid w:val="00FA7C50"/>
    <w:rsid w:val="00FA7D59"/>
    <w:rsid w:val="00FA7E68"/>
    <w:rsid w:val="00FA7F38"/>
    <w:rsid w:val="00FB0265"/>
    <w:rsid w:val="00FB084A"/>
    <w:rsid w:val="00FB0ABC"/>
    <w:rsid w:val="00FB0ACD"/>
    <w:rsid w:val="00FB0E06"/>
    <w:rsid w:val="00FB1440"/>
    <w:rsid w:val="00FB162C"/>
    <w:rsid w:val="00FB181A"/>
    <w:rsid w:val="00FB1C0C"/>
    <w:rsid w:val="00FB1C98"/>
    <w:rsid w:val="00FB1CCB"/>
    <w:rsid w:val="00FB1FB2"/>
    <w:rsid w:val="00FB237D"/>
    <w:rsid w:val="00FB2569"/>
    <w:rsid w:val="00FB2612"/>
    <w:rsid w:val="00FB298A"/>
    <w:rsid w:val="00FB2BA8"/>
    <w:rsid w:val="00FB2D00"/>
    <w:rsid w:val="00FB2DA3"/>
    <w:rsid w:val="00FB2DAB"/>
    <w:rsid w:val="00FB2F4F"/>
    <w:rsid w:val="00FB328A"/>
    <w:rsid w:val="00FB350C"/>
    <w:rsid w:val="00FB363A"/>
    <w:rsid w:val="00FB3A1C"/>
    <w:rsid w:val="00FB3D2F"/>
    <w:rsid w:val="00FB401D"/>
    <w:rsid w:val="00FB462E"/>
    <w:rsid w:val="00FB47B1"/>
    <w:rsid w:val="00FB48A8"/>
    <w:rsid w:val="00FB52C7"/>
    <w:rsid w:val="00FB5E7A"/>
    <w:rsid w:val="00FB5F12"/>
    <w:rsid w:val="00FB624C"/>
    <w:rsid w:val="00FB645D"/>
    <w:rsid w:val="00FB68AF"/>
    <w:rsid w:val="00FB6ABB"/>
    <w:rsid w:val="00FB7280"/>
    <w:rsid w:val="00FB7621"/>
    <w:rsid w:val="00FB7819"/>
    <w:rsid w:val="00FB78B1"/>
    <w:rsid w:val="00FB7992"/>
    <w:rsid w:val="00FC0079"/>
    <w:rsid w:val="00FC00CB"/>
    <w:rsid w:val="00FC08CB"/>
    <w:rsid w:val="00FC0EB9"/>
    <w:rsid w:val="00FC0EF1"/>
    <w:rsid w:val="00FC22BB"/>
    <w:rsid w:val="00FC2327"/>
    <w:rsid w:val="00FC25CC"/>
    <w:rsid w:val="00FC2DFF"/>
    <w:rsid w:val="00FC2E58"/>
    <w:rsid w:val="00FC3490"/>
    <w:rsid w:val="00FC37D1"/>
    <w:rsid w:val="00FC385B"/>
    <w:rsid w:val="00FC3D62"/>
    <w:rsid w:val="00FC4069"/>
    <w:rsid w:val="00FC409C"/>
    <w:rsid w:val="00FC4169"/>
    <w:rsid w:val="00FC418F"/>
    <w:rsid w:val="00FC4266"/>
    <w:rsid w:val="00FC46D7"/>
    <w:rsid w:val="00FC4A8B"/>
    <w:rsid w:val="00FC54D1"/>
    <w:rsid w:val="00FC5773"/>
    <w:rsid w:val="00FC58CC"/>
    <w:rsid w:val="00FC5D64"/>
    <w:rsid w:val="00FC62AB"/>
    <w:rsid w:val="00FC68A6"/>
    <w:rsid w:val="00FC7B97"/>
    <w:rsid w:val="00FC7C1E"/>
    <w:rsid w:val="00FC7D49"/>
    <w:rsid w:val="00FC7EB6"/>
    <w:rsid w:val="00FD0112"/>
    <w:rsid w:val="00FD0564"/>
    <w:rsid w:val="00FD05DA"/>
    <w:rsid w:val="00FD08A3"/>
    <w:rsid w:val="00FD0C6B"/>
    <w:rsid w:val="00FD0CAD"/>
    <w:rsid w:val="00FD0E45"/>
    <w:rsid w:val="00FD122E"/>
    <w:rsid w:val="00FD1848"/>
    <w:rsid w:val="00FD1DC5"/>
    <w:rsid w:val="00FD1E79"/>
    <w:rsid w:val="00FD2171"/>
    <w:rsid w:val="00FD2647"/>
    <w:rsid w:val="00FD268E"/>
    <w:rsid w:val="00FD2FA2"/>
    <w:rsid w:val="00FD3504"/>
    <w:rsid w:val="00FD3756"/>
    <w:rsid w:val="00FD3B64"/>
    <w:rsid w:val="00FD41C8"/>
    <w:rsid w:val="00FD429B"/>
    <w:rsid w:val="00FD4333"/>
    <w:rsid w:val="00FD4957"/>
    <w:rsid w:val="00FD4AD9"/>
    <w:rsid w:val="00FD4D4F"/>
    <w:rsid w:val="00FD4E8F"/>
    <w:rsid w:val="00FD4F15"/>
    <w:rsid w:val="00FD5362"/>
    <w:rsid w:val="00FD57D5"/>
    <w:rsid w:val="00FD5B1C"/>
    <w:rsid w:val="00FD5B29"/>
    <w:rsid w:val="00FD5CCD"/>
    <w:rsid w:val="00FD5D72"/>
    <w:rsid w:val="00FD5D73"/>
    <w:rsid w:val="00FD623A"/>
    <w:rsid w:val="00FD6283"/>
    <w:rsid w:val="00FD62B7"/>
    <w:rsid w:val="00FD6353"/>
    <w:rsid w:val="00FD6392"/>
    <w:rsid w:val="00FD639F"/>
    <w:rsid w:val="00FD641C"/>
    <w:rsid w:val="00FD680A"/>
    <w:rsid w:val="00FD6908"/>
    <w:rsid w:val="00FD6911"/>
    <w:rsid w:val="00FD6F28"/>
    <w:rsid w:val="00FD7167"/>
    <w:rsid w:val="00FD72F3"/>
    <w:rsid w:val="00FD74E5"/>
    <w:rsid w:val="00FD74F7"/>
    <w:rsid w:val="00FD7AA3"/>
    <w:rsid w:val="00FD7B3A"/>
    <w:rsid w:val="00FD7D14"/>
    <w:rsid w:val="00FE004D"/>
    <w:rsid w:val="00FE02E6"/>
    <w:rsid w:val="00FE0359"/>
    <w:rsid w:val="00FE0908"/>
    <w:rsid w:val="00FE0C36"/>
    <w:rsid w:val="00FE1024"/>
    <w:rsid w:val="00FE1D44"/>
    <w:rsid w:val="00FE2227"/>
    <w:rsid w:val="00FE2317"/>
    <w:rsid w:val="00FE2555"/>
    <w:rsid w:val="00FE29BF"/>
    <w:rsid w:val="00FE2A56"/>
    <w:rsid w:val="00FE2B9C"/>
    <w:rsid w:val="00FE2BB7"/>
    <w:rsid w:val="00FE2D31"/>
    <w:rsid w:val="00FE2F6E"/>
    <w:rsid w:val="00FE3998"/>
    <w:rsid w:val="00FE3BC8"/>
    <w:rsid w:val="00FE3E1E"/>
    <w:rsid w:val="00FE40DF"/>
    <w:rsid w:val="00FE44AA"/>
    <w:rsid w:val="00FE4A1B"/>
    <w:rsid w:val="00FE4B3F"/>
    <w:rsid w:val="00FE4D10"/>
    <w:rsid w:val="00FE4FBF"/>
    <w:rsid w:val="00FE504D"/>
    <w:rsid w:val="00FE5052"/>
    <w:rsid w:val="00FE54AB"/>
    <w:rsid w:val="00FE58EA"/>
    <w:rsid w:val="00FE5B6F"/>
    <w:rsid w:val="00FE61EF"/>
    <w:rsid w:val="00FE62A6"/>
    <w:rsid w:val="00FE6327"/>
    <w:rsid w:val="00FE6673"/>
    <w:rsid w:val="00FE6AB1"/>
    <w:rsid w:val="00FE70B4"/>
    <w:rsid w:val="00FE72A1"/>
    <w:rsid w:val="00FE7468"/>
    <w:rsid w:val="00FE7510"/>
    <w:rsid w:val="00FE77C4"/>
    <w:rsid w:val="00FE77C8"/>
    <w:rsid w:val="00FE7841"/>
    <w:rsid w:val="00FE7C4A"/>
    <w:rsid w:val="00FF0309"/>
    <w:rsid w:val="00FF07FD"/>
    <w:rsid w:val="00FF0CD9"/>
    <w:rsid w:val="00FF126F"/>
    <w:rsid w:val="00FF132B"/>
    <w:rsid w:val="00FF2197"/>
    <w:rsid w:val="00FF26A6"/>
    <w:rsid w:val="00FF2E44"/>
    <w:rsid w:val="00FF3105"/>
    <w:rsid w:val="00FF327D"/>
    <w:rsid w:val="00FF3517"/>
    <w:rsid w:val="00FF4149"/>
    <w:rsid w:val="00FF4FD0"/>
    <w:rsid w:val="00FF5824"/>
    <w:rsid w:val="00FF5907"/>
    <w:rsid w:val="00FF5A13"/>
    <w:rsid w:val="00FF5A76"/>
    <w:rsid w:val="00FF5C7C"/>
    <w:rsid w:val="00FF5D3E"/>
    <w:rsid w:val="00FF6B93"/>
    <w:rsid w:val="00FF6BCF"/>
    <w:rsid w:val="00FF6C45"/>
    <w:rsid w:val="00FF6D07"/>
    <w:rsid w:val="00FF6EEE"/>
    <w:rsid w:val="00FF7297"/>
    <w:rsid w:val="00FF756F"/>
    <w:rsid w:val="00FF7B31"/>
    <w:rsid w:val="00FF7D68"/>
    <w:rsid w:val="00FF7DDC"/>
    <w:rsid w:val="00FF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08C5E49"/>
  <w15:chartTrackingRefBased/>
  <w15:docId w15:val="{7C7C95DF-262E-4A80-A9FA-6819C762D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List Number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1A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43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9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,Body Char Char Char"/>
    <w:basedOn w:val="Normal"/>
    <w:link w:val="BodyTextChar"/>
    <w:qFormat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uiPriority w:val="22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</w:pPr>
    <w:rPr>
      <w:rFonts w:ascii="Times New Roman" w:hAnsi="Times New Roman" w:cs="EucrosiaUPC"/>
      <w:b/>
      <w:bCs/>
      <w:sz w:val="30"/>
      <w:szCs w:val="30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styleId="BalloonText">
    <w:name w:val="Balloon Text"/>
    <w:basedOn w:val="Normal"/>
    <w:semiHidden/>
    <w:rsid w:val="00F65F88"/>
    <w:rPr>
      <w:rFonts w:ascii="Tahoma" w:hAnsi="Tahoma" w:cs="Tahoma"/>
      <w:sz w:val="16"/>
      <w:szCs w:val="16"/>
    </w:rPr>
  </w:style>
  <w:style w:type="paragraph" w:customStyle="1" w:styleId="a1">
    <w:name w:val="???????"/>
    <w:basedOn w:val="Normal"/>
    <w:rsid w:val="00A23D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6C0C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647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F647C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3">
    <w:name w:val="Åº"/>
    <w:basedOn w:val="Normal"/>
    <w:rsid w:val="009847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D323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t2 Char,body text1 Char,Body Char Char Char Char"/>
    <w:link w:val="BodyText"/>
    <w:rsid w:val="00990853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BC00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F647CD"/>
    <w:pPr>
      <w:spacing w:after="120" w:line="480" w:lineRule="auto"/>
      <w:ind w:left="360"/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F647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rsid w:val="00F647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D475A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efault">
    <w:name w:val="Default"/>
    <w:rsid w:val="00D37AA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tstatementheading">
    <w:name w:val="acct statement heading"/>
    <w:aliases w:val="as"/>
    <w:basedOn w:val="Heading2"/>
    <w:next w:val="Normal"/>
    <w:rsid w:val="000B7A6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C49B1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uiPriority w:val="99"/>
    <w:rsid w:val="00C941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F452A"/>
    <w:pPr>
      <w:ind w:left="720"/>
      <w:contextualSpacing/>
    </w:pPr>
    <w:rPr>
      <w:szCs w:val="22"/>
    </w:rPr>
  </w:style>
  <w:style w:type="paragraph" w:customStyle="1" w:styleId="accttwofigurescents">
    <w:name w:val="acct two figures cents"/>
    <w:aliases w:val="a2c,acct two figures ¢ sign"/>
    <w:basedOn w:val="Normal"/>
    <w:rsid w:val="00ED00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D00F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356D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rsid w:val="004D5D1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4D5D1F"/>
    <w:rPr>
      <w:rFonts w:ascii="Arial" w:hAnsi="Arial"/>
      <w:sz w:val="16"/>
    </w:rPr>
  </w:style>
  <w:style w:type="character" w:customStyle="1" w:styleId="Heading1Char">
    <w:name w:val="Heading 1 Char"/>
    <w:link w:val="Heading1"/>
    <w:rsid w:val="003D0608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uiPriority w:val="99"/>
    <w:rsid w:val="00CD30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D3006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D300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D3006"/>
    <w:rPr>
      <w:b/>
      <w:bCs/>
    </w:rPr>
  </w:style>
  <w:style w:type="character" w:customStyle="1" w:styleId="CommentSubjectChar">
    <w:name w:val="Comment Subject Char"/>
    <w:link w:val="CommentSubject"/>
    <w:rsid w:val="00CD3006"/>
    <w:rPr>
      <w:rFonts w:ascii="Arial" w:hAnsi="Arial"/>
      <w:b/>
      <w:bCs/>
      <w:szCs w:val="25"/>
    </w:rPr>
  </w:style>
  <w:style w:type="character" w:customStyle="1" w:styleId="Heading3Char">
    <w:name w:val="Heading 3 Char"/>
    <w:link w:val="Heading3"/>
    <w:rsid w:val="00325F72"/>
    <w:rPr>
      <w:rFonts w:ascii="Arial" w:hAnsi="Arial" w:cs="Times New Roman"/>
      <w:i/>
      <w:iCs/>
      <w:sz w:val="18"/>
      <w:szCs w:val="18"/>
    </w:rPr>
  </w:style>
  <w:style w:type="paragraph" w:styleId="FootnoteText">
    <w:name w:val="footnote text"/>
    <w:aliases w:val="ft"/>
    <w:basedOn w:val="Normal"/>
    <w:link w:val="FootnoteTextChar"/>
    <w:unhideWhenUsed/>
    <w:rsid w:val="00F475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rsid w:val="00F47588"/>
    <w:rPr>
      <w:rFonts w:cs="Times New Roman"/>
      <w:lang w:bidi="ar-SA"/>
    </w:rPr>
  </w:style>
  <w:style w:type="character" w:styleId="FootnoteReference">
    <w:name w:val="footnote reference"/>
    <w:uiPriority w:val="99"/>
    <w:unhideWhenUsed/>
    <w:rsid w:val="00F47588"/>
    <w:rPr>
      <w:vertAlign w:val="superscript"/>
    </w:rPr>
  </w:style>
  <w:style w:type="paragraph" w:customStyle="1" w:styleId="body1">
    <w:name w:val="body1"/>
    <w:basedOn w:val="Normal"/>
    <w:uiPriority w:val="99"/>
    <w:rsid w:val="002425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/>
      <w:jc w:val="both"/>
    </w:pPr>
    <w:rPr>
      <w:rFonts w:ascii="Helvetica" w:hAnsi="Helvetica" w:cs="CordiaUPC"/>
      <w:sz w:val="28"/>
      <w:szCs w:val="28"/>
    </w:rPr>
  </w:style>
  <w:style w:type="paragraph" w:customStyle="1" w:styleId="acctmergecolhdg">
    <w:name w:val="acct merge col hdg"/>
    <w:aliases w:val="mh"/>
    <w:basedOn w:val="Normal"/>
    <w:rsid w:val="007011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B78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B7819"/>
    <w:rPr>
      <w:rFonts w:ascii="Angsana New" w:eastAsia="Calibri" w:hAnsi="Angsana New"/>
      <w:sz w:val="30"/>
      <w:szCs w:val="30"/>
    </w:rPr>
  </w:style>
  <w:style w:type="character" w:customStyle="1" w:styleId="blockChar">
    <w:name w:val="block Char"/>
    <w:aliases w:val="b Char"/>
    <w:link w:val="block"/>
    <w:locked/>
    <w:rsid w:val="002D6BDC"/>
    <w:rPr>
      <w:rFonts w:cs="Times New Roman"/>
      <w:sz w:val="22"/>
      <w:lang w:val="en-GB" w:bidi="ar-SA"/>
    </w:rPr>
  </w:style>
  <w:style w:type="paragraph" w:customStyle="1" w:styleId="10">
    <w:name w:val="10"/>
    <w:basedOn w:val="Normal"/>
    <w:rsid w:val="00022F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E0">
    <w:name w:val="»¡E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ASSETS">
    <w:name w:val="ASSETS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0"/>
    <w:rsid w:val="00C05A90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ข้อความ"/>
    <w:basedOn w:val="Normal"/>
    <w:rsid w:val="00C05A9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ccpolicyheading0">
    <w:name w:val="accpolicyheading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Heading2Char">
    <w:name w:val="Heading 2 Char"/>
    <w:link w:val="Heading2"/>
    <w:rsid w:val="00C05A90"/>
    <w:rPr>
      <w:rFonts w:ascii="Arial" w:hAnsi="Arial" w:cs="Times New Roman"/>
      <w:b/>
      <w:bCs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05A9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5A9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link w:val="HTMLPreformatted"/>
    <w:rsid w:val="00C05A90"/>
    <w:rPr>
      <w:rFonts w:ascii="Courier New" w:hAnsi="Courier New" w:cs="Courier New"/>
      <w:lang w:bidi="ar-SA"/>
    </w:rPr>
  </w:style>
  <w:style w:type="character" w:customStyle="1" w:styleId="Heading2Char1">
    <w:name w:val="Heading 2 Char1"/>
    <w:rsid w:val="00C05A90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42B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Theme="majorBidi" w:eastAsia="Calibri" w:hAnsiTheme="majorBidi" w:cstheme="majorBidi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A42B35"/>
    <w:rPr>
      <w:rFonts w:asciiTheme="majorBidi" w:eastAsia="Calibri" w:hAnsiTheme="majorBidi" w:cstheme="majorBidi"/>
      <w:i/>
      <w:iCs/>
      <w:sz w:val="30"/>
      <w:szCs w:val="30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C05A9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C05A90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C05A90"/>
    <w:rPr>
      <w:rFonts w:ascii="Consolas" w:hAnsi="Consolas"/>
      <w:sz w:val="21"/>
      <w:szCs w:val="26"/>
    </w:rPr>
  </w:style>
  <w:style w:type="character" w:customStyle="1" w:styleId="HeaderChar">
    <w:name w:val="Header Char"/>
    <w:link w:val="Header"/>
    <w:locked/>
    <w:rsid w:val="00C05A9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C05A90"/>
    <w:rPr>
      <w:rFonts w:cs="EucrosiaUPC"/>
      <w:b/>
      <w:bCs/>
      <w:sz w:val="30"/>
      <w:szCs w:val="30"/>
      <w:lang w:val="th-TH"/>
    </w:rPr>
  </w:style>
  <w:style w:type="character" w:customStyle="1" w:styleId="Heading6Char">
    <w:name w:val="Heading 6 Char"/>
    <w:link w:val="Heading6"/>
    <w:rsid w:val="00C05A90"/>
    <w:rPr>
      <w:rFonts w:cs="EucrosiaUPC"/>
      <w:b/>
      <w:bCs/>
      <w:sz w:val="32"/>
      <w:szCs w:val="32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C05A90"/>
    <w:rPr>
      <w:rFonts w:cs="EucrosiaUPC"/>
      <w:b/>
      <w:bCs/>
      <w:sz w:val="30"/>
      <w:szCs w:val="30"/>
    </w:rPr>
  </w:style>
  <w:style w:type="paragraph" w:customStyle="1" w:styleId="IndexHeading1">
    <w:name w:val="Index Heading1"/>
    <w:aliases w:val="ixh"/>
    <w:basedOn w:val="BodyText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nineptbodytext">
    <w:name w:val="nine pt body text"/>
    <w:aliases w:val="9bt"/>
    <w:basedOn w:val="nineptnormal"/>
    <w:rsid w:val="000E7457"/>
    <w:pPr>
      <w:spacing w:after="220"/>
    </w:pPr>
    <w:rPr>
      <w:rFonts w:cs="Times New Roman"/>
    </w:rPr>
  </w:style>
  <w:style w:type="paragraph" w:customStyle="1" w:styleId="List2i">
    <w:name w:val="List 2i"/>
    <w:aliases w:val="2i"/>
    <w:basedOn w:val="Normal"/>
    <w:rsid w:val="000E74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smallreturn">
    <w:name w:val="small return"/>
    <w:aliases w:val="sr"/>
    <w:basedOn w:val="Normal"/>
    <w:rsid w:val="000E74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Normal"/>
    <w:rsid w:val="000E74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i/>
      <w:sz w:val="22"/>
      <w:szCs w:val="20"/>
      <w:lang w:val="en-AU" w:bidi="ar-SA"/>
    </w:rPr>
  </w:style>
  <w:style w:type="paragraph" w:styleId="NoSpacing">
    <w:name w:val="No Spacing"/>
    <w:uiPriority w:val="1"/>
    <w:qFormat/>
    <w:rsid w:val="00B1197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NormalIndent1">
    <w:name w:val="Normal Indent1"/>
    <w:basedOn w:val="Normal"/>
    <w:rsid w:val="00DF38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character" w:styleId="Emphasis">
    <w:name w:val="Emphasis"/>
    <w:basedOn w:val="DefaultParagraphFont"/>
    <w:qFormat/>
    <w:rsid w:val="0089025E"/>
    <w:rPr>
      <w:i/>
      <w:iCs/>
    </w:rPr>
  </w:style>
  <w:style w:type="paragraph" w:styleId="Revision">
    <w:name w:val="Revision"/>
    <w:hidden/>
    <w:uiPriority w:val="99"/>
    <w:semiHidden/>
    <w:rsid w:val="00E762B6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40B3A"/>
    <w:rPr>
      <w:rFonts w:ascii="Arial" w:hAnsi="Arial"/>
      <w:sz w:val="18"/>
      <w:szCs w:val="22"/>
    </w:rPr>
  </w:style>
  <w:style w:type="character" w:customStyle="1" w:styleId="DocumentMapChar">
    <w:name w:val="Document Map Char"/>
    <w:link w:val="DocumentMap"/>
    <w:semiHidden/>
    <w:rsid w:val="0048018E"/>
    <w:rPr>
      <w:rFonts w:ascii="Tahoma" w:hAnsi="Tahoma" w:cs="Tahoma"/>
      <w:shd w:val="clear" w:color="auto" w:fill="000080"/>
    </w:rPr>
  </w:style>
  <w:style w:type="paragraph" w:customStyle="1" w:styleId="Pa47">
    <w:name w:val="Pa47"/>
    <w:basedOn w:val="Normal"/>
    <w:next w:val="Normal"/>
    <w:uiPriority w:val="99"/>
    <w:rsid w:val="004801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DengXian" w:hAnsi="Univers LT Std 45 Light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48018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8018E"/>
    <w:rPr>
      <w:rFonts w:ascii="Univers 45 Light" w:eastAsia="MS Mincho" w:hAnsi="Univers 45 Light" w:cs="Univers 45 Light"/>
      <w:color w:val="000000"/>
      <w:lang w:val="en-GB" w:bidi="ar-SA"/>
    </w:rPr>
  </w:style>
  <w:style w:type="character" w:styleId="Hyperlink">
    <w:name w:val="Hyperlink"/>
    <w:uiPriority w:val="99"/>
    <w:unhideWhenUsed/>
    <w:rsid w:val="0048018E"/>
    <w:rPr>
      <w:color w:val="0000FF"/>
      <w:u w:val="single"/>
    </w:rPr>
  </w:style>
  <w:style w:type="paragraph" w:customStyle="1" w:styleId="Pa18">
    <w:name w:val="Pa18"/>
    <w:basedOn w:val="Normal"/>
    <w:next w:val="Normal"/>
    <w:uiPriority w:val="99"/>
    <w:rsid w:val="002B6B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8F2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8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0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1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53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5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5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8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header" Target="header8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AE1B8-11F6-4206-96AC-4B6C27084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TReport</Template>
  <TotalTime>9</TotalTime>
  <Pages>136</Pages>
  <Words>29003</Words>
  <Characters>165322</Characters>
  <Application>Microsoft Office Word</Application>
  <DocSecurity>0</DocSecurity>
  <Lines>1377</Lines>
  <Paragraphs>387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ซีอาร์ เชียงใหม่ (ประเทศไทย) จำกัด</vt:lpstr>
    </vt:vector>
  </TitlesOfParts>
  <Company>KPMG</Company>
  <LinksUpToDate>false</LinksUpToDate>
  <CharactersWithSpaces>193938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ซีอาร์ เชียงใหม่ (ประเทศไทย) จำกัด</dc:title>
  <dc:subject/>
  <dc:creator>wipawan_444</dc:creator>
  <cp:keywords/>
  <cp:lastModifiedBy>Nuntita, Wunprasert</cp:lastModifiedBy>
  <cp:revision>5</cp:revision>
  <cp:lastPrinted>2021-02-15T05:32:00Z</cp:lastPrinted>
  <dcterms:created xsi:type="dcterms:W3CDTF">2021-02-15T02:40:00Z</dcterms:created>
  <dcterms:modified xsi:type="dcterms:W3CDTF">2021-02-15T05:32:00Z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948624520</vt:i4>
  </property>
</Properties>
</file>